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6bfa" w14:paraId="8116bf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CD4925">
        <w:t>6632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D4925">
        <w:t>AQUA ET IGNIS</w:t>
      </w:r>
      <w:r w:rsidR="00F63573">
        <w:t xml:space="preserve"> d.o.o., </w:t>
      </w:r>
      <w:r w:rsidR="00597917">
        <w:t xml:space="preserve">Zagreb, </w:t>
      </w:r>
      <w:r w:rsidR="00CD4925">
        <w:t>Remetski kamenjak 2/B</w:t>
      </w:r>
      <w:r w:rsidR="00B63D6A">
        <w:t xml:space="preserve">, MBS: </w:t>
      </w:r>
      <w:r w:rsidR="00F63573">
        <w:t>080</w:t>
      </w:r>
      <w:r w:rsidR="00CD4925">
        <w:t>488087</w:t>
      </w:r>
      <w:r w:rsidR="00F63573">
        <w:t>, OIB:</w:t>
      </w:r>
      <w:r w:rsidR="00B63D6A">
        <w:t xml:space="preserve"> </w:t>
      </w:r>
      <w:r w:rsidR="00CD4925">
        <w:t>31427866940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D27770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D4925">
        <w:t>AQUA ET IGNIS d.o.o., Zagreb, Remetski kamenjak 2/B, MBS: 080488087, OIB: 31427866940</w:t>
      </w:r>
      <w:r w:rsidR="00A42DC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CD4925">
        <w:t>AQUA ET IGNIS d.o.o., Zagreb, Remetski kamenjak 2/B, MBS: 080488087, OIB: 31427866940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CD4925">
        <w:t>2</w:t>
      </w:r>
      <w:r w:rsidR="00D27770">
        <w:t>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A167C6"/>
    <w:rsid w:val="00A34E7F"/>
    <w:rsid w:val="00A42DC4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27770"/>
    <w:rsid w:val="00D35A61"/>
    <w:rsid w:val="00D45486"/>
    <w:rsid w:val="00D574B1"/>
    <w:rsid w:val="00DD1D4C"/>
    <w:rsid w:val="00DE1095"/>
    <w:rsid w:val="00DF43CB"/>
    <w:rsid w:val="00E20273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2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6632</izvorni_sadrzaj>
    <derivirana_varijabla naziv="DomainObject.Predmet.Broj_1">6632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St-6632/2015</izvorni_sadrzaj>
    <derivirana_varijabla naziv="DomainObject.Predmet.OznakaBroj_1">St-6632/2015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ET IGNIS d.o.o. zastupanog po punomoćniku Dijana Sušac</izvorni_sadrzaj>
    <derivirana_varijabla naziv="DomainObject.Predmet.ProtustrankaFormated_1">  AQUA ET IGNIS d.o.o. zastupanog po punomoćniku Dijana Sušac</derivirana_varijabla>
  </DomainObject.Predmet.ProtustrankaFormated>
  <DomainObject.Predmet.ProtustrankaFormatedOIB>
    <izvorni_sadrzaj>  AQUA ET IGNIS d.o.o., OIB 31427866940 zastupanog po punomoćniku Dijana Sušac</izvorni_sadrzaj>
    <derivirana_varijabla naziv="DomainObject.Predmet.ProtustrankaFormatedOIB_1">  AQUA ET IGNIS d.o.o., OIB 31427866940 zastupanog po punomoćniku Dijana Sušac</derivirana_varijabla>
  </DomainObject.Predmet.ProtustrankaFormatedOIB>
  <DomainObject.Predmet.ProtustrankaFormatedWithAdress>
    <izvorni_sadrzaj> AQUA ET IGNIS d.o.o., Remetski kamenjak 2/B, 10000 Zagreb zastupanog po punomoćniku Dijana Sušac</izvorni_sadrzaj>
    <derivirana_varijabla naziv="DomainObject.Predmet.ProtustrankaFormatedWithAdress_1"> AQUA ET IGNIS d.o.o., Remetski kamenjak 2/B, 10000 Zagreb zastupanog po punomoćniku Dijana Sušac</derivirana_varijabla>
  </DomainObject.Predmet.ProtustrankaFormatedWithAdress>
  <DomainObject.Predmet.ProtustrankaFormatedWithAdressOIB>
    <izvorni_sadrzaj> AQUA ET IGNIS d.o.o., OIB 31427866940, Remetski kamenjak 2/B, 10000 Zagreb zastupanog po punomoćniku Dijana Sušac</izvorni_sadrzaj>
    <derivirana_varijabla naziv="DomainObject.Predmet.ProtustrankaFormatedWithAdressOIB_1"> AQUA ET IGNIS d.o.o., OIB 31427866940, Remetski kamenjak 2/B, 10000 Zagreb zastupanog po punomoćniku Dijana Sušac</derivirana_varijabla>
  </DomainObject.Predmet.ProtustrankaFormatedWithAdressOIB>
  <DomainObject.Predmet.ProtustrankaWithAdress>
    <izvorni_sadrzaj>AQUA ET IGNIS d.o.o. Remetski kamenjak 2/B, 10000 Zagreb</izvorni_sadrzaj>
    <derivirana_varijabla naziv="DomainObject.Predmet.ProtustrankaWithAdress_1">AQUA ET IGNIS d.o.o. Remetski kamenjak 2/B, 10000 Zagreb</derivirana_varijabla>
  </DomainObject.Predmet.ProtustrankaWithAdress>
  <DomainObject.Predmet.ProtustrankaWithAdressOIB>
    <izvorni_sadrzaj>AQUA ET IGNIS d.o.o., OIB 31427866940, Remetski kamenjak 2/B, 10000 Zagreb</izvorni_sadrzaj>
    <derivirana_varijabla naziv="DomainObject.Predmet.ProtustrankaWithAdressOIB_1">AQUA ET IGNIS d.o.o., OIB 31427866940, Remetski kamenjak 2/B, 10000 Zagreb</derivirana_varijabla>
  </DomainObject.Predmet.ProtustrankaWithAdressOIB>
  <DomainObject.Predmet.ProtustrankaNazivFormated>
    <izvorni_sadrzaj>AQUA ET IGNIS d.o.o.</izvorni_sadrzaj>
    <derivirana_varijabla naziv="DomainObject.Predmet.ProtustrankaNazivFormated_1">AQUA ET IGNIS d.o.o.</derivirana_varijabla>
  </DomainObject.Predmet.ProtustrankaNazivFormated>
  <DomainObject.Predmet.ProtustrankaNazivFormatedOIB>
    <izvorni_sadrzaj>AQUA ET IGNIS d.o.o., OIB 31427866940</izvorni_sadrzaj>
    <derivirana_varijabla naziv="DomainObject.Predmet.ProtustrankaNazivFormatedOIB_1">AQUA ET IGNIS d.o.o., OIB 31427866940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ET IGNIS d.o.o. zastupanog po punomoćniku Dijana Sušac</item>
    </izvorni_sadrzaj>
    <derivirana_varijabla naziv="DomainObject.Predmet.ProtuStrankaListFormated_1">
      <item>AQUA ET IGNIS d.o.o. zastupanog po punomoćniku Dijana Sušac</item>
    </derivirana_varijabla>
  </DomainObject.Predmet.ProtuStrankaListFormated>
  <DomainObject.Predmet.ProtuStrankaListFormatedOIB>
    <izvorni_sadrzaj>
      <item>AQUA ET IGNIS d.o.o., OIB 31427866940 zastupanog po punomoćniku Dijana Sušac</item>
    </izvorni_sadrzaj>
    <derivirana_varijabla naziv="DomainObject.Predmet.ProtuStrankaListFormatedOIB_1">
      <item>AQUA ET IGNIS d.o.o., OIB 31427866940 zastupanog po punomoćniku Dijana Sušac</item>
    </derivirana_varijabla>
  </DomainObject.Predmet.ProtuStrankaListFormatedOIB>
  <DomainObject.Predmet.ProtuStrankaListFormatedWithAdress>
    <izvorni_sadrzaj>
      <item>AQUA ET IGNIS d.o.o., Remetski kamenjak 2/B, 10000 Zagreb zastupanog po punomoćniku Dijana Sušac</item>
    </izvorni_sadrzaj>
    <derivirana_varijabla naziv="DomainObject.Predmet.ProtuStrankaListFormatedWithAdress_1">
      <item>AQUA ET IGNIS d.o.o., Remetski kamenjak 2/B, 10000 Zagreb zastupanog po punomoćniku Dijana Sušac</item>
    </derivirana_varijabla>
  </DomainObject.Predmet.ProtuStrankaListFormatedWithAdress>
  <DomainObject.Predmet.ProtuStrankaListFormatedWithAdressOIB>
    <izvorni_sadrzaj>
      <item>AQUA ET IGNIS d.o.o., OIB 31427866940, Remetski kamenjak 2/B, 10000 Zagreb zastupanog po punomoćniku Dijana Sušac</item>
    </izvorni_sadrzaj>
    <derivirana_varijabla naziv="DomainObject.Predmet.ProtuStrankaListFormatedWithAdressOIB_1">
      <item>AQUA ET IGNIS d.o.o., OIB 31427866940, Remetski kamenjak 2/B, 10000 Zagreb zastupanog po punomoćniku Dijana Sušac</item>
    </derivirana_varijabla>
  </DomainObject.Predmet.ProtuStrankaListFormatedWithAdressOIB>
  <DomainObject.Predmet.ProtuStrankaListNazivFormated>
    <izvorni_sadrzaj>
      <item>AQUA ET IGNIS d.o.o.</item>
    </izvorni_sadrzaj>
    <derivirana_varijabla naziv="DomainObject.Predmet.ProtuStrankaListNazivFormated_1">
      <item>AQUA ET IGNIS d.o.o.</item>
    </derivirana_varijabla>
  </DomainObject.Predmet.ProtuStrankaListNazivFormated>
  <DomainObject.Predmet.ProtuStrankaListNazivFormatedOIB>
    <izvorni_sadrzaj>
      <item>AQUA ET IGNIS d.o.o., OIB 31427866940</item>
    </izvorni_sadrzaj>
    <derivirana_varijabla naziv="DomainObject.Predmet.ProtuStrankaListNazivFormatedOIB_1">
      <item>AQUA ET IGNIS d.o.o., OIB 31427866940</item>
    </derivirana_varijabla>
  </DomainObject.Predmet.ProtuStrankaListNazivFormatedOIB>
  <DomainObject.Predmet.OstaliListFormated>
    <izvorni_sadrzaj>
      <item>Dijana Sušac punomoćnik sudionika u postupku AQUA ET IGNIS d.o.o.</item>
    </izvorni_sadrzaj>
    <derivirana_varijabla naziv="DomainObject.Predmet.OstaliListFormated_1">
      <item>Dijana Sušac punomoćnik sudionika u postupku AQUA ET IGNIS d.o.o.</item>
    </derivirana_varijabla>
  </DomainObject.Predmet.OstaliListFormated>
  <DomainObject.Predmet.OstaliListFormatedOIB>
    <izvorni_sadrzaj>
      <item>Dijana Sušac, OIB 58888469418 punomoćnik sudionika u postupku AQUA ET IGNIS d.o.o.</item>
    </izvorni_sadrzaj>
    <derivirana_varijabla naziv="DomainObject.Predmet.OstaliListFormatedOIB_1">
      <item>Dijana Sušac, OIB 58888469418 punomoćnik sudionika u postupku AQUA ET IGNIS d.o.o.</item>
    </derivirana_varijabla>
  </DomainObject.Predmet.OstaliListFormatedOIB>
  <DomainObject.Predmet.OstaliListFormatedWithAdress>
    <izvorni_sadrzaj>
      <item>Dijana Sušac, Remetski Kamenjak 2 B, 10000 Zagreb punomoćnik sudionika u postupku AQUA ET IGNIS d.o.o.</item>
    </izvorni_sadrzaj>
    <derivirana_varijabla naziv="DomainObject.Predmet.OstaliListFormatedWithAdress_1">
      <item>Dijana Sušac, Remetski Kamenjak 2 B, 10000 Zagreb punomoćnik sudionika u postupku AQUA ET IGNIS d.o.o.</item>
    </derivirana_varijabla>
  </DomainObject.Predmet.OstaliListFormatedWithAdress>
  <DomainObject.Predmet.OstaliListFormatedWithAdressOIB>
    <izvorni_sadrzaj>
      <item>Dijana Sušac, OIB 58888469418, Remetski Kamenjak 2 B, 10000 Zagreb punomoćnik sudionika u postupku AQUA ET IGNIS d.o.o.</item>
    </izvorni_sadrzaj>
    <derivirana_varijabla naziv="DomainObject.Predmet.OstaliListFormatedWithAdressOIB_1">
      <item>Dijana Sušac, OIB 58888469418, Remetski Kamenjak 2 B, 10000 Zagreb punomoćnik sudionika u postupku AQUA ET IGNIS d.o.o.</item>
    </derivirana_varijabla>
  </DomainObject.Predmet.OstaliListFormatedWithAdressOIB>
  <DomainObject.Predmet.OstaliListNazivFormated>
    <izvorni_sadrzaj>
      <item>Dijana Sušac</item>
    </izvorni_sadrzaj>
    <derivirana_varijabla naziv="DomainObject.Predmet.OstaliListNazivFormated_1">
      <item>Dijana Sušac</item>
    </derivirana_varijabla>
  </DomainObject.Predmet.OstaliListNazivFormated>
  <DomainObject.Predmet.OstaliListNazivFormatedOIB>
    <izvorni_sadrzaj>
      <item>Dijana Sušac, OIB 58888469418</item>
    </izvorni_sadrzaj>
    <derivirana_varijabla naziv="DomainObject.Predmet.OstaliListNazivFormatedOIB_1">
      <item>Dijana Sušac, OIB 58888469418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ET IGNIS d.o.o.</izvorni_sadrzaj>
    <derivirana_varijabla naziv="DomainObject.Predmet.ProtustrankaIDrugi_1">AQUA ET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ET IGNIS d.o.o., OIB 31427866940, Remetski kamenjak 2/B, 10000 Zagreb</izvorni_sadrzaj>
    <derivirana_varijabla naziv="DomainObject.Predmet.ProtustrankaIDrugiAdressOIB_1">AQUA ET IGNIS d.o.o., OIB 31427866940, Remetski kamenjak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ET IGNIS d.o.o.</item>
      <item>Dijana Sušac</item>
    </izvorni_sadrzaj>
    <derivirana_varijabla naziv="DomainObject.Predmet.SudioniciListNaziv_1">
      <item>FINA Regionalni centar Zagreb</item>
      <item>AQUA ET IGNIS d.o.o.</item>
      <item>Dijana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izvorni_sadrzaj>
    <derivirana_varijabla naziv="DomainObject.Predmet.SudioniciListAdressOIB_1"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31427866940</item>
      <item>, OIB 58888469418</item>
    </izvorni_sadrzaj>
    <derivirana_varijabla naziv="DomainObject.Predmet.SudioniciListNazivOIB_1">
      <item>, OIB 85821130368</item>
      <item>, OIB 31427866940</item>
      <item>, OIB 58888469418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1775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2016-01-21T14:04:00Z</dcterms:created>
  <dc:creator>Maja Jurovicki</dc:creator>
  <cp:lastModifiedBy>Ksenija Nol</cp:lastModifiedBy>
  <cp:lastPrinted>2016-01-21T08:45:00Z</cp:lastPrinted>
  <dcterms:modified xmlns:xsi="http://www.w3.org/2001/XMLSchema-instance" xsi:type="dcterms:W3CDTF">2016-01-28T09:28:00Z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