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c80f" w14:paraId="236c80f" w:rsidRDefault="003C7D8C" w:rsidP="007C490F" w:rsidR="003C7D8C" w:rsidRPr="00AB03FA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B03FA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AB03F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7D8C" w:rsidP="00480E0C" w:rsidR="003C7D8C" w:rsidRPr="00AB03FA">
      <w:pPr>
        <w:spacing w:lineRule="auto" w:line="240" w:after="0" w:before="100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REPUBLIKA HRVATSKA</w:t>
      </w:r>
      <w:r w:rsidRPr="00AB03FA">
        <w:rPr>
          <w:rFonts w:cs="Times New Roman" w:hAnsi="Times New Roman" w:ascii="Times New Roman"/>
          <w:sz w:val="24"/>
          <w:szCs w:val="24"/>
        </w:rPr>
        <w:tab/>
      </w:r>
      <w:r w:rsidRPr="00AB03FA">
        <w:rPr>
          <w:rFonts w:cs="Times New Roman" w:hAnsi="Times New Roman" w:ascii="Times New Roman"/>
          <w:sz w:val="24"/>
          <w:szCs w:val="24"/>
        </w:rPr>
        <w:tab/>
      </w:r>
      <w:r w:rsidRPr="00AB03FA">
        <w:rPr>
          <w:rFonts w:cs="Times New Roman" w:hAnsi="Times New Roman" w:ascii="Times New Roman"/>
          <w:sz w:val="24"/>
          <w:szCs w:val="24"/>
        </w:rPr>
        <w:tab/>
      </w:r>
      <w:r w:rsidRPr="00AB03FA">
        <w:rPr>
          <w:rFonts w:cs="Times New Roman" w:hAnsi="Times New Roman" w:ascii="Times New Roman"/>
          <w:sz w:val="24"/>
          <w:szCs w:val="24"/>
        </w:rPr>
        <w:tab/>
      </w:r>
      <w:r w:rsidRPr="00AB03FA">
        <w:rPr>
          <w:rFonts w:cs="Times New Roman" w:hAnsi="Times New Roman" w:ascii="Times New Roman"/>
          <w:sz w:val="24"/>
          <w:szCs w:val="24"/>
        </w:rPr>
        <w:tab/>
      </w:r>
      <w:r w:rsidRPr="00AB03FA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3C7D8C" w:rsidP="007C490F" w:rsidR="003C7D8C" w:rsidRPr="00AB03F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3C7D8C" w:rsidP="007C490F" w:rsidR="00882A51" w:rsidRPr="00AB03F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Split, Sukoišanska 6</w:t>
      </w:r>
    </w:p>
    <w:p w:rsidRDefault="006C033F" w:rsidP="007C490F" w:rsidR="006C033F" w:rsidRPr="00AB03F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FD1351" w:rsidRPr="00AB03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D1EAA" w:rsidP="007C490F" w:rsidR="000D1EAA" w:rsidRPr="00AB03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FD1351" w:rsidRPr="00AB03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504FF" w:rsidP="007C490F" w:rsidR="00D504FF" w:rsidRPr="00AB03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882A51" w:rsidRPr="00AB03F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Trgovački sud u Splitu, po stečajnoj sutkinji Ani Golub Gruić, u postupku povodom prijedloga</w:t>
      </w:r>
      <w:r w:rsidR="00077FD1" w:rsidRPr="00AB03FA">
        <w:rPr>
          <w:rFonts w:cs="Times New Roman" w:hAnsi="Times New Roman" w:ascii="Times New Roman"/>
          <w:sz w:val="24"/>
          <w:szCs w:val="24"/>
        </w:rPr>
        <w:t xml:space="preserve"> </w:t>
      </w:r>
      <w:r w:rsidR="003C7D8C" w:rsidRPr="00AB03FA">
        <w:rPr>
          <w:rFonts w:cs="Times New Roman" w:hAnsi="Times New Roman" w:ascii="Times New Roman"/>
          <w:sz w:val="24"/>
          <w:szCs w:val="24"/>
        </w:rPr>
        <w:t>predlagatelja -</w:t>
      </w:r>
      <w:r w:rsidR="00882A51" w:rsidRPr="00AB03FA">
        <w:rPr>
          <w:rFonts w:cs="Times New Roman" w:hAnsi="Times New Roman" w:ascii="Times New Roman"/>
          <w:sz w:val="24"/>
          <w:szCs w:val="24"/>
        </w:rPr>
        <w:t xml:space="preserve"> dužnika </w:t>
      </w:r>
      <w:r w:rsidR="00477218">
        <w:rPr>
          <w:rFonts w:cs="Times New Roman" w:eastAsia="Times New Roman" w:hAnsi="Times New Roman" w:ascii="Times New Roman"/>
          <w:sz w:val="24"/>
          <w:szCs w:val="24"/>
          <w:lang w:eastAsia="hr-HR"/>
        </w:rPr>
        <w:t>MODESTIA d.o.o. Split, Kopilica 62, OIB: 59416471625</w:t>
      </w:r>
      <w:r w:rsidR="00CD464E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AB03FA">
        <w:rPr>
          <w:rFonts w:cs="Times New Roman" w:hAnsi="Times New Roman" w:ascii="Times New Roman"/>
          <w:sz w:val="24"/>
          <w:szCs w:val="24"/>
        </w:rPr>
        <w:t xml:space="preserve"> na ročištu radi sklapanja preds</w:t>
      </w:r>
      <w:r w:rsidR="00E60785" w:rsidRPr="00AB03FA">
        <w:rPr>
          <w:rFonts w:cs="Times New Roman" w:hAnsi="Times New Roman" w:ascii="Times New Roman"/>
          <w:sz w:val="24"/>
          <w:szCs w:val="24"/>
        </w:rPr>
        <w:t xml:space="preserve">tečajne nagodbe održanom dana </w:t>
      </w:r>
      <w:r w:rsidR="00477218">
        <w:rPr>
          <w:rFonts w:cs="Times New Roman" w:hAnsi="Times New Roman" w:ascii="Times New Roman"/>
          <w:sz w:val="24"/>
          <w:szCs w:val="24"/>
        </w:rPr>
        <w:t>8. srpnja</w:t>
      </w:r>
      <w:r w:rsidR="00420D3A" w:rsidRPr="00AB03FA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0D1EAA" w:rsidP="007C490F" w:rsidR="000D1EAA" w:rsidRPr="00AB03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0D1EAA" w:rsidRPr="00AB03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D1EAA" w:rsidP="007C490F" w:rsidR="000D1EAA" w:rsidRPr="00AB03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33F" w:rsidP="007C490F" w:rsidR="00E60785" w:rsidRPr="00AB03FA">
      <w:pPr>
        <w:pStyle w:val="Tijeloteksta"/>
        <w:tabs>
          <w:tab w:pos="900" w:val="left"/>
        </w:tabs>
      </w:pPr>
      <w:r w:rsidRPr="00AB03FA">
        <w:tab/>
      </w:r>
      <w:r w:rsidR="00E60785" w:rsidRPr="00AB03FA">
        <w:t xml:space="preserve">Odobrava se sklapanje </w:t>
      </w:r>
    </w:p>
    <w:p w:rsidRDefault="00E60785" w:rsidP="007C490F" w:rsidR="00E60785" w:rsidRPr="00AB03FA">
      <w:pPr>
        <w:pStyle w:val="Tijeloteksta"/>
        <w:tabs>
          <w:tab w:pos="900" w:val="left"/>
        </w:tabs>
        <w:jc w:val="center"/>
      </w:pPr>
    </w:p>
    <w:p w:rsidRDefault="00E60785" w:rsidP="007C490F" w:rsidR="00E60785" w:rsidRPr="00AB03FA">
      <w:pPr>
        <w:pStyle w:val="Tijeloteksta"/>
        <w:tabs>
          <w:tab w:pos="900" w:val="left"/>
        </w:tabs>
        <w:jc w:val="center"/>
      </w:pPr>
      <w:r w:rsidRPr="00AB03FA">
        <w:t>PREDSTEČAJNE NAGODBE</w:t>
      </w:r>
    </w:p>
    <w:p w:rsidRDefault="004A246E" w:rsidP="004A246E" w:rsidR="004A246E" w:rsidRPr="00C405D9">
      <w:pPr>
        <w:spacing w:lineRule="auto" w:line="240" w:after="280" w:before="28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405D9">
        <w:rPr>
          <w:rFonts w:cs="Times New Roman" w:eastAsia="Times New Roman" w:hAnsi="Times New Roman" w:ascii="Times New Roman"/>
          <w:sz w:val="24"/>
          <w:szCs w:val="24"/>
        </w:rPr>
        <w:t>Članak 1.</w:t>
      </w:r>
    </w:p>
    <w:p w:rsidRDefault="004A246E" w:rsidP="004A246E" w:rsidR="004A246E" w:rsidRPr="00C405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405D9">
        <w:rPr>
          <w:rFonts w:cs="Times New Roman" w:eastAsia="Times New Roman" w:hAnsi="Times New Roman" w:ascii="Times New Roman"/>
          <w:sz w:val="24"/>
          <w:szCs w:val="24"/>
        </w:rPr>
        <w:t xml:space="preserve">Ova predstečajna nagodba sklapa se između dužnika </w:t>
      </w:r>
      <w:r w:rsidRPr="00477218">
        <w:rPr>
          <w:rFonts w:cs="Times New Roman" w:eastAsia="Times New Roman" w:hAnsi="Times New Roman" w:ascii="Times New Roman"/>
          <w:sz w:val="24"/>
          <w:szCs w:val="24"/>
        </w:rPr>
        <w:t>MODESTIA d.o.o. Split</w:t>
      </w:r>
      <w:r>
        <w:rPr>
          <w:rFonts w:cs="Times New Roman" w:eastAsia="Times New Roman" w:hAnsi="Times New Roman" w:ascii="Times New Roman"/>
          <w:sz w:val="24"/>
          <w:szCs w:val="24"/>
        </w:rPr>
        <w:t>, Kopilica 62, OIB: 5941647162</w:t>
      </w:r>
      <w:r w:rsidRPr="0047721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C405D9">
        <w:rPr>
          <w:rFonts w:cs="Times New Roman" w:eastAsia="Times New Roman" w:hAnsi="Times New Roman" w:ascii="Times New Roman"/>
          <w:sz w:val="24"/>
          <w:szCs w:val="24"/>
        </w:rPr>
        <w:t>i vjerovnika predstečajne nagodbe sa utvrđenim tražbinama kako slijedi:</w:t>
      </w:r>
    </w:p>
    <w:p w:rsidRDefault="004A246E" w:rsidP="004A246E" w:rsidR="004A246E" w:rsidRPr="00C405D9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Style w:val="Reetkatablice3"/>
        <w:tblW w:type="auto" w:w="0"/>
        <w:jc w:val="center"/>
        <w:tblInd w:type="dxa" w:w="-176"/>
        <w:tblLook w:val="04A0" w:noVBand="1" w:noHBand="0" w:lastColumn="0" w:firstColumn="1" w:lastRow="0" w:firstRow="1"/>
      </w:tblPr>
      <w:tblGrid>
        <w:gridCol w:w="535"/>
        <w:gridCol w:w="4252"/>
        <w:gridCol w:w="1840"/>
        <w:gridCol w:w="2835"/>
      </w:tblGrid>
      <w:tr w:rsidTr="004A246E" w:rsidR="004A246E" w:rsidRPr="00C405D9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dxa" w:w="4284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dxa" w:w="1853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auto" w:w="0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Ukupan iznos tražbine u kn</w:t>
            </w:r>
          </w:p>
        </w:tc>
      </w:tr>
      <w:tr w:rsidTr="004A246E" w:rsidR="004A246E" w:rsidRPr="00C405D9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4284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 Split</w:t>
            </w:r>
          </w:p>
        </w:tc>
        <w:tc>
          <w:tcPr>
            <w:tcW w:type="dxa" w:w="1853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78755598868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3.492,65</w:t>
            </w:r>
          </w:p>
        </w:tc>
      </w:tr>
      <w:tr w:rsidTr="004A246E" w:rsidR="004A246E" w:rsidRPr="00C405D9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4284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Ministarstvo financija, Porezna uprava</w:t>
            </w:r>
          </w:p>
        </w:tc>
        <w:tc>
          <w:tcPr>
            <w:tcW w:type="dxa" w:w="1853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333.846,49</w:t>
            </w:r>
          </w:p>
        </w:tc>
      </w:tr>
      <w:tr w:rsidTr="004A246E" w:rsidR="004A246E" w:rsidRPr="00C405D9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4284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Gradska plinara </w:t>
            </w:r>
          </w:p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 - Opskrba d.o.o. Zagreb</w:t>
            </w:r>
          </w:p>
        </w:tc>
        <w:tc>
          <w:tcPr>
            <w:tcW w:type="dxa" w:w="1853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74364571096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760,28</w:t>
            </w:r>
          </w:p>
        </w:tc>
      </w:tr>
      <w:tr w:rsidTr="004A246E" w:rsidR="004A246E" w:rsidRPr="00C405D9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4284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Hrvatske šume d.o.o. Zagreb</w:t>
            </w:r>
          </w:p>
        </w:tc>
        <w:tc>
          <w:tcPr>
            <w:tcW w:type="dxa" w:w="1853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69693144506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849,49</w:t>
            </w:r>
          </w:p>
        </w:tc>
      </w:tr>
      <w:tr w:rsidTr="004A246E" w:rsidR="004A246E" w:rsidRPr="00C405D9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4284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Špinut d.o.o. Split</w:t>
            </w:r>
          </w:p>
        </w:tc>
        <w:tc>
          <w:tcPr>
            <w:tcW w:type="dxa" w:w="1853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94885207620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100,00</w:t>
            </w:r>
          </w:p>
        </w:tc>
      </w:tr>
      <w:tr w:rsidTr="004A246E" w:rsidR="004A246E" w:rsidRPr="00C405D9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4284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Vadis d.o.o. Split</w:t>
            </w:r>
          </w:p>
        </w:tc>
        <w:tc>
          <w:tcPr>
            <w:tcW w:type="dxa" w:w="1853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56441174666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7.827,00</w:t>
            </w:r>
          </w:p>
        </w:tc>
      </w:tr>
      <w:tr w:rsidTr="004A246E" w:rsidR="004A246E" w:rsidRPr="00C405D9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4284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Zoja Puljiz, javni bilježnik iz Splita</w:t>
            </w:r>
          </w:p>
        </w:tc>
        <w:tc>
          <w:tcPr>
            <w:tcW w:type="dxa" w:w="1853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17424283709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47,50</w:t>
            </w:r>
          </w:p>
        </w:tc>
      </w:tr>
      <w:tr w:rsidTr="004A246E" w:rsidR="004A246E" w:rsidRPr="00C405D9">
        <w:trPr>
          <w:trHeight w:val="510"/>
          <w:jc w:val="center"/>
        </w:trPr>
        <w:tc>
          <w:tcPr>
            <w:tcW w:type="auto" w:w="0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4284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Branka – Zdenka Sikirica</w:t>
            </w:r>
          </w:p>
        </w:tc>
        <w:tc>
          <w:tcPr>
            <w:tcW w:type="dxa" w:w="1853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84065625059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1.456.024,45</w:t>
            </w:r>
          </w:p>
        </w:tc>
      </w:tr>
      <w:tr w:rsidTr="004A246E" w:rsidR="004A246E" w:rsidRPr="00C405D9">
        <w:trPr>
          <w:trHeight w:val="510"/>
          <w:jc w:val="center"/>
        </w:trPr>
        <w:tc>
          <w:tcPr>
            <w:tcW w:type="dxa" w:w="6667"/>
            <w:gridSpan w:val="3"/>
            <w:noWrap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7721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1.802.947,86</w:t>
            </w:r>
          </w:p>
        </w:tc>
      </w:tr>
    </w:tbl>
    <w:p w:rsidRDefault="004A246E" w:rsidP="004A246E" w:rsidR="004A246E" w:rsidRPr="00C405D9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280" w:before="360"/>
        <w:ind w:right="-62"/>
        <w:jc w:val="center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C405D9">
        <w:rPr>
          <w:rFonts w:cs="Times New Roman" w:eastAsia="MS ??" w:hAnsi="Times New Roman" w:ascii="Times New Roman"/>
          <w:color w:val="00000A"/>
          <w:sz w:val="24"/>
          <w:szCs w:val="24"/>
        </w:rPr>
        <w:lastRenderedPageBreak/>
        <w:t>Članak 2.</w:t>
      </w:r>
    </w:p>
    <w:p w:rsidRDefault="004A246E" w:rsidP="004A246E" w:rsidR="004A246E" w:rsidRPr="00C405D9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C405D9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Sukladno prihvaćenom Planu financijskog i operativnog restrukturiranja vjerovnici su u ovoj predstečajnoj nagodbi podijeljeni u tri grupe: </w:t>
      </w:r>
    </w:p>
    <w:p w:rsidRDefault="004A246E" w:rsidP="004A246E" w:rsidR="004A246E" w:rsidRPr="00C405D9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0" w:before="10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C405D9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- grupa 1. – tijela javne uprave i </w:t>
      </w:r>
      <w:r>
        <w:rPr>
          <w:rFonts w:cs="Times New Roman" w:eastAsia="MS ??" w:hAnsi="Times New Roman" w:ascii="Times New Roman"/>
          <w:color w:val="00000A"/>
          <w:sz w:val="24"/>
          <w:szCs w:val="24"/>
        </w:rPr>
        <w:t>poduzeća</w:t>
      </w:r>
      <w:r w:rsidRPr="00C405D9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 u većinskom državnom vlasništvu</w:t>
      </w:r>
    </w:p>
    <w:p w:rsidRDefault="004A246E" w:rsidP="004A246E" w:rsidR="004A246E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0" w:before="10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>
        <w:rPr>
          <w:rFonts w:cs="Times New Roman" w:eastAsia="MS ??" w:hAnsi="Times New Roman" w:ascii="Times New Roman"/>
          <w:color w:val="00000A"/>
          <w:sz w:val="24"/>
          <w:szCs w:val="24"/>
        </w:rPr>
        <w:t>- grupa 2. – ostali vjerovnici.</w:t>
      </w:r>
    </w:p>
    <w:p w:rsidRDefault="004A246E" w:rsidP="004A246E" w:rsidR="004A246E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0" w:before="10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>
        <w:rPr>
          <w:rFonts w:cs="Times New Roman" w:eastAsia="MS ??" w:hAnsi="Times New Roman" w:ascii="Times New Roman"/>
          <w:color w:val="00000A"/>
          <w:sz w:val="24"/>
          <w:szCs w:val="24"/>
        </w:rPr>
        <w:t>Grupa 2. – ostali vjerovnici dijeli se na podgrupe</w:t>
      </w:r>
    </w:p>
    <w:p w:rsidRDefault="004A246E" w:rsidP="004A246E" w:rsidR="004A246E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0" w:before="10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- podgrupa 2.1. – </w:t>
      </w:r>
      <w:r w:rsidRPr="00C405D9">
        <w:rPr>
          <w:rFonts w:cs="Times New Roman" w:eastAsia="MS ??" w:hAnsi="Times New Roman" w:ascii="Times New Roman"/>
          <w:color w:val="00000A"/>
          <w:sz w:val="24"/>
          <w:szCs w:val="24"/>
        </w:rPr>
        <w:t>ostali vjerovnici</w:t>
      </w:r>
      <w:r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 </w:t>
      </w:r>
    </w:p>
    <w:p w:rsidRDefault="004A246E" w:rsidP="004A246E" w:rsidR="004A246E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0" w:before="100"/>
        <w:ind w:right="-62"/>
        <w:jc w:val="both"/>
        <w:rPr>
          <w:rFonts w:cs="Times New Roman" w:eastAsia="MS ??" w:hAnsi="Times New Roman" w:ascii="Times New Roman"/>
          <w:color w:val="00000A"/>
          <w:sz w:val="24"/>
          <w:szCs w:val="24"/>
        </w:rPr>
      </w:pPr>
      <w:r>
        <w:rPr>
          <w:rFonts w:cs="Times New Roman" w:eastAsia="MS ??" w:hAnsi="Times New Roman" w:ascii="Times New Roman"/>
          <w:color w:val="00000A"/>
          <w:sz w:val="24"/>
          <w:szCs w:val="24"/>
        </w:rPr>
        <w:t>- pod</w:t>
      </w:r>
      <w:r w:rsidRPr="00C405D9"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grupa </w:t>
      </w:r>
      <w:r>
        <w:rPr>
          <w:rFonts w:cs="Times New Roman" w:eastAsia="MS ??" w:hAnsi="Times New Roman" w:ascii="Times New Roman"/>
          <w:color w:val="00000A"/>
          <w:sz w:val="24"/>
          <w:szCs w:val="24"/>
        </w:rPr>
        <w:t>2.2</w:t>
      </w:r>
      <w:r w:rsidRPr="00C405D9">
        <w:rPr>
          <w:rFonts w:cs="Times New Roman" w:eastAsia="MS ??" w:hAnsi="Times New Roman" w:ascii="Times New Roman"/>
          <w:color w:val="00000A"/>
          <w:sz w:val="24"/>
          <w:szCs w:val="24"/>
        </w:rPr>
        <w:t>. –</w:t>
      </w:r>
      <w:r>
        <w:rPr>
          <w:rFonts w:cs="Times New Roman" w:eastAsia="MS ??" w:hAnsi="Times New Roman" w:ascii="Times New Roman"/>
          <w:color w:val="00000A"/>
          <w:sz w:val="24"/>
          <w:szCs w:val="24"/>
        </w:rPr>
        <w:t xml:space="preserve"> ostali vjerovnici - osnivači</w:t>
      </w:r>
      <w:r w:rsidRPr="00C405D9">
        <w:rPr>
          <w:rFonts w:cs="Times New Roman" w:eastAsia="MS ??" w:hAnsi="Times New Roman" w:ascii="Times New Roman"/>
          <w:color w:val="00000A"/>
          <w:sz w:val="24"/>
          <w:szCs w:val="24"/>
        </w:rPr>
        <w:t>.</w:t>
      </w:r>
    </w:p>
    <w:p w:rsidRDefault="004A246E" w:rsidP="004A246E" w:rsidR="004A246E" w:rsidRPr="00C405D9">
      <w:pPr>
        <w:suppressLineNumbers/>
        <w:tabs>
          <w:tab w:pos="426" w:val="center"/>
          <w:tab w:pos="720" w:val="left"/>
          <w:tab w:pos="4320" w:val="center"/>
          <w:tab w:pos="8640" w:val="right"/>
        </w:tabs>
        <w:suppressAutoHyphens/>
        <w:spacing w:lineRule="auto" w:line="240" w:after="280" w:before="280"/>
        <w:ind w:right="-62"/>
        <w:jc w:val="center"/>
        <w:rPr>
          <w:rFonts w:cs="Times New Roman" w:eastAsia="MS ??" w:hAnsi="Times New Roman" w:ascii="Times New Roman"/>
          <w:color w:val="00000A"/>
          <w:sz w:val="24"/>
          <w:szCs w:val="24"/>
        </w:rPr>
      </w:pPr>
      <w:r w:rsidRPr="00C405D9">
        <w:rPr>
          <w:rFonts w:cs="Times New Roman" w:eastAsia="MS ??" w:hAnsi="Times New Roman" w:ascii="Times New Roman"/>
          <w:color w:val="00000A"/>
          <w:sz w:val="24"/>
          <w:szCs w:val="24"/>
        </w:rPr>
        <w:t>Članak 3.</w:t>
      </w:r>
    </w:p>
    <w:p w:rsidRDefault="004A246E" w:rsidP="004A246E" w:rsidR="004A246E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Obveze prema vjerovnicima grupe 1. - tijela javne uprave i poduzeća u već</w:t>
      </w:r>
      <w:r w:rsidRPr="00E523B7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inskom državnom vlasništvu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iskazane su u tablici:</w:t>
      </w:r>
    </w:p>
    <w:tbl>
      <w:tblPr>
        <w:tblStyle w:val="Reetkatablice3"/>
        <w:tblW w:type="dxa" w:w="10709"/>
        <w:jc w:val="center"/>
        <w:tblInd w:type="dxa" w:w="-973"/>
        <w:tblLook w:val="04A0" w:noVBand="1" w:noHBand="0" w:lastColumn="0" w:firstColumn="1" w:lastRow="0" w:firstRow="1"/>
      </w:tblPr>
      <w:tblGrid>
        <w:gridCol w:w="537"/>
        <w:gridCol w:w="2268"/>
        <w:gridCol w:w="1544"/>
        <w:gridCol w:w="1296"/>
        <w:gridCol w:w="1176"/>
        <w:gridCol w:w="1296"/>
        <w:gridCol w:w="1296"/>
        <w:gridCol w:w="1296"/>
      </w:tblGrid>
      <w:tr w:rsidTr="008D0385" w:rsidR="004A246E" w:rsidRPr="00C405D9">
        <w:trPr>
          <w:trHeight w:val="853"/>
          <w:jc w:val="center"/>
        </w:trPr>
        <w:tc>
          <w:tcPr>
            <w:tcW w:type="dxa" w:w="537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dxa" w:w="2268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dxa" w:w="1544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Iznos obveze</w:t>
            </w:r>
          </w:p>
        </w:tc>
        <w:tc>
          <w:tcPr>
            <w:tcW w:type="dxa" w:w="117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Iznos kamata</w:t>
            </w:r>
          </w:p>
        </w:tc>
        <w:tc>
          <w:tcPr>
            <w:tcW w:type="dxa" w:w="129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Iznos glavnice</w:t>
            </w:r>
          </w:p>
        </w:tc>
        <w:tc>
          <w:tcPr>
            <w:tcW w:type="dxa" w:w="129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Otpis glavnice</w:t>
            </w:r>
          </w:p>
        </w:tc>
        <w:tc>
          <w:tcPr>
            <w:tcW w:type="dxa" w:w="129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Iznos za plaćanje</w:t>
            </w:r>
          </w:p>
        </w:tc>
      </w:tr>
      <w:tr w:rsidTr="008D0385" w:rsidR="004A246E" w:rsidRPr="00C405D9">
        <w:trPr>
          <w:trHeight w:val="567"/>
          <w:jc w:val="center"/>
        </w:trPr>
        <w:tc>
          <w:tcPr>
            <w:tcW w:type="dxa" w:w="537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268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 Split</w:t>
            </w:r>
          </w:p>
        </w:tc>
        <w:tc>
          <w:tcPr>
            <w:tcW w:type="dxa" w:w="1544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78755598868</w:t>
            </w:r>
          </w:p>
        </w:tc>
        <w:tc>
          <w:tcPr>
            <w:tcW w:type="dxa" w:w="1296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3.492,65</w:t>
            </w:r>
          </w:p>
        </w:tc>
        <w:tc>
          <w:tcPr>
            <w:tcW w:type="dxa" w:w="117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484,66</w:t>
            </w:r>
          </w:p>
        </w:tc>
        <w:tc>
          <w:tcPr>
            <w:tcW w:type="dxa" w:w="129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3.007,99</w:t>
            </w:r>
          </w:p>
        </w:tc>
        <w:tc>
          <w:tcPr>
            <w:tcW w:type="dxa" w:w="129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1.504,00</w:t>
            </w:r>
          </w:p>
        </w:tc>
        <w:tc>
          <w:tcPr>
            <w:tcW w:type="dxa" w:w="129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1.503,99</w:t>
            </w:r>
          </w:p>
        </w:tc>
      </w:tr>
      <w:tr w:rsidTr="008D0385" w:rsidR="004A246E" w:rsidRPr="00C405D9">
        <w:trPr>
          <w:trHeight w:val="567"/>
          <w:jc w:val="center"/>
        </w:trPr>
        <w:tc>
          <w:tcPr>
            <w:tcW w:type="dxa" w:w="537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2268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Ministarstvo financija, </w:t>
            </w:r>
          </w:p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Porezna uprava</w:t>
            </w:r>
          </w:p>
        </w:tc>
        <w:tc>
          <w:tcPr>
            <w:tcW w:type="dxa" w:w="1544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296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333.846,49</w:t>
            </w:r>
          </w:p>
        </w:tc>
        <w:tc>
          <w:tcPr>
            <w:tcW w:type="dxa" w:w="117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84.167,08</w:t>
            </w:r>
          </w:p>
        </w:tc>
        <w:tc>
          <w:tcPr>
            <w:tcW w:type="dxa" w:w="129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249.679,41</w:t>
            </w:r>
          </w:p>
        </w:tc>
        <w:tc>
          <w:tcPr>
            <w:tcW w:type="dxa" w:w="129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124.839,71</w:t>
            </w:r>
          </w:p>
        </w:tc>
        <w:tc>
          <w:tcPr>
            <w:tcW w:type="dxa" w:w="129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124.839,71</w:t>
            </w:r>
          </w:p>
        </w:tc>
      </w:tr>
      <w:tr w:rsidTr="008D0385" w:rsidR="004A246E" w:rsidRPr="00C405D9">
        <w:trPr>
          <w:trHeight w:val="567"/>
          <w:jc w:val="center"/>
        </w:trPr>
        <w:tc>
          <w:tcPr>
            <w:tcW w:type="dxa" w:w="537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2268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Gradska plinara</w:t>
            </w:r>
          </w:p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 - Opskrba d.o.o. Zagreb</w:t>
            </w:r>
          </w:p>
        </w:tc>
        <w:tc>
          <w:tcPr>
            <w:tcW w:type="dxa" w:w="1544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74364571096</w:t>
            </w:r>
          </w:p>
        </w:tc>
        <w:tc>
          <w:tcPr>
            <w:tcW w:type="dxa" w:w="1296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760,28</w:t>
            </w:r>
          </w:p>
        </w:tc>
        <w:tc>
          <w:tcPr>
            <w:tcW w:type="dxa" w:w="117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6,19</w:t>
            </w:r>
          </w:p>
        </w:tc>
        <w:tc>
          <w:tcPr>
            <w:tcW w:type="dxa" w:w="129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754,09</w:t>
            </w:r>
          </w:p>
        </w:tc>
        <w:tc>
          <w:tcPr>
            <w:tcW w:type="dxa" w:w="129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377,05</w:t>
            </w:r>
          </w:p>
        </w:tc>
        <w:tc>
          <w:tcPr>
            <w:tcW w:type="dxa" w:w="129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377,04</w:t>
            </w:r>
          </w:p>
        </w:tc>
      </w:tr>
      <w:tr w:rsidTr="008D0385" w:rsidR="004A246E" w:rsidRPr="00C405D9">
        <w:trPr>
          <w:trHeight w:val="742"/>
          <w:jc w:val="center"/>
        </w:trPr>
        <w:tc>
          <w:tcPr>
            <w:tcW w:type="dxa" w:w="537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2268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Hrvatske šume d.o.o. Zagreb</w:t>
            </w:r>
          </w:p>
        </w:tc>
        <w:tc>
          <w:tcPr>
            <w:tcW w:type="dxa" w:w="1544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69693144506</w:t>
            </w:r>
          </w:p>
        </w:tc>
        <w:tc>
          <w:tcPr>
            <w:tcW w:type="dxa" w:w="1296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849,49</w:t>
            </w:r>
          </w:p>
        </w:tc>
        <w:tc>
          <w:tcPr>
            <w:tcW w:type="dxa" w:w="117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29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849,49</w:t>
            </w:r>
          </w:p>
        </w:tc>
        <w:tc>
          <w:tcPr>
            <w:tcW w:type="dxa" w:w="129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424,74</w:t>
            </w:r>
          </w:p>
        </w:tc>
        <w:tc>
          <w:tcPr>
            <w:tcW w:type="dxa" w:w="129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424,75</w:t>
            </w:r>
          </w:p>
        </w:tc>
      </w:tr>
      <w:tr w:rsidTr="008D0385" w:rsidR="004A246E" w:rsidRPr="00C405D9">
        <w:trPr>
          <w:trHeight w:val="567"/>
          <w:jc w:val="center"/>
        </w:trPr>
        <w:tc>
          <w:tcPr>
            <w:tcW w:type="dxa" w:w="4349"/>
            <w:gridSpan w:val="3"/>
            <w:noWrap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1296"/>
            <w:vAlign w:val="center"/>
          </w:tcPr>
          <w:p w:rsidRDefault="004A246E" w:rsidP="008D0385" w:rsidR="004A246E" w:rsidRPr="00192DB6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192DB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338.948,91</w:t>
            </w:r>
          </w:p>
        </w:tc>
        <w:tc>
          <w:tcPr>
            <w:tcW w:type="dxa" w:w="1176"/>
            <w:vAlign w:val="center"/>
          </w:tcPr>
          <w:p w:rsidRDefault="004A246E" w:rsidP="008D0385" w:rsidR="004A246E" w:rsidRPr="00192DB6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192DB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84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.</w:t>
            </w:r>
            <w:r w:rsidRPr="00192DB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657,93</w:t>
            </w:r>
          </w:p>
        </w:tc>
        <w:tc>
          <w:tcPr>
            <w:tcW w:type="dxa" w:w="1296"/>
            <w:vAlign w:val="center"/>
          </w:tcPr>
          <w:p w:rsidRDefault="004A246E" w:rsidP="008D0385" w:rsidR="004A246E" w:rsidRPr="00192DB6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192DB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254.290,98</w:t>
            </w:r>
          </w:p>
        </w:tc>
        <w:tc>
          <w:tcPr>
            <w:tcW w:type="dxa" w:w="1296"/>
            <w:vAlign w:val="center"/>
          </w:tcPr>
          <w:p w:rsidRDefault="004A246E" w:rsidP="008D0385" w:rsidR="004A246E" w:rsidRPr="00192DB6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192DB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127.145,50</w:t>
            </w:r>
          </w:p>
        </w:tc>
        <w:tc>
          <w:tcPr>
            <w:tcW w:type="dxa" w:w="1296"/>
            <w:vAlign w:val="center"/>
          </w:tcPr>
          <w:p w:rsidRDefault="004A246E" w:rsidP="008D0385" w:rsidR="004A246E" w:rsidRPr="00192DB6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192DB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127.145,49</w:t>
            </w:r>
          </w:p>
        </w:tc>
      </w:tr>
    </w:tbl>
    <w:p w:rsidRDefault="004A246E" w:rsidP="004A246E" w:rsidR="004A246E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Vjerovnici ove grupe otpisuju  cjelokupnu kamatu, tj. iznos iz stupca ˝Iznos kamata˝, kao i 5</w:t>
      </w:r>
      <w:r w:rsidRPr="00192DB6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0% 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glavnice</w:t>
      </w:r>
      <w:r w:rsidRPr="00192DB6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, tj. iznos iz stupca ˝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Ot</w:t>
      </w:r>
      <w:r w:rsidRPr="00192DB6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pis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glavnice</w:t>
      </w:r>
      <w:r w:rsidRPr="00192DB6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˝. Iznos iz stupca ˝Iznos za plaćanje˝ dužnik će p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latiti vjerovnicima ove grupe jednokratno u roku od trideset dana računajući od dana od kojeg je rješenje suda kojim se odobrava </w:t>
      </w:r>
      <w:r w:rsidRPr="00192DB6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sklopljena predstečajna nago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dba postalo</w:t>
      </w:r>
      <w:r w:rsidRPr="00192DB6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pravomoćno. Kamate se ne obračunavaju.</w:t>
      </w:r>
    </w:p>
    <w:p w:rsidRDefault="004A246E" w:rsidP="004A246E" w:rsidR="004A246E" w:rsidRPr="00C405D9">
      <w:pPr>
        <w:spacing w:lineRule="auto" w:line="240" w:after="280" w:before="28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C405D9">
        <w:rPr>
          <w:rFonts w:cs="Times New Roman" w:eastAsia="Calibri" w:hAnsi="Times New Roman" w:ascii="Times New Roman"/>
          <w:sz w:val="24"/>
          <w:szCs w:val="24"/>
        </w:rPr>
        <w:t>Članak 4.</w:t>
      </w:r>
    </w:p>
    <w:p w:rsidRDefault="004A246E" w:rsidP="004A246E" w:rsidR="004A246E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Obveze prema vjerovnicima grupe 2., podgrupe 2.1. – ostali vjerovnici iskazane su u tablici:</w:t>
      </w:r>
    </w:p>
    <w:tbl>
      <w:tblPr>
        <w:tblStyle w:val="Reetkatablice3"/>
        <w:tblW w:type="auto" w:w="0"/>
        <w:jc w:val="center"/>
        <w:tblLook w:val="04A0" w:noVBand="1" w:noHBand="0" w:lastColumn="0" w:firstColumn="1" w:lastRow="0" w:firstRow="1"/>
      </w:tblPr>
      <w:tblGrid>
        <w:gridCol w:w="537"/>
        <w:gridCol w:w="2449"/>
        <w:gridCol w:w="1536"/>
        <w:gridCol w:w="1476"/>
        <w:gridCol w:w="1370"/>
        <w:gridCol w:w="1869"/>
      </w:tblGrid>
      <w:tr w:rsidTr="008D0385" w:rsidR="004A246E" w:rsidRPr="00C405D9">
        <w:trPr>
          <w:trHeight w:val="853"/>
          <w:jc w:val="center"/>
        </w:trPr>
        <w:tc>
          <w:tcPr>
            <w:tcW w:type="auto" w:w="0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auto" w:w="0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auto" w:w="0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auto" w:w="0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Iznos obveze</w:t>
            </w:r>
          </w:p>
        </w:tc>
        <w:tc>
          <w:tcPr>
            <w:tcW w:type="auto" w:w="0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Iznos otpisa</w:t>
            </w:r>
          </w:p>
        </w:tc>
        <w:tc>
          <w:tcPr>
            <w:tcW w:type="auto" w:w="0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Iznos za plaćanje</w:t>
            </w:r>
          </w:p>
        </w:tc>
      </w:tr>
      <w:tr w:rsidTr="008D0385" w:rsidR="004A246E" w:rsidRPr="00C405D9">
        <w:trPr>
          <w:trHeight w:val="567"/>
          <w:jc w:val="center"/>
        </w:trPr>
        <w:tc>
          <w:tcPr>
            <w:tcW w:type="auto" w:w="0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Špinut d.o.o. Split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94885207620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100,00</w:t>
            </w:r>
          </w:p>
        </w:tc>
        <w:tc>
          <w:tcPr>
            <w:tcW w:type="auto" w:w="0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50,00</w:t>
            </w:r>
          </w:p>
        </w:tc>
        <w:tc>
          <w:tcPr>
            <w:tcW w:type="auto" w:w="0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50,00</w:t>
            </w:r>
          </w:p>
        </w:tc>
      </w:tr>
      <w:tr w:rsidTr="008D0385" w:rsidR="004A246E" w:rsidRPr="00C405D9">
        <w:trPr>
          <w:trHeight w:val="567"/>
          <w:jc w:val="center"/>
        </w:trPr>
        <w:tc>
          <w:tcPr>
            <w:tcW w:type="auto" w:w="0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Vadis d.o.o. Split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56441174666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7.827,00</w:t>
            </w:r>
          </w:p>
        </w:tc>
        <w:tc>
          <w:tcPr>
            <w:tcW w:type="auto" w:w="0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3.913,50</w:t>
            </w:r>
          </w:p>
        </w:tc>
        <w:tc>
          <w:tcPr>
            <w:tcW w:type="auto" w:w="0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3.913,50</w:t>
            </w:r>
          </w:p>
        </w:tc>
      </w:tr>
      <w:tr w:rsidTr="008D0385" w:rsidR="004A246E" w:rsidRPr="00C405D9">
        <w:trPr>
          <w:trHeight w:val="567"/>
          <w:jc w:val="center"/>
        </w:trPr>
        <w:tc>
          <w:tcPr>
            <w:tcW w:type="auto" w:w="0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3</w:t>
            </w:r>
          </w:p>
        </w:tc>
        <w:tc>
          <w:tcPr>
            <w:tcW w:type="auto" w:w="0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Zoja Puljiz, </w:t>
            </w:r>
          </w:p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javni bilježnik iz Splita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17424283709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47,50</w:t>
            </w:r>
          </w:p>
        </w:tc>
        <w:tc>
          <w:tcPr>
            <w:tcW w:type="auto" w:w="0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23,75</w:t>
            </w:r>
          </w:p>
        </w:tc>
        <w:tc>
          <w:tcPr>
            <w:tcW w:type="auto" w:w="0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23,75</w:t>
            </w:r>
          </w:p>
        </w:tc>
      </w:tr>
      <w:tr w:rsidTr="008D0385" w:rsidR="004A246E" w:rsidRPr="00C405D9">
        <w:trPr>
          <w:trHeight w:val="567"/>
          <w:jc w:val="center"/>
        </w:trPr>
        <w:tc>
          <w:tcPr>
            <w:tcW w:type="auto" w:w="0"/>
            <w:gridSpan w:val="3"/>
            <w:noWrap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A9437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9437C">
              <w:rPr>
                <w:rFonts w:cs="Times New Roman" w:hAnsi="Times New Roman" w:ascii="Times New Roman"/>
                <w:sz w:val="24"/>
                <w:szCs w:val="24"/>
              </w:rPr>
              <w:t>7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Pr="00A9437C">
              <w:rPr>
                <w:rFonts w:cs="Times New Roman" w:hAnsi="Times New Roman" w:ascii="Times New Roman"/>
                <w:sz w:val="24"/>
                <w:szCs w:val="24"/>
              </w:rPr>
              <w:t>974,5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A9437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9437C">
              <w:rPr>
                <w:rFonts w:cs="Times New Roman" w:hAnsi="Times New Roman" w:ascii="Times New Roman"/>
                <w:sz w:val="24"/>
                <w:szCs w:val="24"/>
              </w:rPr>
              <w:t>3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Pr="00A9437C">
              <w:rPr>
                <w:rFonts w:cs="Times New Roman" w:hAnsi="Times New Roman" w:ascii="Times New Roman"/>
                <w:sz w:val="24"/>
                <w:szCs w:val="24"/>
              </w:rPr>
              <w:t>987,25</w:t>
            </w:r>
          </w:p>
        </w:tc>
        <w:tc>
          <w:tcPr>
            <w:tcW w:type="auto" w:w="0"/>
            <w:vAlign w:val="center"/>
          </w:tcPr>
          <w:p w:rsidRDefault="004A246E" w:rsidP="008D0385" w:rsidR="004A246E" w:rsidRPr="00A9437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9437C">
              <w:rPr>
                <w:rFonts w:cs="Times New Roman" w:hAnsi="Times New Roman" w:ascii="Times New Roman"/>
                <w:sz w:val="24"/>
                <w:szCs w:val="24"/>
              </w:rPr>
              <w:t>3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 w:rsidRPr="00A9437C">
              <w:rPr>
                <w:rFonts w:cs="Times New Roman" w:hAnsi="Times New Roman" w:ascii="Times New Roman"/>
                <w:sz w:val="24"/>
                <w:szCs w:val="24"/>
              </w:rPr>
              <w:t>987,25</w:t>
            </w:r>
          </w:p>
        </w:tc>
      </w:tr>
    </w:tbl>
    <w:p w:rsidRDefault="004A246E" w:rsidP="004A246E" w:rsidR="004A246E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Vjerovnici ove grupe otpisuju  5</w:t>
      </w:r>
      <w:r w:rsidRPr="00192DB6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0% 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obveze</w:t>
      </w:r>
      <w:r w:rsidRPr="00192DB6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, tj. iznos iz stupca ˝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Iznos ot</w:t>
      </w:r>
      <w:r w:rsidRPr="00192DB6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pis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a</w:t>
      </w:r>
      <w:r w:rsidRPr="00192DB6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˝. Iznos iz stupca ˝Iznos za plaćanje˝ dužnik će p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latiti vjerovnicima ove grupe jednokratno u roku od trideset dana računajući od dana od kojeg je rješenje suda kojim se odobrava </w:t>
      </w:r>
      <w:r w:rsidRPr="00192DB6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sklopl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jena predstečajna nagodba postalo</w:t>
      </w:r>
      <w:r w:rsidRPr="00192DB6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 pravomoćno. Kamate se ne obračunavaju.</w:t>
      </w:r>
    </w:p>
    <w:p w:rsidRDefault="004A246E" w:rsidP="004A246E" w:rsidR="004A246E" w:rsidRPr="00C405D9">
      <w:pPr>
        <w:spacing w:lineRule="auto" w:line="240" w:after="280" w:before="28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C405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Članak 5.</w:t>
      </w:r>
    </w:p>
    <w:p w:rsidRDefault="004A246E" w:rsidP="004A246E" w:rsidR="004A246E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Obveze prema vjerovniku 2. grupe, podgrupe 2.1. – ostali vjerovnici - osnivači iskazane su u tablici:</w:t>
      </w:r>
    </w:p>
    <w:tbl>
      <w:tblPr>
        <w:tblStyle w:val="Reetkatablice3"/>
        <w:tblW w:type="pct" w:w="5000"/>
        <w:jc w:val="center"/>
        <w:tblLook w:val="04A0" w:noVBand="1" w:noHBand="0" w:lastColumn="0" w:firstColumn="1" w:lastRow="0" w:firstRow="1"/>
      </w:tblPr>
      <w:tblGrid>
        <w:gridCol w:w="614"/>
        <w:gridCol w:w="3053"/>
        <w:gridCol w:w="1751"/>
        <w:gridCol w:w="1684"/>
        <w:gridCol w:w="2184"/>
      </w:tblGrid>
      <w:tr w:rsidTr="008D0385" w:rsidR="004A246E" w:rsidRPr="00C405D9">
        <w:trPr>
          <w:trHeight w:val="853"/>
          <w:jc w:val="center"/>
        </w:trPr>
        <w:tc>
          <w:tcPr>
            <w:tcW w:type="pct" w:w="330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pct" w:w="1644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pct" w:w="943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pct" w:w="907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Iznos obveze</w:t>
            </w:r>
          </w:p>
        </w:tc>
        <w:tc>
          <w:tcPr>
            <w:tcW w:type="pct" w:w="117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Kapitalne rezerve</w:t>
            </w:r>
          </w:p>
        </w:tc>
      </w:tr>
      <w:tr w:rsidTr="008D0385" w:rsidR="004A246E" w:rsidRPr="00C405D9">
        <w:trPr>
          <w:trHeight w:val="567"/>
          <w:jc w:val="center"/>
        </w:trPr>
        <w:tc>
          <w:tcPr>
            <w:tcW w:type="pct" w:w="330"/>
            <w:noWrap/>
            <w:vAlign w:val="center"/>
            <w:hideMark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405D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pct" w:w="1644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Branka – Zdenka Sikirica</w:t>
            </w:r>
          </w:p>
        </w:tc>
        <w:tc>
          <w:tcPr>
            <w:tcW w:type="pct" w:w="943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84065625059</w:t>
            </w:r>
          </w:p>
        </w:tc>
        <w:tc>
          <w:tcPr>
            <w:tcW w:type="pct" w:w="907"/>
            <w:vAlign w:val="center"/>
          </w:tcPr>
          <w:p w:rsidRDefault="004A246E" w:rsidP="008D0385" w:rsidR="004A246E" w:rsidRPr="00C405D9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1.456.024,45</w:t>
            </w:r>
          </w:p>
        </w:tc>
        <w:tc>
          <w:tcPr>
            <w:tcW w:type="pct" w:w="1176"/>
            <w:vAlign w:val="center"/>
          </w:tcPr>
          <w:p w:rsidRDefault="004A246E" w:rsidP="008D0385" w:rsidR="004A246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1.456.024,45</w:t>
            </w:r>
          </w:p>
        </w:tc>
      </w:tr>
    </w:tbl>
    <w:p w:rsidRDefault="004A246E" w:rsidP="004A246E" w:rsidR="004A246E">
      <w:pPr>
        <w:widowControl w:val="false"/>
        <w:autoSpaceDE w:val="false"/>
        <w:autoSpaceDN w:val="false"/>
        <w:adjustRightInd w:val="false"/>
        <w:spacing w:lineRule="auto" w:line="240" w:before="200"/>
        <w:jc w:val="both"/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Osnivač – zajmodavac u cijelosti se odriče svoje tražbine u korist kapitalnih rezervi društva, a temeljem već potpisanog sporazuma sa dužnikom. Tražbina osnivača pretvara se u kapitalne rezerve društva sa danom pravomoćnosti rješenja </w:t>
      </w:r>
      <w:r w:rsidRPr="008476C5"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 xml:space="preserve">suda kojim se odobrava </w:t>
      </w:r>
      <w:r>
        <w:rPr>
          <w:rFonts w:cs="Times New Roman" w:eastAsia="Times New Roman" w:hAnsi="Times New Roman" w:ascii="Times New Roman"/>
          <w:bCs/>
          <w:iCs/>
          <w:sz w:val="24"/>
          <w:szCs w:val="24"/>
          <w:lang w:eastAsia="hr-HR"/>
        </w:rPr>
        <w:t>sklopljena predstečajna nagodba.</w:t>
      </w:r>
    </w:p>
    <w:p w:rsidRDefault="001767E6" w:rsidP="008476C5" w:rsidR="001767E6" w:rsidRPr="00C405D9">
      <w:pPr>
        <w:spacing w:lineRule="auto" w:line="240" w:after="280" w:before="2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C405D9">
        <w:rPr>
          <w:rFonts w:cs="Times New Roman" w:eastAsia="Calibri" w:hAnsi="Times New Roman" w:ascii="Times New Roman"/>
          <w:sz w:val="24"/>
          <w:szCs w:val="24"/>
        </w:rPr>
        <w:t>Članak 6.</w:t>
      </w:r>
    </w:p>
    <w:p w:rsidRDefault="001767E6" w:rsidP="001767E6" w:rsidR="001767E6">
      <w:pPr>
        <w:spacing w:lineRule="auto" w:line="240" w:after="0" w:before="74"/>
        <w:ind w:firstLine="99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B1242">
        <w:rPr>
          <w:rFonts w:cs="Times New Roman" w:eastAsia="Times New Roman" w:hAnsi="Times New Roman" w:ascii="Times New Roman"/>
          <w:sz w:val="24"/>
          <w:szCs w:val="24"/>
          <w:lang w:eastAsia="hr-HR"/>
        </w:rPr>
        <w:t>Ova predstečajna nagodba ima snagu ovršne isprave.</w:t>
      </w:r>
    </w:p>
    <w:p w:rsidRDefault="008476C5" w:rsidP="008476C5" w:rsidR="001767E6" w:rsidRPr="003B1242">
      <w:pPr>
        <w:spacing w:lineRule="auto" w:line="240" w:after="280" w:before="28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Članak  7</w:t>
      </w:r>
      <w:r w:rsidR="001767E6" w:rsidRPr="00440FB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767E6" w:rsidP="001767E6" w:rsidR="001767E6">
      <w:pPr>
        <w:spacing w:lineRule="auto" w:line="240" w:after="0" w:before="74"/>
        <w:ind w:firstLine="993"/>
        <w:jc w:val="both"/>
        <w:rPr>
          <w:rFonts w:cs="Times New Roman" w:hAnsi="Times New Roman" w:ascii="Times New Roman"/>
          <w:sz w:val="24"/>
          <w:szCs w:val="24"/>
        </w:rPr>
      </w:pPr>
      <w:r w:rsidRPr="003B1242">
        <w:rPr>
          <w:rFonts w:cs="Times New Roman" w:hAnsi="Times New Roman" w:ascii="Times New Roman"/>
          <w:sz w:val="24"/>
          <w:szCs w:val="24"/>
        </w:rPr>
        <w:t>Stranke izjavljuju da ova nagodba predstavlja njihovu stvarnu volju te je u znak suglasnosti i potpisuju.</w:t>
      </w:r>
    </w:p>
    <w:p w:rsidRDefault="001767E6" w:rsidP="007C490F" w:rsidR="001767E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9434B6" w:rsidRPr="00AB03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Obrazloženje</w:t>
      </w:r>
    </w:p>
    <w:p w:rsidRDefault="000D1EAA" w:rsidP="007C490F" w:rsidR="000D1EAA" w:rsidRPr="00AB03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CD464E" w:rsidRPr="00AB03FA">
      <w:pPr>
        <w:pStyle w:val="Tijeloteksta"/>
        <w:tabs>
          <w:tab w:pos="900" w:val="left"/>
        </w:tabs>
      </w:pPr>
      <w:r w:rsidRPr="00AB03FA">
        <w:tab/>
      </w:r>
      <w:r w:rsidR="003C7D8C" w:rsidRPr="00AB03FA">
        <w:t xml:space="preserve">Dana </w:t>
      </w:r>
      <w:r w:rsidR="008476C5">
        <w:t>8. srpnja</w:t>
      </w:r>
      <w:r w:rsidR="001767E6">
        <w:t xml:space="preserve"> </w:t>
      </w:r>
      <w:r w:rsidR="00420D3A" w:rsidRPr="00AB03FA">
        <w:t>2016</w:t>
      </w:r>
      <w:r w:rsidRPr="00AB03FA">
        <w:t>. godine održano je</w:t>
      </w:r>
      <w:r w:rsidR="00CD4CE1" w:rsidRPr="00AB03FA">
        <w:t xml:space="preserve"> roči</w:t>
      </w:r>
      <w:r w:rsidR="008C64C3" w:rsidRPr="00AB03FA">
        <w:t xml:space="preserve">šte </w:t>
      </w:r>
      <w:r w:rsidRPr="00AB03FA">
        <w:t xml:space="preserve"> za sklapanje predstečajne nagodbe, </w:t>
      </w:r>
      <w:r w:rsidR="008C64C3" w:rsidRPr="00AB03FA">
        <w:t>sazvano temeljem članka 66. Zakona o financijskom poslovanju i predstečajnoj nagodbi</w:t>
      </w:r>
      <w:r w:rsidR="004B5844" w:rsidRPr="00AB03FA">
        <w:t xml:space="preserve"> („Narodne novine“ 108/12, 144/12, 81/13, 112/13</w:t>
      </w:r>
      <w:r w:rsidR="006A5530" w:rsidRPr="00AB03FA">
        <w:t>; dalje ZFPPN)</w:t>
      </w:r>
      <w:r w:rsidR="008C64C3" w:rsidRPr="00AB03FA">
        <w:t xml:space="preserve">, </w:t>
      </w:r>
      <w:r w:rsidR="001767E6" w:rsidRPr="001767E6">
        <w:t xml:space="preserve">a na prijedlog dužnika </w:t>
      </w:r>
      <w:r w:rsidR="00946A0F" w:rsidRPr="00946A0F">
        <w:t>MODESTIA d.o.o. Split, Kopilica 62, OIB: 59416471625,</w:t>
      </w:r>
      <w:r w:rsidR="00946A0F">
        <w:t xml:space="preserve"> od 23. ožujka </w:t>
      </w:r>
      <w:r w:rsidR="001767E6" w:rsidRPr="001767E6">
        <w:t>2016. godine.</w:t>
      </w:r>
    </w:p>
    <w:p w:rsidRDefault="000D1EAA" w:rsidP="007C490F" w:rsidR="00780AAB" w:rsidRPr="00AB03FA">
      <w:pPr>
        <w:pStyle w:val="Tijeloteksta"/>
        <w:tabs>
          <w:tab w:pos="900" w:val="left"/>
        </w:tabs>
      </w:pPr>
      <w:r w:rsidRPr="00AB03FA">
        <w:tab/>
      </w:r>
    </w:p>
    <w:p w:rsidRDefault="00780AAB" w:rsidP="007C490F" w:rsidR="00E174AC" w:rsidRPr="00AB03FA">
      <w:pPr>
        <w:pStyle w:val="Tijeloteksta"/>
        <w:tabs>
          <w:tab w:pos="900" w:val="left"/>
        </w:tabs>
      </w:pPr>
      <w:r w:rsidRPr="00AB03FA">
        <w:tab/>
      </w:r>
      <w:r w:rsidR="006A5530" w:rsidRPr="00AB03FA">
        <w:t xml:space="preserve">Iz </w:t>
      </w:r>
      <w:r w:rsidR="008C64C3" w:rsidRPr="00AB03FA">
        <w:t>dokumentacije</w:t>
      </w:r>
      <w:r w:rsidR="006A5530" w:rsidRPr="00AB03FA">
        <w:t xml:space="preserve"> dostavljene uz prijedlog</w:t>
      </w:r>
      <w:r w:rsidR="000D1EAA" w:rsidRPr="00AB03FA">
        <w:t xml:space="preserve"> za sklapanje predstečajne nagodbe</w:t>
      </w:r>
      <w:r w:rsidR="006A5530" w:rsidRPr="00AB03FA">
        <w:t>, o</w:t>
      </w:r>
      <w:r w:rsidR="002D1E89" w:rsidRPr="00AB03FA">
        <w:t xml:space="preserve">vaj sud </w:t>
      </w:r>
      <w:r w:rsidR="000D1EAA" w:rsidRPr="00AB03FA">
        <w:t>je utvrdio</w:t>
      </w:r>
      <w:r w:rsidR="001F0452" w:rsidRPr="00AB03FA">
        <w:t>:</w:t>
      </w:r>
    </w:p>
    <w:p w:rsidRDefault="001767E6" w:rsidP="001767E6" w:rsidR="001767E6" w:rsidRPr="001767E6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767E6">
        <w:rPr>
          <w:rFonts w:cs="Times New Roman" w:hAnsi="Times New Roman" w:ascii="Times New Roman"/>
          <w:sz w:val="24"/>
          <w:szCs w:val="24"/>
        </w:rPr>
        <w:t xml:space="preserve">- da je predlagatelj - dužnik </w:t>
      </w:r>
      <w:r w:rsidR="00946A0F" w:rsidRPr="00946A0F">
        <w:rPr>
          <w:rFonts w:cs="Times New Roman" w:hAnsi="Times New Roman" w:ascii="Times New Roman"/>
          <w:sz w:val="24"/>
          <w:szCs w:val="24"/>
        </w:rPr>
        <w:t>MODESTIA d.o.o. Split</w:t>
      </w:r>
      <w:r w:rsidR="00946A0F">
        <w:rPr>
          <w:rFonts w:cs="Times New Roman" w:hAnsi="Times New Roman" w:ascii="Times New Roman"/>
          <w:sz w:val="24"/>
          <w:szCs w:val="24"/>
        </w:rPr>
        <w:t>, Kopilica 62, OIB: 59416471625</w:t>
      </w:r>
      <w:r w:rsidRPr="001767E6">
        <w:rPr>
          <w:rFonts w:cs="Times New Roman" w:hAnsi="Times New Roman" w:ascii="Times New Roman"/>
          <w:sz w:val="24"/>
          <w:szCs w:val="24"/>
        </w:rPr>
        <w:t xml:space="preserve">, dana </w:t>
      </w:r>
      <w:r w:rsidR="00946A0F">
        <w:rPr>
          <w:rFonts w:cs="Times New Roman" w:hAnsi="Times New Roman" w:ascii="Times New Roman"/>
          <w:sz w:val="24"/>
          <w:szCs w:val="24"/>
        </w:rPr>
        <w:t>31. kolovoza 2015</w:t>
      </w:r>
      <w:r w:rsidRPr="001767E6">
        <w:rPr>
          <w:rFonts w:cs="Times New Roman" w:hAnsi="Times New Roman" w:ascii="Times New Roman"/>
          <w:sz w:val="24"/>
          <w:szCs w:val="24"/>
        </w:rPr>
        <w:t xml:space="preserve">. godine podnio FINA-i, Regionalni centar </w:t>
      </w:r>
      <w:r w:rsidR="00946A0F">
        <w:rPr>
          <w:rFonts w:cs="Times New Roman" w:hAnsi="Times New Roman" w:ascii="Times New Roman"/>
          <w:sz w:val="24"/>
          <w:szCs w:val="24"/>
        </w:rPr>
        <w:t>Split</w:t>
      </w:r>
      <w:r w:rsidRPr="001767E6">
        <w:rPr>
          <w:rFonts w:cs="Times New Roman" w:hAnsi="Times New Roman" w:ascii="Times New Roman"/>
          <w:sz w:val="24"/>
          <w:szCs w:val="24"/>
        </w:rPr>
        <w:t xml:space="preserve">, prijedlog za otvaranje </w:t>
      </w:r>
      <w:r w:rsidR="00946A0F">
        <w:rPr>
          <w:rFonts w:cs="Times New Roman" w:hAnsi="Times New Roman" w:ascii="Times New Roman"/>
          <w:sz w:val="24"/>
          <w:szCs w:val="24"/>
        </w:rPr>
        <w:t xml:space="preserve">skraćenog </w:t>
      </w:r>
      <w:r w:rsidRPr="001767E6">
        <w:rPr>
          <w:rFonts w:cs="Times New Roman" w:hAnsi="Times New Roman" w:ascii="Times New Roman"/>
          <w:sz w:val="24"/>
          <w:szCs w:val="24"/>
        </w:rPr>
        <w:t>postupka predstečajne nagodbe;</w:t>
      </w:r>
    </w:p>
    <w:p w:rsidRDefault="001767E6" w:rsidP="001767E6" w:rsidR="001767E6" w:rsidRPr="001767E6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767E6">
        <w:rPr>
          <w:rFonts w:cs="Times New Roman" w:hAnsi="Times New Roman" w:ascii="Times New Roman"/>
          <w:sz w:val="24"/>
          <w:szCs w:val="24"/>
        </w:rPr>
        <w:t>-  da je Rješe</w:t>
      </w:r>
      <w:r w:rsidR="00946A0F">
        <w:rPr>
          <w:rFonts w:cs="Times New Roman" w:hAnsi="Times New Roman" w:ascii="Times New Roman"/>
          <w:sz w:val="24"/>
          <w:szCs w:val="24"/>
        </w:rPr>
        <w:t>njem FINA-e, Regionalni centar Split</w:t>
      </w:r>
      <w:r w:rsidRPr="001767E6">
        <w:rPr>
          <w:rFonts w:cs="Times New Roman" w:hAnsi="Times New Roman" w:ascii="Times New Roman"/>
          <w:sz w:val="24"/>
          <w:szCs w:val="24"/>
        </w:rPr>
        <w:t xml:space="preserve">, od </w:t>
      </w:r>
      <w:r w:rsidR="00946A0F">
        <w:rPr>
          <w:rFonts w:cs="Times New Roman" w:hAnsi="Times New Roman" w:ascii="Times New Roman"/>
          <w:sz w:val="24"/>
          <w:szCs w:val="24"/>
        </w:rPr>
        <w:t>26. studenog 2015</w:t>
      </w:r>
      <w:r w:rsidRPr="001767E6">
        <w:rPr>
          <w:rFonts w:cs="Times New Roman" w:hAnsi="Times New Roman" w:ascii="Times New Roman"/>
          <w:sz w:val="24"/>
          <w:szCs w:val="24"/>
        </w:rPr>
        <w:t>. godine, Klasa: UP - I/110/07/1</w:t>
      </w:r>
      <w:r w:rsidR="00946A0F">
        <w:rPr>
          <w:rFonts w:cs="Times New Roman" w:hAnsi="Times New Roman" w:ascii="Times New Roman"/>
          <w:sz w:val="24"/>
          <w:szCs w:val="24"/>
        </w:rPr>
        <w:t>5</w:t>
      </w:r>
      <w:r w:rsidRPr="001767E6">
        <w:rPr>
          <w:rFonts w:cs="Times New Roman" w:hAnsi="Times New Roman" w:ascii="Times New Roman"/>
          <w:sz w:val="24"/>
          <w:szCs w:val="24"/>
        </w:rPr>
        <w:t>-01/</w:t>
      </w:r>
      <w:r w:rsidR="00946A0F">
        <w:rPr>
          <w:rFonts w:cs="Times New Roman" w:hAnsi="Times New Roman" w:ascii="Times New Roman"/>
          <w:sz w:val="24"/>
          <w:szCs w:val="24"/>
        </w:rPr>
        <w:t>8815, Ur. broj: 04-06-15</w:t>
      </w:r>
      <w:r w:rsidRPr="001767E6">
        <w:rPr>
          <w:rFonts w:cs="Times New Roman" w:hAnsi="Times New Roman" w:ascii="Times New Roman"/>
          <w:sz w:val="24"/>
          <w:szCs w:val="24"/>
        </w:rPr>
        <w:t>-</w:t>
      </w:r>
      <w:r w:rsidR="00946A0F">
        <w:rPr>
          <w:rFonts w:cs="Times New Roman" w:hAnsi="Times New Roman" w:ascii="Times New Roman"/>
          <w:sz w:val="24"/>
          <w:szCs w:val="24"/>
        </w:rPr>
        <w:t>8815-15</w:t>
      </w:r>
      <w:r w:rsidRPr="001767E6">
        <w:rPr>
          <w:rFonts w:cs="Times New Roman" w:hAnsi="Times New Roman" w:ascii="Times New Roman"/>
          <w:sz w:val="24"/>
          <w:szCs w:val="24"/>
        </w:rPr>
        <w:t xml:space="preserve">, otvoren postupak predstečajne nagodbe nad dužnikom </w:t>
      </w:r>
      <w:r w:rsidR="00946A0F" w:rsidRPr="00946A0F">
        <w:rPr>
          <w:rFonts w:cs="Times New Roman" w:hAnsi="Times New Roman" w:ascii="Times New Roman"/>
          <w:sz w:val="24"/>
          <w:szCs w:val="24"/>
        </w:rPr>
        <w:t>MODESTIA d.o.o. Split, Kopilica 62, OIB: 59416471625</w:t>
      </w:r>
      <w:r w:rsidRPr="001767E6">
        <w:rPr>
          <w:rFonts w:cs="Times New Roman" w:hAnsi="Times New Roman" w:ascii="Times New Roman"/>
          <w:sz w:val="24"/>
          <w:szCs w:val="24"/>
        </w:rPr>
        <w:t>;</w:t>
      </w:r>
    </w:p>
    <w:p w:rsidRDefault="001767E6" w:rsidP="001767E6" w:rsidR="001767E6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767E6">
        <w:rPr>
          <w:rFonts w:cs="Times New Roman" w:hAnsi="Times New Roman" w:ascii="Times New Roman"/>
          <w:sz w:val="24"/>
          <w:szCs w:val="24"/>
        </w:rPr>
        <w:lastRenderedPageBreak/>
        <w:t xml:space="preserve">- da su Rješenjem FINA-e, Regionalni centar </w:t>
      </w:r>
      <w:r w:rsidR="00946A0F">
        <w:rPr>
          <w:rFonts w:cs="Times New Roman" w:hAnsi="Times New Roman" w:ascii="Times New Roman"/>
          <w:sz w:val="24"/>
          <w:szCs w:val="24"/>
        </w:rPr>
        <w:t>Split,</w:t>
      </w:r>
      <w:r w:rsidRPr="001767E6">
        <w:rPr>
          <w:rFonts w:cs="Times New Roman" w:hAnsi="Times New Roman" w:ascii="Times New Roman"/>
          <w:sz w:val="24"/>
          <w:szCs w:val="24"/>
        </w:rPr>
        <w:t xml:space="preserve"> </w:t>
      </w:r>
      <w:r w:rsidR="00946A0F">
        <w:rPr>
          <w:rFonts w:cs="Times New Roman" w:hAnsi="Times New Roman" w:ascii="Times New Roman"/>
          <w:sz w:val="24"/>
          <w:szCs w:val="24"/>
        </w:rPr>
        <w:t>od 25. siječnja 2016</w:t>
      </w:r>
      <w:r w:rsidRPr="001767E6">
        <w:rPr>
          <w:rFonts w:cs="Times New Roman" w:hAnsi="Times New Roman" w:ascii="Times New Roman"/>
          <w:sz w:val="24"/>
          <w:szCs w:val="24"/>
        </w:rPr>
        <w:t>.</w:t>
      </w:r>
      <w:r w:rsidR="00946A0F">
        <w:rPr>
          <w:rFonts w:cs="Times New Roman" w:hAnsi="Times New Roman" w:ascii="Times New Roman"/>
          <w:sz w:val="24"/>
          <w:szCs w:val="24"/>
        </w:rPr>
        <w:t xml:space="preserve"> godine, Klasa: UP - I/110/07/15</w:t>
      </w:r>
      <w:r w:rsidRPr="001767E6">
        <w:rPr>
          <w:rFonts w:cs="Times New Roman" w:hAnsi="Times New Roman" w:ascii="Times New Roman"/>
          <w:sz w:val="24"/>
          <w:szCs w:val="24"/>
        </w:rPr>
        <w:t>-01/</w:t>
      </w:r>
      <w:r w:rsidR="00946A0F">
        <w:rPr>
          <w:rFonts w:cs="Times New Roman" w:hAnsi="Times New Roman" w:ascii="Times New Roman"/>
          <w:sz w:val="24"/>
          <w:szCs w:val="24"/>
        </w:rPr>
        <w:t>8815</w:t>
      </w:r>
      <w:r w:rsidRPr="001767E6">
        <w:rPr>
          <w:rFonts w:cs="Times New Roman" w:hAnsi="Times New Roman" w:ascii="Times New Roman"/>
          <w:sz w:val="24"/>
          <w:szCs w:val="24"/>
        </w:rPr>
        <w:t>, Ur. broj: 04-06-</w:t>
      </w:r>
      <w:r w:rsidR="00946A0F">
        <w:rPr>
          <w:rFonts w:cs="Times New Roman" w:hAnsi="Times New Roman" w:ascii="Times New Roman"/>
          <w:sz w:val="24"/>
          <w:szCs w:val="24"/>
        </w:rPr>
        <w:t>16-8815-42</w:t>
      </w:r>
      <w:r w:rsidRPr="001767E6">
        <w:rPr>
          <w:rFonts w:cs="Times New Roman" w:hAnsi="Times New Roman" w:ascii="Times New Roman"/>
          <w:sz w:val="24"/>
          <w:szCs w:val="24"/>
        </w:rPr>
        <w:t xml:space="preserve">, utvrđene tražbine te da po tom rješenju ukupan iznos prijavljenih tražbina iznosi </w:t>
      </w:r>
      <w:r w:rsidR="00946A0F">
        <w:rPr>
          <w:rFonts w:cs="Times New Roman" w:hAnsi="Times New Roman" w:ascii="Times New Roman"/>
          <w:sz w:val="24"/>
          <w:szCs w:val="24"/>
        </w:rPr>
        <w:t>1.</w:t>
      </w:r>
      <w:r w:rsidR="00892E17">
        <w:rPr>
          <w:rFonts w:cs="Times New Roman" w:hAnsi="Times New Roman" w:ascii="Times New Roman"/>
          <w:sz w:val="24"/>
          <w:szCs w:val="24"/>
        </w:rPr>
        <w:t>468.619,12</w:t>
      </w:r>
      <w:r w:rsidR="00946A0F" w:rsidRPr="001767E6">
        <w:rPr>
          <w:rFonts w:cs="Times New Roman" w:hAnsi="Times New Roman" w:ascii="Times New Roman"/>
          <w:sz w:val="24"/>
          <w:szCs w:val="24"/>
        </w:rPr>
        <w:t xml:space="preserve"> </w:t>
      </w:r>
      <w:r w:rsidRPr="001767E6">
        <w:rPr>
          <w:rFonts w:cs="Times New Roman" w:hAnsi="Times New Roman" w:ascii="Times New Roman"/>
          <w:sz w:val="24"/>
          <w:szCs w:val="24"/>
        </w:rPr>
        <w:t xml:space="preserve">kn, ukupan iznos utvrđenih tražbina iznosi </w:t>
      </w:r>
      <w:r w:rsidR="00946A0F">
        <w:rPr>
          <w:rFonts w:cs="Times New Roman" w:hAnsi="Times New Roman" w:ascii="Times New Roman"/>
          <w:sz w:val="24"/>
          <w:szCs w:val="24"/>
        </w:rPr>
        <w:t>1.</w:t>
      </w:r>
      <w:r w:rsidR="00892E17">
        <w:rPr>
          <w:rFonts w:cs="Times New Roman" w:hAnsi="Times New Roman" w:ascii="Times New Roman"/>
          <w:sz w:val="24"/>
          <w:szCs w:val="24"/>
        </w:rPr>
        <w:t>469.468,61</w:t>
      </w:r>
      <w:r w:rsidR="00946A0F" w:rsidRPr="001767E6">
        <w:rPr>
          <w:rFonts w:cs="Times New Roman" w:hAnsi="Times New Roman" w:ascii="Times New Roman"/>
          <w:sz w:val="24"/>
          <w:szCs w:val="24"/>
        </w:rPr>
        <w:t xml:space="preserve"> </w:t>
      </w:r>
      <w:r w:rsidRPr="001767E6">
        <w:rPr>
          <w:rFonts w:cs="Times New Roman" w:hAnsi="Times New Roman" w:ascii="Times New Roman"/>
          <w:sz w:val="24"/>
          <w:szCs w:val="24"/>
        </w:rPr>
        <w:t xml:space="preserve">kn, a ukupan iznos osporenih tražbina iznosi </w:t>
      </w:r>
      <w:r w:rsidR="00946A0F">
        <w:rPr>
          <w:rFonts w:cs="Times New Roman" w:hAnsi="Times New Roman" w:ascii="Times New Roman"/>
          <w:sz w:val="24"/>
          <w:szCs w:val="24"/>
        </w:rPr>
        <w:t>0,00</w:t>
      </w:r>
      <w:r w:rsidRPr="001767E6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892E17" w:rsidP="00892E17" w:rsidR="00892E17" w:rsidRPr="001767E6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767E6">
        <w:rPr>
          <w:rFonts w:cs="Times New Roman" w:hAnsi="Times New Roman" w:ascii="Times New Roman"/>
          <w:sz w:val="24"/>
          <w:szCs w:val="24"/>
        </w:rPr>
        <w:t xml:space="preserve">- da su Rješenjem FINA-e, Regionalni centar </w:t>
      </w:r>
      <w:r>
        <w:rPr>
          <w:rFonts w:cs="Times New Roman" w:hAnsi="Times New Roman" w:ascii="Times New Roman"/>
          <w:sz w:val="24"/>
          <w:szCs w:val="24"/>
        </w:rPr>
        <w:t>Split,</w:t>
      </w:r>
      <w:r w:rsidRPr="001767E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24. veljače 2016</w:t>
      </w:r>
      <w:r w:rsidRPr="001767E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godine, Klasa: UP - I/110/07/15</w:t>
      </w:r>
      <w:r w:rsidRPr="001767E6">
        <w:rPr>
          <w:rFonts w:cs="Times New Roman" w:hAnsi="Times New Roman" w:ascii="Times New Roman"/>
          <w:sz w:val="24"/>
          <w:szCs w:val="24"/>
        </w:rPr>
        <w:t>-01/</w:t>
      </w:r>
      <w:r>
        <w:rPr>
          <w:rFonts w:cs="Times New Roman" w:hAnsi="Times New Roman" w:ascii="Times New Roman"/>
          <w:sz w:val="24"/>
          <w:szCs w:val="24"/>
        </w:rPr>
        <w:t>8815</w:t>
      </w:r>
      <w:r w:rsidRPr="001767E6">
        <w:rPr>
          <w:rFonts w:cs="Times New Roman" w:hAnsi="Times New Roman" w:ascii="Times New Roman"/>
          <w:sz w:val="24"/>
          <w:szCs w:val="24"/>
        </w:rPr>
        <w:t>, Ur. broj: 04-06-</w:t>
      </w:r>
      <w:r>
        <w:rPr>
          <w:rFonts w:cs="Times New Roman" w:hAnsi="Times New Roman" w:ascii="Times New Roman"/>
          <w:sz w:val="24"/>
          <w:szCs w:val="24"/>
        </w:rPr>
        <w:t>16-8815-59</w:t>
      </w:r>
      <w:r w:rsidRPr="001767E6">
        <w:rPr>
          <w:rFonts w:cs="Times New Roman" w:hAnsi="Times New Roman" w:ascii="Times New Roman"/>
          <w:sz w:val="24"/>
          <w:szCs w:val="24"/>
        </w:rPr>
        <w:t xml:space="preserve">, utvrđene tražbine te da po tom rješenju ukupan iznos prijavljenih tražbina iznosi </w:t>
      </w:r>
      <w:r>
        <w:rPr>
          <w:rFonts w:cs="Times New Roman" w:hAnsi="Times New Roman" w:ascii="Times New Roman"/>
          <w:sz w:val="24"/>
          <w:szCs w:val="24"/>
        </w:rPr>
        <w:t>1.802.098,37</w:t>
      </w:r>
      <w:r w:rsidRPr="001767E6">
        <w:rPr>
          <w:rFonts w:cs="Times New Roman" w:hAnsi="Times New Roman" w:ascii="Times New Roman"/>
          <w:sz w:val="24"/>
          <w:szCs w:val="24"/>
        </w:rPr>
        <w:t xml:space="preserve"> kn, ukupan iznos utvrđenih tražbina iznosi </w:t>
      </w:r>
      <w:r>
        <w:rPr>
          <w:rFonts w:cs="Times New Roman" w:hAnsi="Times New Roman" w:ascii="Times New Roman"/>
          <w:sz w:val="24"/>
          <w:szCs w:val="24"/>
        </w:rPr>
        <w:t>1.802.947,86</w:t>
      </w:r>
      <w:r w:rsidRPr="001767E6">
        <w:rPr>
          <w:rFonts w:cs="Times New Roman" w:hAnsi="Times New Roman" w:ascii="Times New Roman"/>
          <w:sz w:val="24"/>
          <w:szCs w:val="24"/>
        </w:rPr>
        <w:t xml:space="preserve"> kn, a ukupan iznos osporenih tražbina iznosi </w:t>
      </w:r>
      <w:r>
        <w:rPr>
          <w:rFonts w:cs="Times New Roman" w:hAnsi="Times New Roman" w:ascii="Times New Roman"/>
          <w:sz w:val="24"/>
          <w:szCs w:val="24"/>
        </w:rPr>
        <w:t>0,00</w:t>
      </w:r>
      <w:r w:rsidRPr="001767E6">
        <w:rPr>
          <w:rFonts w:cs="Times New Roman" w:hAnsi="Times New Roman" w:ascii="Times New Roman"/>
          <w:sz w:val="24"/>
          <w:szCs w:val="24"/>
        </w:rPr>
        <w:t xml:space="preserve"> kn;</w:t>
      </w:r>
    </w:p>
    <w:p w:rsidRDefault="001767E6" w:rsidP="001767E6" w:rsidR="001767E6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767E6">
        <w:rPr>
          <w:rFonts w:cs="Times New Roman" w:hAnsi="Times New Roman" w:ascii="Times New Roman"/>
          <w:sz w:val="24"/>
          <w:szCs w:val="24"/>
        </w:rPr>
        <w:t xml:space="preserve">- da je Rješenjem FINA-e, Regionalni centar Split od </w:t>
      </w:r>
      <w:r w:rsidR="00946A0F">
        <w:rPr>
          <w:rFonts w:cs="Times New Roman" w:hAnsi="Times New Roman" w:ascii="Times New Roman"/>
          <w:sz w:val="24"/>
          <w:szCs w:val="24"/>
        </w:rPr>
        <w:t>24. veljače 2016</w:t>
      </w:r>
      <w:r w:rsidRPr="001767E6">
        <w:rPr>
          <w:rFonts w:cs="Times New Roman" w:hAnsi="Times New Roman" w:ascii="Times New Roman"/>
          <w:sz w:val="24"/>
          <w:szCs w:val="24"/>
        </w:rPr>
        <w:t>. godine, Klasa: UP - I/110/07/1</w:t>
      </w:r>
      <w:r w:rsidR="00946A0F">
        <w:rPr>
          <w:rFonts w:cs="Times New Roman" w:hAnsi="Times New Roman" w:ascii="Times New Roman"/>
          <w:sz w:val="24"/>
          <w:szCs w:val="24"/>
        </w:rPr>
        <w:t>5</w:t>
      </w:r>
      <w:r w:rsidRPr="001767E6">
        <w:rPr>
          <w:rFonts w:cs="Times New Roman" w:hAnsi="Times New Roman" w:ascii="Times New Roman"/>
          <w:sz w:val="24"/>
          <w:szCs w:val="24"/>
        </w:rPr>
        <w:t>-01/</w:t>
      </w:r>
      <w:r w:rsidR="00946A0F">
        <w:rPr>
          <w:rFonts w:cs="Times New Roman" w:hAnsi="Times New Roman" w:ascii="Times New Roman"/>
          <w:sz w:val="24"/>
          <w:szCs w:val="24"/>
        </w:rPr>
        <w:t>8815</w:t>
      </w:r>
      <w:r w:rsidRPr="001767E6">
        <w:rPr>
          <w:rFonts w:cs="Times New Roman" w:hAnsi="Times New Roman" w:ascii="Times New Roman"/>
          <w:sz w:val="24"/>
          <w:szCs w:val="24"/>
        </w:rPr>
        <w:t>, Ur. broj: 04-06-</w:t>
      </w:r>
      <w:r w:rsidR="00946A0F">
        <w:rPr>
          <w:rFonts w:cs="Times New Roman" w:hAnsi="Times New Roman" w:ascii="Times New Roman"/>
          <w:sz w:val="24"/>
          <w:szCs w:val="24"/>
        </w:rPr>
        <w:t>16-8815-60</w:t>
      </w:r>
      <w:r w:rsidRPr="001767E6">
        <w:rPr>
          <w:rFonts w:cs="Times New Roman" w:hAnsi="Times New Roman" w:ascii="Times New Roman"/>
          <w:sz w:val="24"/>
          <w:szCs w:val="24"/>
        </w:rPr>
        <w:t xml:space="preserve">, utvrđeno da su za plan financijskog restruktuiranja glasovali vjerovnici čije tražbine prelaze 2/3 vrijednosti svih utvrđenih tražbina te da je to rješenje postalo izvršno dana </w:t>
      </w:r>
      <w:r w:rsidR="00946A0F">
        <w:rPr>
          <w:rFonts w:cs="Times New Roman" w:hAnsi="Times New Roman" w:ascii="Times New Roman"/>
          <w:sz w:val="24"/>
          <w:szCs w:val="24"/>
        </w:rPr>
        <w:t>15. ožujka 2016</w:t>
      </w:r>
      <w:r w:rsidRPr="001767E6">
        <w:rPr>
          <w:rFonts w:cs="Times New Roman" w:hAnsi="Times New Roman" w:ascii="Times New Roman"/>
          <w:sz w:val="24"/>
          <w:szCs w:val="24"/>
        </w:rPr>
        <w:t>. godine.</w:t>
      </w:r>
    </w:p>
    <w:p w:rsidRDefault="00E60785" w:rsidP="007C490F" w:rsidR="00E60785" w:rsidRPr="00AB03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D1EAA" w:rsidP="007C490F" w:rsidR="00EA7F93" w:rsidRPr="00AB03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Na ročištu za sklapanje predstečajne nagodbe utvrđeno je da</w:t>
      </w:r>
      <w:r w:rsidR="00D46045" w:rsidRPr="00AB03FA">
        <w:rPr>
          <w:rFonts w:cs="Times New Roman" w:hAnsi="Times New Roman" w:ascii="Times New Roman"/>
          <w:sz w:val="24"/>
          <w:szCs w:val="24"/>
        </w:rPr>
        <w:t xml:space="preserve"> zbroj utvrđenih tražbina </w:t>
      </w:r>
      <w:r w:rsidR="003C7D8C" w:rsidRPr="00AB03FA">
        <w:rPr>
          <w:rFonts w:cs="Times New Roman" w:hAnsi="Times New Roman" w:ascii="Times New Roman"/>
          <w:sz w:val="24"/>
          <w:szCs w:val="24"/>
        </w:rPr>
        <w:t>vjerovnika</w:t>
      </w:r>
      <w:r w:rsidRPr="00AB03FA">
        <w:rPr>
          <w:rFonts w:cs="Times New Roman" w:hAnsi="Times New Roman" w:ascii="Times New Roman"/>
          <w:sz w:val="24"/>
          <w:szCs w:val="24"/>
        </w:rPr>
        <w:t xml:space="preserve"> prisutn</w:t>
      </w:r>
      <w:r w:rsidR="00420D3A" w:rsidRPr="00AB03FA">
        <w:rPr>
          <w:rFonts w:cs="Times New Roman" w:hAnsi="Times New Roman" w:ascii="Times New Roman"/>
          <w:sz w:val="24"/>
          <w:szCs w:val="24"/>
        </w:rPr>
        <w:t>ih</w:t>
      </w:r>
      <w:r w:rsidRPr="00AB03FA">
        <w:rPr>
          <w:rFonts w:cs="Times New Roman" w:hAnsi="Times New Roman" w:ascii="Times New Roman"/>
          <w:sz w:val="24"/>
          <w:szCs w:val="24"/>
        </w:rPr>
        <w:t xml:space="preserve"> </w:t>
      </w:r>
      <w:r w:rsidR="004C53D0" w:rsidRPr="00AB03FA">
        <w:rPr>
          <w:rFonts w:cs="Times New Roman" w:hAnsi="Times New Roman" w:ascii="Times New Roman"/>
          <w:sz w:val="24"/>
          <w:szCs w:val="24"/>
        </w:rPr>
        <w:t xml:space="preserve">na </w:t>
      </w:r>
      <w:r w:rsidRPr="00AB03FA">
        <w:rPr>
          <w:rFonts w:cs="Times New Roman" w:hAnsi="Times New Roman" w:ascii="Times New Roman"/>
          <w:sz w:val="24"/>
          <w:szCs w:val="24"/>
        </w:rPr>
        <w:t>tom</w:t>
      </w:r>
      <w:r w:rsidR="004C53D0" w:rsidRPr="00AB03FA">
        <w:rPr>
          <w:rFonts w:cs="Times New Roman" w:hAnsi="Times New Roman" w:ascii="Times New Roman"/>
          <w:sz w:val="24"/>
          <w:szCs w:val="24"/>
        </w:rPr>
        <w:t xml:space="preserve"> ročištu </w:t>
      </w:r>
      <w:r w:rsidR="00780AAB" w:rsidRPr="00AB03FA">
        <w:rPr>
          <w:rFonts w:cs="Times New Roman" w:hAnsi="Times New Roman" w:ascii="Times New Roman"/>
          <w:sz w:val="24"/>
          <w:szCs w:val="24"/>
        </w:rPr>
        <w:t>iznosi</w:t>
      </w:r>
      <w:r w:rsidR="00892E17">
        <w:rPr>
          <w:rFonts w:cs="Times New Roman" w:hAnsi="Times New Roman" w:ascii="Times New Roman"/>
          <w:sz w:val="24"/>
          <w:szCs w:val="24"/>
        </w:rPr>
        <w:t xml:space="preserve"> </w:t>
      </w:r>
      <w:r w:rsidR="004A246E" w:rsidRPr="004A246E">
        <w:rPr>
          <w:rFonts w:cs="Times New Roman" w:hAnsi="Times New Roman" w:ascii="Times New Roman"/>
          <w:sz w:val="24"/>
          <w:szCs w:val="24"/>
        </w:rPr>
        <w:t>1.463.998,95 kn</w:t>
      </w:r>
      <w:r w:rsidR="00780AAB" w:rsidRPr="00AB03FA">
        <w:rPr>
          <w:rFonts w:cs="Times New Roman" w:hAnsi="Times New Roman" w:ascii="Times New Roman"/>
          <w:sz w:val="24"/>
          <w:szCs w:val="24"/>
        </w:rPr>
        <w:t>,</w:t>
      </w:r>
      <w:r w:rsidR="00077FD1" w:rsidRPr="00AB03FA">
        <w:rPr>
          <w:rFonts w:cs="Times New Roman" w:hAnsi="Times New Roman" w:ascii="Times New Roman"/>
          <w:sz w:val="24"/>
          <w:szCs w:val="24"/>
        </w:rPr>
        <w:t xml:space="preserve"> </w:t>
      </w:r>
      <w:r w:rsidR="00B615D8" w:rsidRPr="00AB03FA">
        <w:rPr>
          <w:rFonts w:cs="Times New Roman" w:hAnsi="Times New Roman" w:ascii="Times New Roman"/>
          <w:sz w:val="24"/>
          <w:szCs w:val="24"/>
        </w:rPr>
        <w:t>što je više</w:t>
      </w:r>
      <w:r w:rsidR="00077FD1" w:rsidRPr="00AB03FA">
        <w:rPr>
          <w:rFonts w:cs="Times New Roman" w:hAnsi="Times New Roman" w:ascii="Times New Roman"/>
          <w:sz w:val="24"/>
          <w:szCs w:val="24"/>
        </w:rPr>
        <w:t xml:space="preserve"> </w:t>
      </w:r>
      <w:r w:rsidR="00981920" w:rsidRPr="00AB03FA">
        <w:rPr>
          <w:rFonts w:cs="Times New Roman" w:hAnsi="Times New Roman" w:ascii="Times New Roman"/>
          <w:sz w:val="24"/>
          <w:szCs w:val="24"/>
        </w:rPr>
        <w:t>od</w:t>
      </w:r>
      <w:r w:rsidR="00D46045" w:rsidRPr="00AB03FA">
        <w:rPr>
          <w:rFonts w:cs="Times New Roman" w:hAnsi="Times New Roman" w:ascii="Times New Roman"/>
          <w:sz w:val="24"/>
          <w:szCs w:val="24"/>
        </w:rPr>
        <w:t xml:space="preserve"> 2/3 vrijednosti svih utvrđenih tražbina</w:t>
      </w:r>
      <w:r w:rsidR="004C53D0" w:rsidRPr="00AB03FA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946A0F" w:rsidRPr="00946A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1.802.947,86 </w:t>
      </w:r>
      <w:r w:rsidR="00CD464E" w:rsidRPr="00AB03FA">
        <w:rPr>
          <w:rFonts w:cs="Times New Roman" w:hAnsi="Times New Roman" w:ascii="Times New Roman"/>
          <w:sz w:val="24"/>
          <w:szCs w:val="24"/>
        </w:rPr>
        <w:t>kn</w:t>
      </w:r>
      <w:r w:rsidR="00981920" w:rsidRPr="00AB03FA">
        <w:rPr>
          <w:rFonts w:cs="Times New Roman" w:hAnsi="Times New Roman" w:ascii="Times New Roman"/>
          <w:sz w:val="24"/>
          <w:szCs w:val="24"/>
        </w:rPr>
        <w:t>, čime je is</w:t>
      </w:r>
      <w:r w:rsidR="006A68C7" w:rsidRPr="00AB03FA">
        <w:rPr>
          <w:rFonts w:cs="Times New Roman" w:hAnsi="Times New Roman" w:ascii="Times New Roman"/>
          <w:sz w:val="24"/>
          <w:szCs w:val="24"/>
        </w:rPr>
        <w:t>p</w:t>
      </w:r>
      <w:r w:rsidR="00981920" w:rsidRPr="00AB03FA">
        <w:rPr>
          <w:rFonts w:cs="Times New Roman" w:hAnsi="Times New Roman" w:ascii="Times New Roman"/>
          <w:sz w:val="24"/>
          <w:szCs w:val="24"/>
        </w:rPr>
        <w:t xml:space="preserve">unjen </w:t>
      </w:r>
      <w:r w:rsidR="006A68C7" w:rsidRPr="00AB03FA">
        <w:rPr>
          <w:rFonts w:cs="Times New Roman" w:hAnsi="Times New Roman" w:ascii="Times New Roman"/>
          <w:sz w:val="24"/>
          <w:szCs w:val="24"/>
        </w:rPr>
        <w:t xml:space="preserve">i </w:t>
      </w:r>
      <w:r w:rsidR="00981920" w:rsidRPr="00AB03FA">
        <w:rPr>
          <w:rFonts w:cs="Times New Roman" w:hAnsi="Times New Roman" w:ascii="Times New Roman"/>
          <w:sz w:val="24"/>
          <w:szCs w:val="24"/>
        </w:rPr>
        <w:t xml:space="preserve">uvjet za glasovanje o </w:t>
      </w:r>
      <w:r w:rsidR="004C53D0" w:rsidRPr="00AB03FA">
        <w:rPr>
          <w:rFonts w:cs="Times New Roman" w:hAnsi="Times New Roman" w:ascii="Times New Roman"/>
          <w:sz w:val="24"/>
          <w:szCs w:val="24"/>
        </w:rPr>
        <w:t>p</w:t>
      </w:r>
      <w:r w:rsidR="00017ECB" w:rsidRPr="00AB03FA">
        <w:rPr>
          <w:rFonts w:cs="Times New Roman" w:hAnsi="Times New Roman" w:ascii="Times New Roman"/>
          <w:sz w:val="24"/>
          <w:szCs w:val="24"/>
        </w:rPr>
        <w:t>rijedlogu za sklapanje</w:t>
      </w:r>
      <w:r w:rsidR="00981920" w:rsidRPr="00AB03FA">
        <w:rPr>
          <w:rFonts w:cs="Times New Roman" w:hAnsi="Times New Roman" w:ascii="Times New Roman"/>
          <w:sz w:val="24"/>
          <w:szCs w:val="24"/>
        </w:rPr>
        <w:t xml:space="preserve"> predstečajne nagodbe.</w:t>
      </w:r>
    </w:p>
    <w:p w:rsidRDefault="00F43775" w:rsidP="007C490F" w:rsidR="00F43775" w:rsidRPr="00AB03FA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5C75" w:rsidP="007C490F" w:rsidR="00AC288A" w:rsidRPr="00AB03F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Upitani od strane suda</w:t>
      </w:r>
      <w:r w:rsidR="00441531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246E" w:rsidRPr="004A246E">
        <w:rPr>
          <w:rFonts w:cs="Times New Roman" w:eastAsia="Times New Roman" w:hAnsi="Times New Roman" w:ascii="Times New Roman"/>
          <w:sz w:val="24"/>
          <w:szCs w:val="24"/>
          <w:lang w:eastAsia="hr-HR"/>
        </w:rPr>
        <w:t>punomoćnik vjerovnika Vadis d.o.o. Split (utvrđena tražbina u iznosu od 7.827,00 kn), Špinut d.o.o. Split (utvrđena tražbina u iznosu od 100,00 kn), Branke Zdenke Sikirice (utvrđena tražbina u iznosu od 1.456.024,45 kn) i Zoje Puljiz, javne bilježnice iz Splita (utvrđena tražbina u iznosu od 47,50 kn) – Filip Ivan Žuro, odvjetnik u Splitu,</w:t>
      </w:r>
      <w:r w:rsidR="00420D3A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41531" w:rsidRPr="00AB03FA">
        <w:rPr>
          <w:rFonts w:cs="Times New Roman" w:eastAsia="Calibri" w:hAnsi="Times New Roman" w:ascii="Times New Roman"/>
          <w:sz w:val="24"/>
          <w:szCs w:val="24"/>
        </w:rPr>
        <w:t>kao i</w:t>
      </w:r>
      <w:r w:rsidR="00CD464E" w:rsidRPr="00AB03FA">
        <w:rPr>
          <w:rFonts w:cs="Times New Roman" w:hAnsi="Times New Roman" w:ascii="Times New Roman"/>
          <w:sz w:val="24"/>
          <w:szCs w:val="24"/>
        </w:rPr>
        <w:t xml:space="preserve"> </w:t>
      </w:r>
      <w:r w:rsidR="00420D3A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</w:t>
      </w:r>
      <w:r w:rsidR="001767E6">
        <w:rPr>
          <w:rFonts w:cs="Times New Roman" w:eastAsia="Times New Roman" w:hAnsi="Times New Roman" w:ascii="Times New Roman"/>
          <w:sz w:val="24"/>
          <w:szCs w:val="24"/>
          <w:lang w:eastAsia="hr-HR"/>
        </w:rPr>
        <w:t>i zastupnik dužnika</w:t>
      </w:r>
      <w:r w:rsidR="007F22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24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Zoran Sikirica </w:t>
      </w:r>
      <w:r w:rsidR="00AC288A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izjav</w:t>
      </w:r>
      <w:r w:rsidR="00E8524D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ili su</w:t>
      </w:r>
      <w:r w:rsidR="00AC288A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prihvaća</w:t>
      </w:r>
      <w:r w:rsidR="00E8524D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ju</w:t>
      </w:r>
      <w:r w:rsidR="00AC288A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sklapanje predstečajne nagodbe na način kako je on</w:t>
      </w:r>
      <w:r w:rsidR="00C27E44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dužnika predložen</w:t>
      </w:r>
      <w:r w:rsidR="00C27E44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AC288A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8524D" w:rsidP="007C490F" w:rsidR="00E8524D" w:rsidRPr="00AB03F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1531" w:rsidP="007C490F" w:rsidR="00966085" w:rsidRPr="00AB03F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>Kako su</w:t>
      </w:r>
      <w:r w:rsidR="00E8524D" w:rsidRPr="00AB03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6A7B" w:rsidRPr="00AB03FA">
        <w:rPr>
          <w:rFonts w:cs="Times New Roman" w:hAnsi="Times New Roman" w:ascii="Times New Roman"/>
          <w:sz w:val="24"/>
          <w:szCs w:val="24"/>
        </w:rPr>
        <w:t xml:space="preserve">u odnosu na ukupno utvrđene tražbine u iznosu </w:t>
      </w:r>
      <w:r w:rsidR="00780AAB" w:rsidRPr="00AB03FA">
        <w:rPr>
          <w:rFonts w:cs="Times New Roman" w:hAnsi="Times New Roman" w:ascii="Times New Roman"/>
          <w:sz w:val="24"/>
          <w:szCs w:val="24"/>
        </w:rPr>
        <w:t xml:space="preserve">od </w:t>
      </w:r>
      <w:r w:rsidR="00946A0F" w:rsidRPr="00946A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1.802.947,86 </w:t>
      </w:r>
      <w:r w:rsidR="002C6A7B" w:rsidRPr="00AB03FA">
        <w:rPr>
          <w:rFonts w:cs="Times New Roman" w:hAnsi="Times New Roman" w:ascii="Times New Roman"/>
          <w:sz w:val="24"/>
          <w:szCs w:val="24"/>
        </w:rPr>
        <w:t>kn, za prijedlog sklapanje predstečajne nagodbe glasova</w:t>
      </w:r>
      <w:r w:rsidRPr="00AB03FA">
        <w:rPr>
          <w:rFonts w:cs="Times New Roman" w:hAnsi="Times New Roman" w:ascii="Times New Roman"/>
          <w:sz w:val="24"/>
          <w:szCs w:val="24"/>
        </w:rPr>
        <w:t>li</w:t>
      </w:r>
      <w:r w:rsidR="003C7D8C" w:rsidRPr="00AB03FA">
        <w:rPr>
          <w:rFonts w:cs="Times New Roman" w:hAnsi="Times New Roman" w:ascii="Times New Roman"/>
          <w:sz w:val="24"/>
          <w:szCs w:val="24"/>
        </w:rPr>
        <w:t xml:space="preserve"> vjerovni</w:t>
      </w:r>
      <w:r w:rsidRPr="00AB03FA">
        <w:rPr>
          <w:rFonts w:cs="Times New Roman" w:hAnsi="Times New Roman" w:ascii="Times New Roman"/>
          <w:sz w:val="24"/>
          <w:szCs w:val="24"/>
        </w:rPr>
        <w:t>ci</w:t>
      </w:r>
      <w:r w:rsidR="002C6A7B" w:rsidRPr="00AB03FA">
        <w:rPr>
          <w:rFonts w:cs="Times New Roman" w:hAnsi="Times New Roman" w:ascii="Times New Roman"/>
          <w:sz w:val="24"/>
          <w:szCs w:val="24"/>
        </w:rPr>
        <w:t xml:space="preserve"> koji ima</w:t>
      </w:r>
      <w:r w:rsidRPr="00AB03FA">
        <w:rPr>
          <w:rFonts w:cs="Times New Roman" w:hAnsi="Times New Roman" w:ascii="Times New Roman"/>
          <w:sz w:val="24"/>
          <w:szCs w:val="24"/>
        </w:rPr>
        <w:t>ju</w:t>
      </w:r>
      <w:r w:rsidR="003C7D8C" w:rsidRPr="00AB03FA">
        <w:rPr>
          <w:rFonts w:cs="Times New Roman" w:hAnsi="Times New Roman" w:ascii="Times New Roman"/>
          <w:sz w:val="24"/>
          <w:szCs w:val="24"/>
        </w:rPr>
        <w:t xml:space="preserve"> </w:t>
      </w:r>
      <w:r w:rsidR="002C6A7B" w:rsidRPr="00AB03FA">
        <w:rPr>
          <w:rFonts w:cs="Times New Roman" w:hAnsi="Times New Roman" w:ascii="Times New Roman"/>
          <w:sz w:val="24"/>
          <w:szCs w:val="24"/>
        </w:rPr>
        <w:t xml:space="preserve">tražbinu u </w:t>
      </w:r>
      <w:r w:rsidR="00CD464E" w:rsidRPr="00AB03FA">
        <w:rPr>
          <w:rFonts w:cs="Times New Roman" w:hAnsi="Times New Roman" w:ascii="Times New Roman"/>
          <w:sz w:val="24"/>
          <w:szCs w:val="24"/>
        </w:rPr>
        <w:t xml:space="preserve">ukupnoj </w:t>
      </w:r>
      <w:r w:rsidR="002C6A7B" w:rsidRPr="00AB03FA">
        <w:rPr>
          <w:rFonts w:cs="Times New Roman" w:hAnsi="Times New Roman" w:ascii="Times New Roman"/>
          <w:sz w:val="24"/>
          <w:szCs w:val="24"/>
        </w:rPr>
        <w:t>vrijednosti od</w:t>
      </w:r>
      <w:r w:rsidR="004A246E">
        <w:rPr>
          <w:rFonts w:cs="Times New Roman" w:hAnsi="Times New Roman" w:ascii="Times New Roman"/>
          <w:sz w:val="24"/>
          <w:szCs w:val="24"/>
        </w:rPr>
        <w:t xml:space="preserve"> </w:t>
      </w:r>
      <w:r w:rsidR="004A246E" w:rsidRPr="004A246E">
        <w:rPr>
          <w:rFonts w:cs="Times New Roman" w:hAnsi="Times New Roman" w:ascii="Times New Roman"/>
          <w:sz w:val="24"/>
          <w:szCs w:val="24"/>
        </w:rPr>
        <w:t xml:space="preserve">1.463.998,95 </w:t>
      </w:r>
      <w:r w:rsidR="002C6A7B" w:rsidRPr="00AB03FA">
        <w:rPr>
          <w:rFonts w:cs="Times New Roman" w:hAnsi="Times New Roman" w:ascii="Times New Roman"/>
          <w:sz w:val="24"/>
          <w:szCs w:val="24"/>
        </w:rPr>
        <w:t xml:space="preserve">kn, što je više od 2/3 vrijednosti svih utvrđenih tražbina u iznosu od </w:t>
      </w:r>
      <w:r w:rsidR="003C7D8C" w:rsidRPr="00AB03FA">
        <w:rPr>
          <w:rFonts w:cs="Times New Roman" w:hAnsi="Times New Roman" w:ascii="Times New Roman"/>
          <w:sz w:val="24"/>
          <w:szCs w:val="24"/>
        </w:rPr>
        <w:t xml:space="preserve"> </w:t>
      </w:r>
      <w:r w:rsidR="00946A0F" w:rsidRPr="00946A0F">
        <w:rPr>
          <w:rFonts w:cs="Times New Roman" w:hAnsi="Times New Roman" w:ascii="Times New Roman"/>
          <w:sz w:val="24"/>
          <w:szCs w:val="24"/>
        </w:rPr>
        <w:t xml:space="preserve">1.802.947,86 </w:t>
      </w:r>
      <w:r w:rsidR="00780AAB" w:rsidRPr="00AB03FA">
        <w:rPr>
          <w:rFonts w:cs="Times New Roman" w:hAnsi="Times New Roman" w:ascii="Times New Roman"/>
          <w:sz w:val="24"/>
          <w:szCs w:val="24"/>
        </w:rPr>
        <w:t xml:space="preserve">kn </w:t>
      </w:r>
      <w:r w:rsidR="002C6A7B" w:rsidRPr="00AB03FA">
        <w:rPr>
          <w:rFonts w:cs="Times New Roman" w:hAnsi="Times New Roman" w:ascii="Times New Roman"/>
          <w:sz w:val="24"/>
          <w:szCs w:val="24"/>
        </w:rPr>
        <w:t>te kako je i dužnik dao svoj pris</w:t>
      </w:r>
      <w:r w:rsidR="00EA7F93" w:rsidRPr="00AB03FA">
        <w:rPr>
          <w:rFonts w:cs="Times New Roman" w:hAnsi="Times New Roman" w:ascii="Times New Roman"/>
          <w:sz w:val="24"/>
          <w:szCs w:val="24"/>
        </w:rPr>
        <w:t>tanak</w:t>
      </w:r>
      <w:r w:rsidR="00E8524D" w:rsidRPr="00AB03FA">
        <w:rPr>
          <w:rFonts w:cs="Times New Roman" w:hAnsi="Times New Roman" w:ascii="Times New Roman"/>
          <w:sz w:val="24"/>
          <w:szCs w:val="24"/>
        </w:rPr>
        <w:t>, a sud je utvrdio da je sadržaj predložene nagodbe u skladu s općim pravilima o sudskoj nagodbi</w:t>
      </w:r>
      <w:r w:rsidR="00780AAB" w:rsidRPr="00AB03FA">
        <w:rPr>
          <w:rFonts w:cs="Times New Roman" w:hAnsi="Times New Roman" w:ascii="Times New Roman"/>
          <w:sz w:val="24"/>
          <w:szCs w:val="24"/>
        </w:rPr>
        <w:t>,</w:t>
      </w:r>
      <w:r w:rsidR="00E8524D" w:rsidRPr="00AB03FA">
        <w:rPr>
          <w:rFonts w:cs="Times New Roman" w:hAnsi="Times New Roman" w:ascii="Times New Roman"/>
          <w:sz w:val="24"/>
          <w:szCs w:val="24"/>
        </w:rPr>
        <w:t xml:space="preserve"> kao i da je njezin sadržaj u bitnim sastojcima odgovarajući prihvaćenom planu financijskog i operativnog restruktuiranja dužnika, to je temeljem odredbe članka </w:t>
      </w:r>
      <w:r w:rsidR="00EA7F93" w:rsidRPr="00AB03FA">
        <w:rPr>
          <w:rFonts w:cs="Times New Roman" w:hAnsi="Times New Roman" w:ascii="Times New Roman"/>
          <w:sz w:val="24"/>
          <w:szCs w:val="24"/>
        </w:rPr>
        <w:t>66. st 9. ZFPPN</w:t>
      </w:r>
      <w:r w:rsidR="00780AAB" w:rsidRPr="00AB03FA">
        <w:rPr>
          <w:rFonts w:cs="Times New Roman" w:hAnsi="Times New Roman" w:ascii="Times New Roman"/>
          <w:sz w:val="24"/>
          <w:szCs w:val="24"/>
        </w:rPr>
        <w:t>-a</w:t>
      </w:r>
      <w:r w:rsidR="00790294" w:rsidRPr="00AB03FA">
        <w:rPr>
          <w:rFonts w:cs="Times New Roman" w:hAnsi="Times New Roman" w:ascii="Times New Roman"/>
          <w:sz w:val="24"/>
          <w:szCs w:val="24"/>
        </w:rPr>
        <w:t xml:space="preserve"> ovaj sud </w:t>
      </w:r>
      <w:r w:rsidR="00E8524D" w:rsidRPr="00AB03FA">
        <w:rPr>
          <w:rFonts w:cs="Times New Roman" w:hAnsi="Times New Roman" w:ascii="Times New Roman"/>
          <w:sz w:val="24"/>
          <w:szCs w:val="24"/>
        </w:rPr>
        <w:t>odobrio sklapanje predstečajne nagodbe</w:t>
      </w:r>
      <w:r w:rsidR="001767E6">
        <w:rPr>
          <w:rFonts w:cs="Times New Roman" w:hAnsi="Times New Roman" w:ascii="Times New Roman"/>
          <w:sz w:val="24"/>
          <w:szCs w:val="24"/>
        </w:rPr>
        <w:t>,</w:t>
      </w:r>
      <w:r w:rsidR="00E8524D" w:rsidRPr="00AB03FA">
        <w:rPr>
          <w:rFonts w:cs="Times New Roman" w:hAnsi="Times New Roman" w:ascii="Times New Roman"/>
          <w:sz w:val="24"/>
          <w:szCs w:val="24"/>
        </w:rPr>
        <w:t xml:space="preserve"> radi čega je odlučeno kao u izreci ovog rješenja.</w:t>
      </w:r>
    </w:p>
    <w:p w:rsidRDefault="00790294" w:rsidP="007C490F" w:rsidR="00790294" w:rsidRPr="00AB03FA">
      <w:pPr>
        <w:pStyle w:val="Tijeloteksta"/>
        <w:tabs>
          <w:tab w:pos="900" w:val="left"/>
        </w:tabs>
        <w:jc w:val="center"/>
      </w:pPr>
    </w:p>
    <w:p w:rsidRDefault="00E60785" w:rsidP="007C490F" w:rsidR="004D15C1" w:rsidRPr="00AB03F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 xml:space="preserve">U Splitu, </w:t>
      </w:r>
      <w:r w:rsidR="00946A0F">
        <w:rPr>
          <w:rFonts w:cs="Times New Roman" w:hAnsi="Times New Roman" w:ascii="Times New Roman"/>
          <w:sz w:val="24"/>
          <w:szCs w:val="24"/>
        </w:rPr>
        <w:t>8. srpnja</w:t>
      </w:r>
      <w:r w:rsidR="00420D3A" w:rsidRPr="00AB03FA">
        <w:rPr>
          <w:rFonts w:cs="Times New Roman" w:hAnsi="Times New Roman" w:ascii="Times New Roman"/>
          <w:sz w:val="24"/>
          <w:szCs w:val="24"/>
        </w:rPr>
        <w:t xml:space="preserve"> 2016</w:t>
      </w:r>
      <w:r w:rsidR="00024519" w:rsidRPr="00AB03FA">
        <w:rPr>
          <w:rFonts w:cs="Times New Roman" w:hAnsi="Times New Roman" w:ascii="Times New Roman"/>
          <w:sz w:val="24"/>
          <w:szCs w:val="24"/>
        </w:rPr>
        <w:t>.  godine</w:t>
      </w:r>
    </w:p>
    <w:p w:rsidRDefault="00E8524D" w:rsidP="007C490F" w:rsidR="00E8524D" w:rsidRPr="00AB03F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7C490F" w:rsidR="00267843" w:rsidRPr="00AB03FA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SUTKINJA</w:t>
      </w:r>
    </w:p>
    <w:p w:rsidRDefault="00E8524D" w:rsidP="007C490F" w:rsidR="00E8524D" w:rsidRPr="00AB03FA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01599" w:rsidP="007C490F" w:rsidR="00C01599" w:rsidRPr="00AB03FA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524D" w:rsidP="007C490F" w:rsidR="00E8524D" w:rsidRPr="00AB03F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UPUTA O PRAVNOM LIJEKU: Protiv ovog rješenja dopuštena je žalba Visokom trgovačkom sudu Republike Hrvatske u Zagrebu. Žalba se podnosi putem ovog suda u 2 primjerka, u roku od 8 dana od dana dostave rješenja.</w:t>
      </w:r>
    </w:p>
    <w:p w:rsidRDefault="00420D3A" w:rsidP="007C490F" w:rsidR="00420D3A" w:rsidRPr="00AB03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DNA:</w:t>
      </w:r>
    </w:p>
    <w:p w:rsidRDefault="00420D3A" w:rsidP="007C490F" w:rsidR="00420D3A" w:rsidRPr="00AB03F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Financijska agencija, uz dopis</w:t>
      </w:r>
    </w:p>
    <w:p w:rsidRDefault="00420D3A" w:rsidP="007C490F" w:rsidR="00420D3A" w:rsidRPr="00AB03F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420D3A" w:rsidP="007C490F" w:rsidR="00420D3A" w:rsidRPr="00AB03F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sudskom registru</w:t>
      </w:r>
    </w:p>
    <w:p w:rsidRDefault="00420D3A" w:rsidP="007C490F" w:rsidR="00420D3A" w:rsidRPr="00AB03F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B03FA">
        <w:rPr>
          <w:rFonts w:cs="Times New Roman" w:hAnsi="Times New Roman" w:ascii="Times New Roman"/>
          <w:sz w:val="24"/>
          <w:szCs w:val="24"/>
        </w:rPr>
        <w:t>u spis</w:t>
      </w:r>
    </w:p>
    <w:p w:rsidRDefault="0014022D" w:rsidP="007C490F" w:rsidR="0014022D" w:rsidRPr="00AB03F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6F199F" w:rsidR="0014022D" w:rsidRPr="00AB03FA">
      <w:headerReference w:type="default" r:id="rId11"/>
      <w:headerReference w:type="first" r:id="rId12"/>
      <w:type w:val="continuous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7218" w:rsidP="00BC2A85" w:rsidR="00477218">
      <w:pPr>
        <w:spacing w:lineRule="auto" w:line="240" w:after="0"/>
      </w:pPr>
      <w:r>
        <w:separator/>
      </w:r>
    </w:p>
  </w:endnote>
  <w:endnote w:id="0" w:type="continuationSeparator">
    <w:p w:rsidRDefault="00477218" w:rsidP="00BC2A85" w:rsidR="004772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0"/>
  </w:font>
  <w:font w:name="Liberation Sans"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7218" w:rsidP="00BC2A85" w:rsidR="00477218">
      <w:pPr>
        <w:spacing w:lineRule="auto" w:line="240" w:after="0"/>
      </w:pPr>
      <w:r>
        <w:separator/>
      </w:r>
    </w:p>
  </w:footnote>
  <w:footnote w:id="0" w:type="continuationSeparator">
    <w:p w:rsidRDefault="00477218" w:rsidP="00BC2A85" w:rsidR="004772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027041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77218" w:rsidR="00477218" w:rsidRPr="006F199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F199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F199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103E8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6F199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77218" w:rsidP="00BC2A85" w:rsidR="00477218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6F199F">
      <w:rPr>
        <w:rFonts w:cs="Times New Roman" w:hAnsi="Times New Roman" w:ascii="Times New Roman"/>
        <w:sz w:val="24"/>
        <w:szCs w:val="24"/>
      </w:rPr>
      <w:t>11. S</w:t>
    </w:r>
    <w:r>
      <w:rPr>
        <w:rFonts w:cs="Times New Roman" w:hAnsi="Times New Roman" w:ascii="Times New Roman"/>
        <w:sz w:val="24"/>
        <w:szCs w:val="24"/>
      </w:rPr>
      <w:t>tpn</w:t>
    </w:r>
    <w:r w:rsidRPr="006F199F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31/2016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218" w:rsidR="00477218" w:rsidRPr="00757D4C">
    <w:pPr>
      <w:pStyle w:val="Zaglavlje"/>
      <w:jc w:val="center"/>
      <w:rPr>
        <w:rFonts w:cs="Times New Roman" w:hAnsi="Times New Roman" w:ascii="Times New Roman"/>
        <w:sz w:val="24"/>
        <w:szCs w:val="24"/>
      </w:rPr>
    </w:pPr>
  </w:p>
  <w:p w:rsidRDefault="00477218" w:rsidP="00757D4C" w:rsidR="00477218" w:rsidRPr="00BC2A8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BC2A85">
      <w:rPr>
        <w:rFonts w:cs="Times New Roman" w:hAnsi="Times New Roman" w:ascii="Times New Roman"/>
        <w:sz w:val="24"/>
        <w:szCs w:val="24"/>
      </w:rPr>
      <w:t>11. St</w:t>
    </w:r>
    <w:r>
      <w:rPr>
        <w:rFonts w:cs="Times New Roman" w:hAnsi="Times New Roman" w:ascii="Times New Roman"/>
        <w:sz w:val="24"/>
        <w:szCs w:val="24"/>
      </w:rPr>
      <w:t>pn</w:t>
    </w:r>
    <w:r w:rsidRPr="00BC2A8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31/2016</w:t>
    </w:r>
  </w:p>
  <w:p w:rsidRDefault="00477218" w:rsidR="004772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DC35D0"/>
    <w:multiLevelType w:val="hybridMultilevel"/>
    <w:tmpl w:val="1EDA1C08"/>
    <w:lvl w:tplc="AE56B0FC" w:ilvl="0">
      <w:start w:val="1"/>
      <w:numFmt w:val="lowerLetter"/>
      <w:lvlText w:val="%1)"/>
      <w:lvlJc w:val="left"/>
      <w:pPr>
        <w:ind w:hanging="360" w:left="2160"/>
      </w:pPr>
      <w:rPr>
        <w:rFonts w:hint="default"/>
        <w:b w:val="false"/>
        <w:sz w:val="20"/>
      </w:rPr>
    </w:lvl>
    <w:lvl w:tplc="A3DA73EA" w:ilvl="1">
      <w:start w:val="1"/>
      <w:numFmt w:val="bullet"/>
      <w:lvlText w:val="-"/>
      <w:lvlJc w:val="left"/>
      <w:pPr>
        <w:ind w:hanging="360" w:left="2880"/>
      </w:pPr>
      <w:rPr>
        <w:rFonts w:cs="Times New Roman" w:eastAsia="Calibri" w:hAnsi="Calibri" w:ascii="Calibri" w:hint="default"/>
      </w:rPr>
    </w:lvl>
    <w:lvl w:tentative="true" w:tplc="0436001B" w:ilvl="2">
      <w:start w:val="1"/>
      <w:numFmt w:val="lowerRoman"/>
      <w:lvlText w:val="%3."/>
      <w:lvlJc w:val="right"/>
      <w:pPr>
        <w:ind w:hanging="180" w:left="3600"/>
      </w:pPr>
    </w:lvl>
    <w:lvl w:tentative="true" w:tplc="0436000F" w:ilvl="3">
      <w:start w:val="1"/>
      <w:numFmt w:val="decimal"/>
      <w:lvlText w:val="%4."/>
      <w:lvlJc w:val="left"/>
      <w:pPr>
        <w:ind w:hanging="360" w:left="4320"/>
      </w:pPr>
    </w:lvl>
    <w:lvl w:tentative="true" w:tplc="04360019" w:ilvl="4">
      <w:start w:val="1"/>
      <w:numFmt w:val="lowerLetter"/>
      <w:lvlText w:val="%5."/>
      <w:lvlJc w:val="left"/>
      <w:pPr>
        <w:ind w:hanging="360" w:left="5040"/>
      </w:pPr>
    </w:lvl>
    <w:lvl w:tentative="true" w:tplc="0436001B" w:ilvl="5">
      <w:start w:val="1"/>
      <w:numFmt w:val="lowerRoman"/>
      <w:lvlText w:val="%6."/>
      <w:lvlJc w:val="right"/>
      <w:pPr>
        <w:ind w:hanging="180" w:left="5760"/>
      </w:pPr>
    </w:lvl>
    <w:lvl w:tentative="true" w:tplc="0436000F" w:ilvl="6">
      <w:start w:val="1"/>
      <w:numFmt w:val="decimal"/>
      <w:lvlText w:val="%7."/>
      <w:lvlJc w:val="left"/>
      <w:pPr>
        <w:ind w:hanging="360" w:left="6480"/>
      </w:pPr>
    </w:lvl>
    <w:lvl w:tentative="true" w:tplc="04360019" w:ilvl="7">
      <w:start w:val="1"/>
      <w:numFmt w:val="lowerLetter"/>
      <w:lvlText w:val="%8."/>
      <w:lvlJc w:val="left"/>
      <w:pPr>
        <w:ind w:hanging="360" w:left="7200"/>
      </w:pPr>
    </w:lvl>
    <w:lvl w:tentative="true" w:tplc="0436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097A2A"/>
    <w:multiLevelType w:val="hybridMultilevel"/>
    <w:tmpl w:val="0ADC0C70"/>
    <w:lvl w:tplc="A2B0EC96" w:ilvl="0">
      <w:start w:val="1"/>
      <w:numFmt w:val="decimal"/>
      <w:lvlText w:val="%1."/>
      <w:lvlJc w:val="left"/>
      <w:pPr>
        <w:ind w:hanging="360" w:left="1776"/>
      </w:pPr>
      <w:rPr>
        <w:rFonts w:hint="default"/>
        <w:sz w:val="20"/>
        <w:szCs w:val="20"/>
      </w:rPr>
    </w:lvl>
    <w:lvl w:tentative="true" w:tplc="04360019" w:ilvl="1">
      <w:start w:val="1"/>
      <w:numFmt w:val="lowerLetter"/>
      <w:lvlText w:val="%2."/>
      <w:lvlJc w:val="left"/>
      <w:pPr>
        <w:ind w:hanging="360" w:left="2496"/>
      </w:pPr>
    </w:lvl>
    <w:lvl w:tentative="true" w:tplc="0436001B" w:ilvl="2">
      <w:start w:val="1"/>
      <w:numFmt w:val="lowerRoman"/>
      <w:lvlText w:val="%3."/>
      <w:lvlJc w:val="right"/>
      <w:pPr>
        <w:ind w:hanging="180" w:left="3216"/>
      </w:pPr>
    </w:lvl>
    <w:lvl w:tentative="true" w:tplc="0436000F" w:ilvl="3">
      <w:start w:val="1"/>
      <w:numFmt w:val="decimal"/>
      <w:lvlText w:val="%4."/>
      <w:lvlJc w:val="left"/>
      <w:pPr>
        <w:ind w:hanging="360" w:left="3936"/>
      </w:pPr>
    </w:lvl>
    <w:lvl w:tentative="true" w:tplc="04360019" w:ilvl="4">
      <w:start w:val="1"/>
      <w:numFmt w:val="lowerLetter"/>
      <w:lvlText w:val="%5."/>
      <w:lvlJc w:val="left"/>
      <w:pPr>
        <w:ind w:hanging="360" w:left="4656"/>
      </w:pPr>
    </w:lvl>
    <w:lvl w:tentative="true" w:tplc="0436001B" w:ilvl="5">
      <w:start w:val="1"/>
      <w:numFmt w:val="lowerRoman"/>
      <w:lvlText w:val="%6."/>
      <w:lvlJc w:val="right"/>
      <w:pPr>
        <w:ind w:hanging="180" w:left="5376"/>
      </w:pPr>
    </w:lvl>
    <w:lvl w:tentative="true" w:tplc="0436000F" w:ilvl="6">
      <w:start w:val="1"/>
      <w:numFmt w:val="decimal"/>
      <w:lvlText w:val="%7."/>
      <w:lvlJc w:val="left"/>
      <w:pPr>
        <w:ind w:hanging="360" w:left="6096"/>
      </w:pPr>
    </w:lvl>
    <w:lvl w:tentative="true" w:tplc="04360019" w:ilvl="7">
      <w:start w:val="1"/>
      <w:numFmt w:val="lowerLetter"/>
      <w:lvlText w:val="%8."/>
      <w:lvlJc w:val="left"/>
      <w:pPr>
        <w:ind w:hanging="360" w:left="6816"/>
      </w:pPr>
    </w:lvl>
    <w:lvl w:tentative="true" w:tplc="0436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">
    <w:nsid w:val="1FE83C5E"/>
    <w:multiLevelType w:val="hybridMultilevel"/>
    <w:tmpl w:val="4820582E"/>
    <w:lvl w:tplc="F5543C16" w:ilvl="0">
      <w:start w:val="1"/>
      <w:numFmt w:val="bullet"/>
      <w:lvlText w:val=""/>
      <w:lvlJc w:val="left"/>
      <w:pPr>
        <w:ind w:hanging="360" w:left="720"/>
      </w:pPr>
      <w:rPr>
        <w:rFonts w:hAnsi="Wingdings" w:ascii="Wingdings" w:hint="default"/>
      </w:rPr>
    </w:lvl>
    <w:lvl w:tplc="FFFFFFFF" w:ilvl="1">
      <w:start w:val="21"/>
      <w:numFmt w:val="bullet"/>
      <w:lvlText w:val="-"/>
      <w:lvlJc w:val="left"/>
      <w:pPr>
        <w:ind w:hanging="360" w:left="1440"/>
      </w:pPr>
      <w:rPr>
        <w:rFonts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4D46B9"/>
    <w:multiLevelType w:val="hybridMultilevel"/>
    <w:tmpl w:val="1334274A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plc="FFFFFFFF" w:ilvl="1">
      <w:start w:val="21"/>
      <w:numFmt w:val="bullet"/>
      <w:lvlText w:val="-"/>
      <w:lvlJc w:val="left"/>
      <w:pPr>
        <w:ind w:hanging="360" w:left="1440"/>
      </w:pPr>
      <w:rPr>
        <w:rFonts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162697"/>
    <w:multiLevelType w:val="hybridMultilevel"/>
    <w:tmpl w:val="49141730"/>
    <w:lvl w:tplc="E0BAE44E" w:ilvl="0">
      <w:start w:val="1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plc="0436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36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8D061E2"/>
    <w:multiLevelType w:val="hybridMultilevel"/>
    <w:tmpl w:val="E99212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7CE002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D31CC7"/>
    <w:multiLevelType w:val="multilevel"/>
    <w:tmpl w:val="5CA0CB50"/>
    <w:lvl w:ilvl="0">
      <w:start w:val="1"/>
      <w:numFmt w:val="decimal"/>
      <w:lvlText w:val="%1"/>
      <w:lvlJc w:val="left"/>
      <w:pPr>
        <w:ind w:hanging="380" w:left="380"/>
      </w:pPr>
      <w:rPr>
        <w:rFonts w:hAnsi="Arial" w:ascii="Arial" w:hint="default"/>
        <w:b/>
        <w:i w:val="false"/>
        <w:sz w:val="24"/>
        <w:szCs w:val="24"/>
      </w:rPr>
    </w:lvl>
    <w:lvl w:ilvl="1">
      <w:start w:val="1"/>
      <w:numFmt w:val="lowerLetter"/>
      <w:lvlText w:val="%2."/>
      <w:lvlJc w:val="left"/>
      <w:pPr>
        <w:ind w:hanging="360" w:left="110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182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5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2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398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470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4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140"/>
      </w:pPr>
      <w:rPr>
        <w:rFonts w:hint="default"/>
      </w:rPr>
    </w:lvl>
  </w:abstractNum>
  <w:abstractNum w:abstractNumId="8">
    <w:nsid w:val="372431D5"/>
    <w:multiLevelType w:val="hybridMultilevel"/>
    <w:tmpl w:val="3DFE98B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82935CE"/>
    <w:multiLevelType w:val="hybridMultilevel"/>
    <w:tmpl w:val="0494222A"/>
    <w:lvl w:tplc="FDE6F4B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ADB181F"/>
    <w:multiLevelType w:val="hybridMultilevel"/>
    <w:tmpl w:val="125256F2"/>
    <w:lvl w:tplc="041A000F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86A5C67"/>
    <w:multiLevelType w:val="hybridMultilevel"/>
    <w:tmpl w:val="305EE93E"/>
    <w:lvl w:tplc="041A000D" w:ilvl="0">
      <w:start w:val="1"/>
      <w:numFmt w:val="bullet"/>
      <w:lvlText w:val="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AAA1F41"/>
    <w:multiLevelType w:val="multilevel"/>
    <w:tmpl w:val="9C4C9F20"/>
    <w:lvl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3">
    <w:nsid w:val="4AF85B3D"/>
    <w:multiLevelType w:val="hybridMultilevel"/>
    <w:tmpl w:val="7C8451D0"/>
    <w:lvl w:tplc="14F41588" w:ilvl="0">
      <w:start w:val="1"/>
      <w:numFmt w:val="lowerLetter"/>
      <w:lvlText w:val="%1)"/>
      <w:lvlJc w:val="left"/>
      <w:pPr>
        <w:ind w:hanging="360" w:left="1080"/>
      </w:pPr>
      <w:rPr>
        <w:rFonts w:cs="Times New Roman" w:eastAsia="Times New Roman" w:hAnsi="Verdana" w:ascii="Verdana" w:hint="default"/>
        <w:b w:val="false"/>
      </w:rPr>
    </w:lvl>
    <w:lvl w:tplc="14F41588" w:ilvl="1">
      <w:start w:val="1"/>
      <w:numFmt w:val="lowerLetter"/>
      <w:lvlText w:val="%2)"/>
      <w:lvlJc w:val="left"/>
      <w:pPr>
        <w:ind w:hanging="360" w:left="1800"/>
      </w:pPr>
      <w:rPr>
        <w:rFonts w:cs="Times New Roman" w:eastAsia="Times New Roman" w:hAnsi="Verdana" w:ascii="Verdana" w:hint="default"/>
        <w:b w:val="false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BBB046E"/>
    <w:multiLevelType w:val="hybridMultilevel"/>
    <w:tmpl w:val="20EC5426"/>
    <w:lvl w:tplc="A3DA73EA" w:ilvl="0">
      <w:start w:val="1"/>
      <w:numFmt w:val="bullet"/>
      <w:lvlText w:val="-"/>
      <w:lvlJc w:val="left"/>
      <w:pPr>
        <w:ind w:hanging="360" w:left="144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5">
    <w:nsid w:val="4C75754F"/>
    <w:multiLevelType w:val="hybridMultilevel"/>
    <w:tmpl w:val="37A06BF6"/>
    <w:lvl w:tplc="A3DA73E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FFFFFFFF" w:ilvl="1">
      <w:start w:val="21"/>
      <w:numFmt w:val="bullet"/>
      <w:lvlText w:val="-"/>
      <w:lvlJc w:val="left"/>
      <w:pPr>
        <w:ind w:hanging="360" w:left="1440"/>
      </w:pPr>
      <w:rPr>
        <w:rFonts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3C3F4E"/>
    <w:multiLevelType w:val="hybridMultilevel"/>
    <w:tmpl w:val="8FECD9E0"/>
    <w:lvl w:tplc="0436000D" w:ilvl="0">
      <w:start w:val="1"/>
      <w:numFmt w:val="bullet"/>
      <w:lvlText w:val=""/>
      <w:lvlJc w:val="left"/>
      <w:pPr>
        <w:ind w:hanging="360" w:left="2160"/>
      </w:pPr>
      <w:rPr>
        <w:rFonts w:hAnsi="Wingdings" w:ascii="Wingdings" w:hint="default"/>
        <w:sz w:val="20"/>
      </w:rPr>
    </w:lvl>
    <w:lvl w:tplc="A3DA73EA" w:ilvl="1">
      <w:start w:val="1"/>
      <w:numFmt w:val="bullet"/>
      <w:lvlText w:val="-"/>
      <w:lvlJc w:val="left"/>
      <w:pPr>
        <w:ind w:hanging="360" w:left="2880"/>
      </w:pPr>
      <w:rPr>
        <w:rFonts w:cs="Times New Roman" w:eastAsia="Calibri" w:hAnsi="Calibri" w:ascii="Calibri" w:hint="default"/>
      </w:rPr>
    </w:lvl>
    <w:lvl w:tentative="true" w:tplc="0436001B" w:ilvl="2">
      <w:start w:val="1"/>
      <w:numFmt w:val="lowerRoman"/>
      <w:lvlText w:val="%3."/>
      <w:lvlJc w:val="right"/>
      <w:pPr>
        <w:ind w:hanging="180" w:left="3600"/>
      </w:pPr>
    </w:lvl>
    <w:lvl w:tentative="true" w:tplc="0436000F" w:ilvl="3">
      <w:start w:val="1"/>
      <w:numFmt w:val="decimal"/>
      <w:lvlText w:val="%4."/>
      <w:lvlJc w:val="left"/>
      <w:pPr>
        <w:ind w:hanging="360" w:left="4320"/>
      </w:pPr>
    </w:lvl>
    <w:lvl w:tentative="true" w:tplc="04360019" w:ilvl="4">
      <w:start w:val="1"/>
      <w:numFmt w:val="lowerLetter"/>
      <w:lvlText w:val="%5."/>
      <w:lvlJc w:val="left"/>
      <w:pPr>
        <w:ind w:hanging="360" w:left="5040"/>
      </w:pPr>
    </w:lvl>
    <w:lvl w:tentative="true" w:tplc="0436001B" w:ilvl="5">
      <w:start w:val="1"/>
      <w:numFmt w:val="lowerRoman"/>
      <w:lvlText w:val="%6."/>
      <w:lvlJc w:val="right"/>
      <w:pPr>
        <w:ind w:hanging="180" w:left="5760"/>
      </w:pPr>
    </w:lvl>
    <w:lvl w:tentative="true" w:tplc="0436000F" w:ilvl="6">
      <w:start w:val="1"/>
      <w:numFmt w:val="decimal"/>
      <w:lvlText w:val="%7."/>
      <w:lvlJc w:val="left"/>
      <w:pPr>
        <w:ind w:hanging="360" w:left="6480"/>
      </w:pPr>
    </w:lvl>
    <w:lvl w:tentative="true" w:tplc="04360019" w:ilvl="7">
      <w:start w:val="1"/>
      <w:numFmt w:val="lowerLetter"/>
      <w:lvlText w:val="%8."/>
      <w:lvlJc w:val="left"/>
      <w:pPr>
        <w:ind w:hanging="360" w:left="7200"/>
      </w:pPr>
    </w:lvl>
    <w:lvl w:tentative="true" w:tplc="0436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7">
    <w:nsid w:val="5E41256D"/>
    <w:multiLevelType w:val="multilevel"/>
    <w:tmpl w:val="0CEADEF6"/>
    <w:lvl w:ilvl="0">
      <w:start w:val="7"/>
      <w:numFmt w:val="bullet"/>
      <w:lvlText w:val="-"/>
      <w:lvlJc w:val="left"/>
      <w:pPr>
        <w:ind w:hanging="360" w:left="720"/>
      </w:pPr>
      <w:rPr>
        <w:rFonts w:cs="Verdana" w:hAnsi="Verdana" w:ascii="Verdana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8">
    <w:nsid w:val="63E174C9"/>
    <w:multiLevelType w:val="hybridMultilevel"/>
    <w:tmpl w:val="39B05ED8"/>
    <w:lvl w:tplc="A3DA73EA" w:ilvl="0">
      <w:start w:val="1"/>
      <w:numFmt w:val="bullet"/>
      <w:lvlText w:val="-"/>
      <w:lvlJc w:val="left"/>
      <w:pPr>
        <w:ind w:hanging="360" w:left="2160"/>
      </w:pPr>
      <w:rPr>
        <w:rFonts w:cs="Times New Roman" w:eastAsia="Calibri" w:hAnsi="Calibri" w:ascii="Calibri" w:hint="default"/>
        <w:sz w:val="20"/>
      </w:rPr>
    </w:lvl>
    <w:lvl w:tplc="A3DA73EA" w:ilvl="1">
      <w:start w:val="1"/>
      <w:numFmt w:val="bullet"/>
      <w:lvlText w:val="-"/>
      <w:lvlJc w:val="left"/>
      <w:pPr>
        <w:ind w:hanging="360" w:left="2880"/>
      </w:pPr>
      <w:rPr>
        <w:rFonts w:cs="Times New Roman" w:eastAsia="Calibri" w:hAnsi="Calibri" w:ascii="Calibri" w:hint="default"/>
      </w:rPr>
    </w:lvl>
    <w:lvl w:tentative="true" w:tplc="0436001B" w:ilvl="2">
      <w:start w:val="1"/>
      <w:numFmt w:val="lowerRoman"/>
      <w:lvlText w:val="%3."/>
      <w:lvlJc w:val="right"/>
      <w:pPr>
        <w:ind w:hanging="180" w:left="3600"/>
      </w:pPr>
    </w:lvl>
    <w:lvl w:tentative="true" w:tplc="0436000F" w:ilvl="3">
      <w:start w:val="1"/>
      <w:numFmt w:val="decimal"/>
      <w:lvlText w:val="%4."/>
      <w:lvlJc w:val="left"/>
      <w:pPr>
        <w:ind w:hanging="360" w:left="4320"/>
      </w:pPr>
    </w:lvl>
    <w:lvl w:tentative="true" w:tplc="04360019" w:ilvl="4">
      <w:start w:val="1"/>
      <w:numFmt w:val="lowerLetter"/>
      <w:lvlText w:val="%5."/>
      <w:lvlJc w:val="left"/>
      <w:pPr>
        <w:ind w:hanging="360" w:left="5040"/>
      </w:pPr>
    </w:lvl>
    <w:lvl w:tentative="true" w:tplc="0436001B" w:ilvl="5">
      <w:start w:val="1"/>
      <w:numFmt w:val="lowerRoman"/>
      <w:lvlText w:val="%6."/>
      <w:lvlJc w:val="right"/>
      <w:pPr>
        <w:ind w:hanging="180" w:left="5760"/>
      </w:pPr>
    </w:lvl>
    <w:lvl w:tentative="true" w:tplc="0436000F" w:ilvl="6">
      <w:start w:val="1"/>
      <w:numFmt w:val="decimal"/>
      <w:lvlText w:val="%7."/>
      <w:lvlJc w:val="left"/>
      <w:pPr>
        <w:ind w:hanging="360" w:left="6480"/>
      </w:pPr>
    </w:lvl>
    <w:lvl w:tentative="true" w:tplc="04360019" w:ilvl="7">
      <w:start w:val="1"/>
      <w:numFmt w:val="lowerLetter"/>
      <w:lvlText w:val="%8."/>
      <w:lvlJc w:val="left"/>
      <w:pPr>
        <w:ind w:hanging="360" w:left="7200"/>
      </w:pPr>
    </w:lvl>
    <w:lvl w:tentative="true" w:tplc="0436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6F2770E3"/>
    <w:multiLevelType w:val="hybridMultilevel"/>
    <w:tmpl w:val="A930071A"/>
    <w:lvl w:tplc="0E264CA4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  <w:color w:val="2222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C5631CB"/>
    <w:multiLevelType w:val="hybridMultilevel"/>
    <w:tmpl w:val="EF007A3E"/>
    <w:lvl w:tplc="10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19"/>
  </w:num>
  <w:num w:numId="5">
    <w:abstractNumId w:val="5"/>
  </w:num>
  <w:num w:numId="6">
    <w:abstractNumId w:val="12"/>
  </w:num>
  <w:num w:numId="7">
    <w:abstractNumId w:val="7"/>
  </w:num>
  <w:num w:numId="8">
    <w:abstractNumId w:val="1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4"/>
  </w:num>
  <w:num w:numId="13">
    <w:abstractNumId w:val="8"/>
  </w:num>
  <w:num w:numId="14">
    <w:abstractNumId w:val="1"/>
  </w:num>
  <w:num w:numId="15">
    <w:abstractNumId w:val="14"/>
  </w:num>
  <w:num w:numId="16">
    <w:abstractNumId w:val="15"/>
  </w:num>
  <w:num w:numId="17">
    <w:abstractNumId w:val="13"/>
  </w:num>
  <w:num w:numId="1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6"/>
  </w:num>
  <w:num w:numId="21">
    <w:abstractNumId w:val="18"/>
  </w:num>
  <w:num w:numId="22">
    <w:abstractNumId w:val="20"/>
  </w:num>
  <w:num w:numId="23">
    <w:abstractNumId w:val="11"/>
  </w:num>
  <w:num w:numId="24">
    <w:abstractNumId w:val="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FD1351"/>
    <w:rsid w:val="00017ECB"/>
    <w:rsid w:val="00024519"/>
    <w:rsid w:val="00025523"/>
    <w:rsid w:val="00040AFE"/>
    <w:rsid w:val="00046C98"/>
    <w:rsid w:val="00054E44"/>
    <w:rsid w:val="00066E57"/>
    <w:rsid w:val="00076B07"/>
    <w:rsid w:val="00077FD1"/>
    <w:rsid w:val="000A32DC"/>
    <w:rsid w:val="000A57B8"/>
    <w:rsid w:val="000B5EF0"/>
    <w:rsid w:val="000B728D"/>
    <w:rsid w:val="000C52E8"/>
    <w:rsid w:val="000C70F8"/>
    <w:rsid w:val="000D1EAA"/>
    <w:rsid w:val="000E2D93"/>
    <w:rsid w:val="000E5289"/>
    <w:rsid w:val="000E5469"/>
    <w:rsid w:val="0010612B"/>
    <w:rsid w:val="0013191B"/>
    <w:rsid w:val="00134608"/>
    <w:rsid w:val="00136C8D"/>
    <w:rsid w:val="0014022D"/>
    <w:rsid w:val="00141B4D"/>
    <w:rsid w:val="0015030D"/>
    <w:rsid w:val="00152468"/>
    <w:rsid w:val="00152FCA"/>
    <w:rsid w:val="001610EC"/>
    <w:rsid w:val="00165FEA"/>
    <w:rsid w:val="001767E6"/>
    <w:rsid w:val="00180406"/>
    <w:rsid w:val="00184DA7"/>
    <w:rsid w:val="0019043A"/>
    <w:rsid w:val="00192DB6"/>
    <w:rsid w:val="00195725"/>
    <w:rsid w:val="001A4711"/>
    <w:rsid w:val="001E02F9"/>
    <w:rsid w:val="001E666D"/>
    <w:rsid w:val="001F0452"/>
    <w:rsid w:val="001F06F9"/>
    <w:rsid w:val="001F1FB6"/>
    <w:rsid w:val="001F284E"/>
    <w:rsid w:val="001F7F4A"/>
    <w:rsid w:val="00230CF7"/>
    <w:rsid w:val="00235794"/>
    <w:rsid w:val="002422EE"/>
    <w:rsid w:val="00245F72"/>
    <w:rsid w:val="00246D4F"/>
    <w:rsid w:val="00252556"/>
    <w:rsid w:val="00267843"/>
    <w:rsid w:val="00285CEC"/>
    <w:rsid w:val="002861B1"/>
    <w:rsid w:val="00286AB7"/>
    <w:rsid w:val="00287F46"/>
    <w:rsid w:val="002B6DDB"/>
    <w:rsid w:val="002B7341"/>
    <w:rsid w:val="002C1770"/>
    <w:rsid w:val="002C6A7B"/>
    <w:rsid w:val="002D1E89"/>
    <w:rsid w:val="002E5C3B"/>
    <w:rsid w:val="002E5FC6"/>
    <w:rsid w:val="002E6D9A"/>
    <w:rsid w:val="002F366F"/>
    <w:rsid w:val="0031548D"/>
    <w:rsid w:val="003204F1"/>
    <w:rsid w:val="003207DE"/>
    <w:rsid w:val="003228C5"/>
    <w:rsid w:val="003457EE"/>
    <w:rsid w:val="00352662"/>
    <w:rsid w:val="003662E3"/>
    <w:rsid w:val="003867E4"/>
    <w:rsid w:val="00396278"/>
    <w:rsid w:val="0039651F"/>
    <w:rsid w:val="003A5E8F"/>
    <w:rsid w:val="003C2BB1"/>
    <w:rsid w:val="003C7D8C"/>
    <w:rsid w:val="003C7EAB"/>
    <w:rsid w:val="003D0C25"/>
    <w:rsid w:val="003D102A"/>
    <w:rsid w:val="003D6044"/>
    <w:rsid w:val="003D628A"/>
    <w:rsid w:val="003D7505"/>
    <w:rsid w:val="003D7796"/>
    <w:rsid w:val="003E1350"/>
    <w:rsid w:val="003F62CE"/>
    <w:rsid w:val="00403DE6"/>
    <w:rsid w:val="00406CD7"/>
    <w:rsid w:val="004205AB"/>
    <w:rsid w:val="00420D3A"/>
    <w:rsid w:val="0043691B"/>
    <w:rsid w:val="00441531"/>
    <w:rsid w:val="004466C9"/>
    <w:rsid w:val="0045251F"/>
    <w:rsid w:val="004532B4"/>
    <w:rsid w:val="004554EA"/>
    <w:rsid w:val="00463E2A"/>
    <w:rsid w:val="00477218"/>
    <w:rsid w:val="00480E0C"/>
    <w:rsid w:val="00485D60"/>
    <w:rsid w:val="004A246E"/>
    <w:rsid w:val="004A3571"/>
    <w:rsid w:val="004B5844"/>
    <w:rsid w:val="004C53D0"/>
    <w:rsid w:val="004D098F"/>
    <w:rsid w:val="004D15C1"/>
    <w:rsid w:val="00510D58"/>
    <w:rsid w:val="0051608D"/>
    <w:rsid w:val="00523D86"/>
    <w:rsid w:val="00525C75"/>
    <w:rsid w:val="0053106A"/>
    <w:rsid w:val="00533137"/>
    <w:rsid w:val="0054383F"/>
    <w:rsid w:val="0054394A"/>
    <w:rsid w:val="00550E13"/>
    <w:rsid w:val="00574AF2"/>
    <w:rsid w:val="005838A1"/>
    <w:rsid w:val="00592D01"/>
    <w:rsid w:val="005B0D93"/>
    <w:rsid w:val="005B379B"/>
    <w:rsid w:val="005B4EF6"/>
    <w:rsid w:val="005C3A8C"/>
    <w:rsid w:val="005D6B05"/>
    <w:rsid w:val="005F0981"/>
    <w:rsid w:val="005F1D69"/>
    <w:rsid w:val="005F6BA5"/>
    <w:rsid w:val="00601244"/>
    <w:rsid w:val="0060333F"/>
    <w:rsid w:val="00603956"/>
    <w:rsid w:val="00605F69"/>
    <w:rsid w:val="0061685B"/>
    <w:rsid w:val="00652138"/>
    <w:rsid w:val="00653E06"/>
    <w:rsid w:val="00671741"/>
    <w:rsid w:val="006734C7"/>
    <w:rsid w:val="00682CB4"/>
    <w:rsid w:val="00687F26"/>
    <w:rsid w:val="006A1AC0"/>
    <w:rsid w:val="006A5530"/>
    <w:rsid w:val="006A68C7"/>
    <w:rsid w:val="006C033F"/>
    <w:rsid w:val="006C6D83"/>
    <w:rsid w:val="006D2745"/>
    <w:rsid w:val="006E3AF1"/>
    <w:rsid w:val="006F199F"/>
    <w:rsid w:val="006F1C71"/>
    <w:rsid w:val="00703825"/>
    <w:rsid w:val="00704F24"/>
    <w:rsid w:val="00732FB4"/>
    <w:rsid w:val="00757D4C"/>
    <w:rsid w:val="007806F6"/>
    <w:rsid w:val="00780796"/>
    <w:rsid w:val="00780AAB"/>
    <w:rsid w:val="00790294"/>
    <w:rsid w:val="00794E85"/>
    <w:rsid w:val="007973F8"/>
    <w:rsid w:val="007B1008"/>
    <w:rsid w:val="007B2690"/>
    <w:rsid w:val="007B2F07"/>
    <w:rsid w:val="007C490F"/>
    <w:rsid w:val="007D041E"/>
    <w:rsid w:val="007D793B"/>
    <w:rsid w:val="007E2F93"/>
    <w:rsid w:val="007F141F"/>
    <w:rsid w:val="007F2271"/>
    <w:rsid w:val="00815B33"/>
    <w:rsid w:val="00826578"/>
    <w:rsid w:val="008476C5"/>
    <w:rsid w:val="008500F7"/>
    <w:rsid w:val="00861E08"/>
    <w:rsid w:val="0086737D"/>
    <w:rsid w:val="00880833"/>
    <w:rsid w:val="00882A51"/>
    <w:rsid w:val="00882FE1"/>
    <w:rsid w:val="00890A58"/>
    <w:rsid w:val="00892E17"/>
    <w:rsid w:val="008A0CB3"/>
    <w:rsid w:val="008A7A1B"/>
    <w:rsid w:val="008A7A58"/>
    <w:rsid w:val="008B10E8"/>
    <w:rsid w:val="008B25D8"/>
    <w:rsid w:val="008B4A14"/>
    <w:rsid w:val="008C64C3"/>
    <w:rsid w:val="008D0055"/>
    <w:rsid w:val="008D019B"/>
    <w:rsid w:val="0090118C"/>
    <w:rsid w:val="009065D1"/>
    <w:rsid w:val="00913F02"/>
    <w:rsid w:val="00925174"/>
    <w:rsid w:val="009434B6"/>
    <w:rsid w:val="00944CFC"/>
    <w:rsid w:val="00946A0F"/>
    <w:rsid w:val="00947669"/>
    <w:rsid w:val="00952919"/>
    <w:rsid w:val="00960F34"/>
    <w:rsid w:val="0096214D"/>
    <w:rsid w:val="009654A5"/>
    <w:rsid w:val="00966085"/>
    <w:rsid w:val="0097349E"/>
    <w:rsid w:val="00980F03"/>
    <w:rsid w:val="00981920"/>
    <w:rsid w:val="00984A8E"/>
    <w:rsid w:val="009D01C2"/>
    <w:rsid w:val="009D329D"/>
    <w:rsid w:val="009E0644"/>
    <w:rsid w:val="009E7298"/>
    <w:rsid w:val="009F20A0"/>
    <w:rsid w:val="009F2101"/>
    <w:rsid w:val="00A042C8"/>
    <w:rsid w:val="00A076AF"/>
    <w:rsid w:val="00A12872"/>
    <w:rsid w:val="00A235C2"/>
    <w:rsid w:val="00A23A8F"/>
    <w:rsid w:val="00A377E3"/>
    <w:rsid w:val="00A466D5"/>
    <w:rsid w:val="00A55B75"/>
    <w:rsid w:val="00A746C7"/>
    <w:rsid w:val="00A74F33"/>
    <w:rsid w:val="00A77B8A"/>
    <w:rsid w:val="00A92C52"/>
    <w:rsid w:val="00A9437C"/>
    <w:rsid w:val="00AA0FE2"/>
    <w:rsid w:val="00AA4C64"/>
    <w:rsid w:val="00AA78F9"/>
    <w:rsid w:val="00AB03FA"/>
    <w:rsid w:val="00AC288A"/>
    <w:rsid w:val="00AC452C"/>
    <w:rsid w:val="00AC6F6E"/>
    <w:rsid w:val="00AD348C"/>
    <w:rsid w:val="00AD68F0"/>
    <w:rsid w:val="00AE08EB"/>
    <w:rsid w:val="00AE2688"/>
    <w:rsid w:val="00AF2A30"/>
    <w:rsid w:val="00AF5050"/>
    <w:rsid w:val="00B05179"/>
    <w:rsid w:val="00B17CDB"/>
    <w:rsid w:val="00B23858"/>
    <w:rsid w:val="00B36786"/>
    <w:rsid w:val="00B500AF"/>
    <w:rsid w:val="00B615D8"/>
    <w:rsid w:val="00B617CE"/>
    <w:rsid w:val="00B62010"/>
    <w:rsid w:val="00B73319"/>
    <w:rsid w:val="00B76126"/>
    <w:rsid w:val="00B764B6"/>
    <w:rsid w:val="00B7740A"/>
    <w:rsid w:val="00B81561"/>
    <w:rsid w:val="00B86648"/>
    <w:rsid w:val="00B9548F"/>
    <w:rsid w:val="00BA2D61"/>
    <w:rsid w:val="00BC2A85"/>
    <w:rsid w:val="00BD7897"/>
    <w:rsid w:val="00BE48FF"/>
    <w:rsid w:val="00BF04E6"/>
    <w:rsid w:val="00BF4CF4"/>
    <w:rsid w:val="00C008EE"/>
    <w:rsid w:val="00C01599"/>
    <w:rsid w:val="00C01E2C"/>
    <w:rsid w:val="00C070A8"/>
    <w:rsid w:val="00C108EA"/>
    <w:rsid w:val="00C13902"/>
    <w:rsid w:val="00C246A3"/>
    <w:rsid w:val="00C26581"/>
    <w:rsid w:val="00C27E44"/>
    <w:rsid w:val="00C33816"/>
    <w:rsid w:val="00C51CE6"/>
    <w:rsid w:val="00C52BB8"/>
    <w:rsid w:val="00C633DF"/>
    <w:rsid w:val="00C80879"/>
    <w:rsid w:val="00C86891"/>
    <w:rsid w:val="00CA24FE"/>
    <w:rsid w:val="00CC0A2D"/>
    <w:rsid w:val="00CC2E87"/>
    <w:rsid w:val="00CC68B0"/>
    <w:rsid w:val="00CD1DDE"/>
    <w:rsid w:val="00CD464E"/>
    <w:rsid w:val="00CD4CE1"/>
    <w:rsid w:val="00CE42CE"/>
    <w:rsid w:val="00D07545"/>
    <w:rsid w:val="00D1026A"/>
    <w:rsid w:val="00D103E8"/>
    <w:rsid w:val="00D11771"/>
    <w:rsid w:val="00D1222A"/>
    <w:rsid w:val="00D23261"/>
    <w:rsid w:val="00D32191"/>
    <w:rsid w:val="00D358F4"/>
    <w:rsid w:val="00D40E21"/>
    <w:rsid w:val="00D46045"/>
    <w:rsid w:val="00D47C81"/>
    <w:rsid w:val="00D47EFE"/>
    <w:rsid w:val="00D504FF"/>
    <w:rsid w:val="00D54C71"/>
    <w:rsid w:val="00D73446"/>
    <w:rsid w:val="00D748EB"/>
    <w:rsid w:val="00D76F9A"/>
    <w:rsid w:val="00D93FEF"/>
    <w:rsid w:val="00D94C96"/>
    <w:rsid w:val="00DB468E"/>
    <w:rsid w:val="00DF2B67"/>
    <w:rsid w:val="00E174AC"/>
    <w:rsid w:val="00E40085"/>
    <w:rsid w:val="00E5243B"/>
    <w:rsid w:val="00E568E6"/>
    <w:rsid w:val="00E60785"/>
    <w:rsid w:val="00E8524D"/>
    <w:rsid w:val="00E85DCF"/>
    <w:rsid w:val="00E87CF8"/>
    <w:rsid w:val="00EA330E"/>
    <w:rsid w:val="00EA760D"/>
    <w:rsid w:val="00EA7F93"/>
    <w:rsid w:val="00EB02E7"/>
    <w:rsid w:val="00EB43FB"/>
    <w:rsid w:val="00EE40ED"/>
    <w:rsid w:val="00EF7A56"/>
    <w:rsid w:val="00F008EA"/>
    <w:rsid w:val="00F16812"/>
    <w:rsid w:val="00F32CCD"/>
    <w:rsid w:val="00F41A3F"/>
    <w:rsid w:val="00F43775"/>
    <w:rsid w:val="00F77DDF"/>
    <w:rsid w:val="00F80997"/>
    <w:rsid w:val="00F83A22"/>
    <w:rsid w:val="00F9242A"/>
    <w:rsid w:val="00FC7037"/>
    <w:rsid w:val="00FD08D5"/>
    <w:rsid w:val="00FD1351"/>
    <w:rsid w:val="00FD3B6F"/>
    <w:rsid w:val="00FD4AB4"/>
    <w:rsid w:val="00FE5EA1"/>
    <w:rsid w:val="00FE5ED6"/>
    <w:rsid w:val="00FF1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qFormat="true" w:uiPriority="0" w:name="caption"/>
    <w:lsdException w:uiPriority="0" w:name="annotation reference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qFormat="true" w:unhideWhenUsed="false" w:semiHidden="false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qFormat/>
    <w:rsid w:val="00441531"/>
    <w:pPr>
      <w:keepNext/>
      <w:spacing w:lineRule="auto" w:line="240" w:after="0"/>
      <w:jc w:val="center"/>
      <w:outlineLvl w:val="1"/>
    </w:pPr>
    <w:rPr>
      <w:rFonts w:cs="Times New Roman" w:eastAsia="Times New Roman" w:hAnsi="Garamond" w:ascii="Garamond"/>
      <w:b/>
      <w:bCs/>
      <w:i/>
      <w:szCs w:val="24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441531"/>
    <w:pPr>
      <w:keepNext/>
      <w:spacing w:lineRule="auto" w:line="240" w:after="0"/>
      <w:jc w:val="center"/>
      <w:outlineLvl w:val="4"/>
    </w:pPr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441531"/>
    <w:pPr>
      <w:spacing w:lineRule="auto" w:line="240" w:after="60" w:before="240"/>
      <w:outlineLvl w:val="5"/>
    </w:pPr>
    <w:rPr>
      <w:rFonts w:cs="Times New Roman" w:eastAsia="Times New Roman" w:hAnsi="Times New Roman" w:ascii="Times New Roman"/>
      <w:b/>
      <w:bCs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441531"/>
    <w:pPr>
      <w:spacing w:lineRule="auto" w:line="240" w:after="60" w:before="240"/>
      <w:outlineLvl w:val="6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434B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D40E21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link w:val="BezproredaChar"/>
    <w:uiPriority w:val="1"/>
    <w:qFormat/>
    <w:rsid w:val="0051608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unhideWhenUsed/>
    <w:rsid w:val="003C7D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C7D8C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rsid w:val="00441531"/>
    <w:rPr>
      <w:rFonts w:cs="Times New Roman" w:eastAsia="Times New Roman" w:hAnsi="Garamond" w:ascii="Garamond"/>
      <w:b/>
      <w:bCs/>
      <w:i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rsid w:val="00441531"/>
    <w:rPr>
      <w:rFonts w:cs="Times New Roman" w:eastAsia="Times New Roman" w:hAnsi="Times New Roman" w:ascii="Times New Roman"/>
      <w:b/>
      <w:sz w:val="24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441531"/>
    <w:rPr>
      <w:rFonts w:cs="Times New Roman" w:eastAsia="Times New Roman" w:hAnsi="Times New Roman" w:ascii="Times New Roman"/>
      <w:b/>
      <w:bCs/>
      <w:lang w:eastAsia="hr-HR"/>
    </w:rPr>
  </w:style>
  <w:style w:customStyle="true" w:styleId="Naslov7Char" w:type="character">
    <w:name w:val="Naslov 7 Char"/>
    <w:basedOn w:val="Zadanifontodlomka"/>
    <w:link w:val="Naslov7"/>
    <w:rsid w:val="0044153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ezpopisa1" w:type="numbering">
    <w:name w:val="Bez popisa1"/>
    <w:next w:val="Bezpopisa"/>
    <w:uiPriority w:val="99"/>
    <w:semiHidden/>
    <w:unhideWhenUsed/>
    <w:rsid w:val="00441531"/>
  </w:style>
  <w:style w:customStyle="true" w:styleId="Bezpopisa11" w:type="numbering">
    <w:name w:val="Bez popisa11"/>
    <w:next w:val="Bezpopisa"/>
    <w:semiHidden/>
    <w:rsid w:val="00441531"/>
  </w:style>
  <w:style w:styleId="SlijeenaHiperveza" w:type="character">
    <w:name w:val="FollowedHyperlink"/>
    <w:basedOn w:val="Zadanifontodlomka"/>
    <w:uiPriority w:val="99"/>
    <w:rsid w:val="00441531"/>
    <w:rPr>
      <w:color w:val="800080"/>
      <w:u w:val="single"/>
    </w:rPr>
  </w:style>
  <w:style w:styleId="StandardWeb" w:type="paragraph">
    <w:name w:val="Normal (Web)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441531"/>
    <w:pPr>
      <w:pBdr>
        <w:top w:space="1" w:sz="4" w:color="auto" w:val="single"/>
      </w:pBdr>
      <w:spacing w:lineRule="auto" w:line="240" w:after="0"/>
      <w:ind w:firstLine="720"/>
      <w:jc w:val="both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customStyle="true" w:styleId="UvuenotijelotekstaChar" w:type="character">
    <w:name w:val="Uvučeno tijelo teksta Char"/>
    <w:basedOn w:val="Zadanifontodlomka"/>
    <w:link w:val="Uvuenotijeloteksta"/>
    <w:rsid w:val="00441531"/>
    <w:rPr>
      <w:rFonts w:cs="Times New Roman" w:eastAsia="Times New Roman" w:hAnsi="Times New Roman" w:ascii="Times New Roman"/>
      <w:sz w:val="20"/>
      <w:szCs w:val="20"/>
      <w:lang w:eastAsia="hr-HR" w:val="en-GB"/>
    </w:rPr>
  </w:style>
  <w:style w:styleId="Brojstranice" w:type="character">
    <w:name w:val="page number"/>
    <w:basedOn w:val="Zadanifontodlomka"/>
    <w:uiPriority w:val="99"/>
    <w:rsid w:val="00441531"/>
  </w:style>
  <w:style w:styleId="Tijeloteksta-uvlaka2" w:type="paragraph">
    <w:name w:val="Body Text Indent 2"/>
    <w:aliases w:val="  uvlaka 2"/>
    <w:basedOn w:val="Normal"/>
    <w:link w:val="Tijeloteksta-uvlaka2Char"/>
    <w:rsid w:val="00441531"/>
    <w:pPr>
      <w:tabs>
        <w:tab w:pos="360" w:val="left"/>
      </w:tabs>
      <w:spacing w:lineRule="auto" w:line="240" w:after="0"/>
      <w:ind w:left="360"/>
      <w:jc w:val="both"/>
    </w:pPr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441531"/>
    <w:rPr>
      <w:rFonts w:cs="Times New Roman" w:eastAsia="Times New Roman" w:hAnsi="Times New Roman" w:ascii="Times New Roman"/>
      <w:sz w:val="20"/>
      <w:szCs w:val="24"/>
      <w:lang w:eastAsia="hr-HR"/>
    </w:rPr>
  </w:style>
  <w:style w:customStyle="true" w:styleId="tabletextfield" w:type="character">
    <w:name w:val="table_text_field"/>
    <w:basedOn w:val="Zadanifontodlomka"/>
    <w:rsid w:val="00441531"/>
  </w:style>
  <w:style w:customStyle="true" w:styleId="Odlomakpopisa1" w:type="paragraph">
    <w:name w:val="Odlomak popisa1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shorttext" w:type="character">
    <w:name w:val="short_text"/>
    <w:basedOn w:val="Zadanifontodlomka"/>
    <w:rsid w:val="00441531"/>
  </w:style>
  <w:style w:customStyle="true" w:styleId="hps" w:type="character">
    <w:name w:val="hps"/>
    <w:basedOn w:val="Zadanifontodlomka"/>
    <w:rsid w:val="00441531"/>
  </w:style>
  <w:style w:customStyle="true" w:styleId="clanak" w:type="paragraph">
    <w:name w:val="clanak"/>
    <w:basedOn w:val="Normal"/>
    <w:rsid w:val="00441531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44153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FooterFirst" w:type="paragraph">
    <w:name w:val="Footer First"/>
    <w:basedOn w:val="Podnoje"/>
    <w:rsid w:val="00441531"/>
    <w:pPr>
      <w:keepLines/>
      <w:tabs>
        <w:tab w:pos="4536" w:val="clear"/>
        <w:tab w:pos="9072" w:val="clear"/>
        <w:tab w:pos="4320" w:val="center"/>
      </w:tabs>
      <w:jc w:val="center"/>
    </w:pPr>
    <w:rPr>
      <w:rFonts w:cs="Times New Roman" w:eastAsia="Times New Roman" w:hAnsi="Times New Roman" w:ascii="Times New Roman"/>
      <w:sz w:val="20"/>
      <w:szCs w:val="20"/>
      <w:lang w:val="en-US"/>
    </w:rPr>
  </w:style>
  <w:style w:customStyle="true" w:styleId="Normal10pt" w:type="paragraph">
    <w:name w:val="Normal + 10 pt"/>
    <w:basedOn w:val="Normal"/>
    <w:rsid w:val="00441531"/>
    <w:pPr>
      <w:numPr>
        <w:numId w:val="2"/>
      </w:numPr>
      <w:autoSpaceDE w:val="false"/>
      <w:autoSpaceDN w:val="false"/>
      <w:adjustRightInd w:val="false"/>
      <w:spacing w:lineRule="auto" w:line="240" w:after="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customStyle="true" w:styleId="Bezpopisa2" w:type="numbering">
    <w:name w:val="Bez popisa2"/>
    <w:next w:val="Bezpopisa"/>
    <w:semiHidden/>
    <w:rsid w:val="00441531"/>
  </w:style>
  <w:style w:customStyle="true" w:styleId="Odlomakpopisa2" w:type="paragraph">
    <w:name w:val="Odlomak popisa2"/>
    <w:basedOn w:val="Normal"/>
    <w:rsid w:val="00441531"/>
    <w:pPr>
      <w:ind w:left="720"/>
    </w:pPr>
    <w:rPr>
      <w:rFonts w:cs="Times New Roman" w:eastAsia="Times New Roman" w:hAnsi="Calibri" w:ascii="Calibri"/>
    </w:rPr>
  </w:style>
  <w:style w:customStyle="true" w:styleId="Reetkatablice3" w:type="table">
    <w:name w:val="Rešetka tablice3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" w:type="table">
    <w:name w:val="Rešetka tablice4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1" w:type="table">
    <w:name w:val="Rešetka tablice41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2" w:type="table">
    <w:name w:val="Rešetka tablice42"/>
    <w:basedOn w:val="Obinatablica"/>
    <w:next w:val="Reetkatablice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etkatablice" w:type="table">
    <w:name w:val="Table Grid"/>
    <w:basedOn w:val="Obinatablica"/>
    <w:uiPriority w:val="59"/>
    <w:rsid w:val="00420D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opisa3" w:type="numbering">
    <w:name w:val="Bez popisa3"/>
    <w:next w:val="Bezpopisa"/>
    <w:uiPriority w:val="99"/>
    <w:semiHidden/>
    <w:unhideWhenUsed/>
    <w:rsid w:val="00AB03FA"/>
  </w:style>
  <w:style w:customStyle="true" w:styleId="st" w:type="character">
    <w:name w:val="st"/>
    <w:basedOn w:val="Zadanifontodlomka"/>
    <w:rsid w:val="00AB03FA"/>
  </w:style>
  <w:style w:customStyle="true" w:styleId="NoList1" w:type="numbering">
    <w:name w:val="No List1"/>
    <w:next w:val="Bezpopisa"/>
    <w:uiPriority w:val="99"/>
    <w:semiHidden/>
    <w:unhideWhenUsed/>
    <w:rsid w:val="00AB03FA"/>
  </w:style>
  <w:style w:customStyle="true" w:styleId="Default" w:type="paragraph">
    <w:name w:val="Default"/>
    <w:rsid w:val="00AB03FA"/>
    <w:pPr>
      <w:autoSpaceDE w:val="false"/>
      <w:autoSpaceDN w:val="false"/>
      <w:adjustRightInd w:val="false"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xl70" w:type="paragraph">
    <w:name w:val="xl70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71" w:type="paragraph">
    <w:name w:val="xl71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72" w:type="paragraph">
    <w:name w:val="xl72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i/>
      <w:iCs/>
      <w:sz w:val="24"/>
      <w:szCs w:val="24"/>
      <w:lang w:eastAsia="hr-HR"/>
    </w:rPr>
  </w:style>
  <w:style w:customStyle="true" w:styleId="xl73" w:type="paragraph">
    <w:name w:val="xl73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74" w:type="paragraph">
    <w:name w:val="xl74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75" w:type="paragraph">
    <w:name w:val="xl75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76" w:type="paragraph">
    <w:name w:val="xl76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i/>
      <w:iCs/>
      <w:sz w:val="24"/>
      <w:szCs w:val="24"/>
      <w:lang w:eastAsia="hr-HR"/>
    </w:rPr>
  </w:style>
  <w:style w:customStyle="true" w:styleId="xl77" w:type="paragraph">
    <w:name w:val="xl77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78" w:type="paragraph">
    <w:name w:val="xl78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79" w:type="paragraph">
    <w:name w:val="xl79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80" w:type="paragraph">
    <w:name w:val="xl80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81" w:type="paragraph">
    <w:name w:val="xl81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82" w:type="paragraph">
    <w:name w:val="xl82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83" w:type="paragraph">
    <w:name w:val="xl83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84" w:type="paragraph">
    <w:name w:val="xl84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85" w:type="paragraph">
    <w:name w:val="xl85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9933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86" w:type="paragraph">
    <w:name w:val="xl86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87" w:type="paragraph">
    <w:name w:val="xl87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88" w:type="paragraph">
    <w:name w:val="xl88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89" w:type="paragraph">
    <w:name w:val="xl89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0" w:type="paragraph">
    <w:name w:val="xl90"/>
    <w:basedOn w:val="Normal"/>
    <w:rsid w:val="00AB03FA"/>
    <w:pPr>
      <w:pBdr>
        <w:top w:space="0" w:sz="8" w:color="000000" w:val="single"/>
        <w:lef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1" w:type="paragraph">
    <w:name w:val="xl91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2" w:type="paragraph">
    <w:name w:val="xl92"/>
    <w:basedOn w:val="Normal"/>
    <w:rsid w:val="00AB03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3" w:type="paragraph">
    <w:name w:val="xl93"/>
    <w:basedOn w:val="Normal"/>
    <w:rsid w:val="00AB03FA"/>
    <w:pPr>
      <w:pBdr>
        <w:left w:space="0" w:sz="8" w:color="000000" w:val="single"/>
        <w:bottom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4" w:type="paragraph">
    <w:name w:val="xl94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5" w:type="paragraph">
    <w:name w:val="xl95"/>
    <w:basedOn w:val="Normal"/>
    <w:rsid w:val="00AB03FA"/>
    <w:pP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96" w:type="paragraph">
    <w:name w:val="xl96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97" w:type="paragraph">
    <w:name w:val="xl97"/>
    <w:basedOn w:val="Normal"/>
    <w:rsid w:val="00AB03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98" w:type="paragraph">
    <w:name w:val="xl98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99" w:type="paragraph">
    <w:name w:val="xl99"/>
    <w:basedOn w:val="Normal"/>
    <w:rsid w:val="00AB03FA"/>
    <w:pPr>
      <w:pBdr>
        <w:top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00" w:type="paragraph">
    <w:name w:val="xl100"/>
    <w:basedOn w:val="Normal"/>
    <w:rsid w:val="00AB03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01" w:type="paragraph">
    <w:name w:val="xl101"/>
    <w:basedOn w:val="Normal"/>
    <w:rsid w:val="00AB03FA"/>
    <w:pPr>
      <w:pBdr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02" w:type="paragraph">
    <w:name w:val="xl102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03" w:type="paragraph">
    <w:name w:val="xl103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04" w:type="paragraph">
    <w:name w:val="xl104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05" w:type="paragraph">
    <w:name w:val="xl105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06" w:type="paragraph">
    <w:name w:val="xl106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07" w:type="paragraph">
    <w:name w:val="xl107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08" w:type="paragraph">
    <w:name w:val="xl108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09" w:type="paragraph">
    <w:name w:val="xl109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10" w:type="paragraph">
    <w:name w:val="xl110"/>
    <w:basedOn w:val="Normal"/>
    <w:rsid w:val="00AB03FA"/>
    <w:pPr>
      <w:pBdr>
        <w:top w:space="0" w:sz="8" w:color="auto" w:val="single"/>
        <w:bottom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11" w:type="paragraph">
    <w:name w:val="xl111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12" w:type="paragraph">
    <w:name w:val="xl112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3" w:type="paragraph">
    <w:name w:val="xl113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4" w:type="paragraph">
    <w:name w:val="xl114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5" w:type="paragraph">
    <w:name w:val="xl115"/>
    <w:basedOn w:val="Normal"/>
    <w:rsid w:val="00AB03FA"/>
    <w:pPr>
      <w:pBdr>
        <w:top w:space="0" w:sz="8" w:color="auto" w:val="single"/>
        <w:bottom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6" w:type="paragraph">
    <w:name w:val="xl116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17" w:type="paragraph">
    <w:name w:val="xl117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18" w:type="paragraph">
    <w:name w:val="xl118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color w:val="000000"/>
      <w:sz w:val="24"/>
      <w:szCs w:val="24"/>
      <w:lang w:eastAsia="hr-HR"/>
    </w:rPr>
  </w:style>
  <w:style w:customStyle="true" w:styleId="xl119" w:type="paragraph">
    <w:name w:val="xl119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20" w:type="paragraph">
    <w:name w:val="xl120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21" w:type="paragraph">
    <w:name w:val="xl121"/>
    <w:basedOn w:val="Normal"/>
    <w:rsid w:val="00AB03FA"/>
    <w:pP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22" w:type="paragraph">
    <w:name w:val="xl122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23" w:type="paragraph">
    <w:name w:val="xl123"/>
    <w:basedOn w:val="Normal"/>
    <w:rsid w:val="00AB03FA"/>
    <w:pP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24" w:type="paragraph">
    <w:name w:val="xl124"/>
    <w:basedOn w:val="Normal"/>
    <w:rsid w:val="00AB03FA"/>
    <w:pPr>
      <w:pBdr>
        <w:top w:space="0" w:sz="8" w:color="000000" w:val="single"/>
        <w:lef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25" w:type="paragraph">
    <w:name w:val="xl125"/>
    <w:basedOn w:val="Normal"/>
    <w:rsid w:val="00AB03FA"/>
    <w:pPr>
      <w:pBdr>
        <w:top w:space="0" w:sz="8" w:color="auto" w:val="single"/>
        <w:lef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26" w:type="paragraph">
    <w:name w:val="xl126"/>
    <w:basedOn w:val="Normal"/>
    <w:rsid w:val="00AB03FA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27" w:type="paragraph">
    <w:name w:val="xl127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28" w:type="paragraph">
    <w:name w:val="xl128"/>
    <w:basedOn w:val="Normal"/>
    <w:rsid w:val="00AB03FA"/>
    <w:pPr>
      <w:pBdr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29" w:type="paragraph">
    <w:name w:val="xl129"/>
    <w:basedOn w:val="Normal"/>
    <w:rsid w:val="00AB03FA"/>
    <w:pPr>
      <w:pBdr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30" w:type="paragraph">
    <w:name w:val="xl130"/>
    <w:basedOn w:val="Normal"/>
    <w:rsid w:val="00AB03FA"/>
    <w:pPr>
      <w:pBdr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31" w:type="paragraph">
    <w:name w:val="xl131"/>
    <w:basedOn w:val="Normal"/>
    <w:rsid w:val="00AB03FA"/>
    <w:pPr>
      <w:pBdr>
        <w:left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32" w:type="paragraph">
    <w:name w:val="xl132"/>
    <w:basedOn w:val="Normal"/>
    <w:rsid w:val="00AB03FA"/>
    <w:pPr>
      <w:pBdr>
        <w:left w:space="0" w:sz="8" w:color="000000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sz w:val="24"/>
      <w:szCs w:val="24"/>
      <w:lang w:eastAsia="hr-HR"/>
    </w:rPr>
  </w:style>
  <w:style w:customStyle="true" w:styleId="xl133" w:type="paragraph">
    <w:name w:val="xl133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34" w:type="paragraph">
    <w:name w:val="xl134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lang w:eastAsia="hr-HR"/>
    </w:rPr>
  </w:style>
  <w:style w:customStyle="true" w:styleId="xl135" w:type="paragraph">
    <w:name w:val="xl135"/>
    <w:basedOn w:val="Normal"/>
    <w:rsid w:val="00AB03FA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36" w:type="paragraph">
    <w:name w:val="xl136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37" w:type="paragraph">
    <w:name w:val="xl137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38" w:type="paragraph">
    <w:name w:val="xl138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39" w:type="paragraph">
    <w:name w:val="xl139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40" w:type="paragraph">
    <w:name w:val="xl140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1" w:type="paragraph">
    <w:name w:val="xl141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2" w:type="paragraph">
    <w:name w:val="xl142"/>
    <w:basedOn w:val="Normal"/>
    <w:rsid w:val="00AB03FA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3" w:type="paragraph">
    <w:name w:val="xl143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4" w:type="paragraph">
    <w:name w:val="xl144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lang w:eastAsia="hr-HR"/>
    </w:rPr>
  </w:style>
  <w:style w:customStyle="true" w:styleId="xl145" w:type="paragraph">
    <w:name w:val="xl145"/>
    <w:basedOn w:val="Normal"/>
    <w:rsid w:val="00AB03FA"/>
    <w:pPr>
      <w:pBdr>
        <w:top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lang w:eastAsia="hr-HR"/>
    </w:rPr>
  </w:style>
  <w:style w:customStyle="true" w:styleId="xl146" w:type="paragraph">
    <w:name w:val="xl146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lang w:eastAsia="hr-HR"/>
    </w:rPr>
  </w:style>
  <w:style w:customStyle="true" w:styleId="xl147" w:type="paragraph">
    <w:name w:val="xl147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8" w:type="paragraph">
    <w:name w:val="xl148"/>
    <w:basedOn w:val="Normal"/>
    <w:rsid w:val="00AB03FA"/>
    <w:pPr>
      <w:pBdr>
        <w:top w:space="0" w:sz="8" w:color="auto" w:val="single"/>
        <w:bottom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49" w:type="paragraph">
    <w:name w:val="xl149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50" w:type="paragraph">
    <w:name w:val="xl150"/>
    <w:basedOn w:val="Normal"/>
    <w:rsid w:val="00AB03FA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51" w:type="paragraph">
    <w:name w:val="xl151"/>
    <w:basedOn w:val="Normal"/>
    <w:rsid w:val="00AB03FA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52" w:type="paragraph">
    <w:name w:val="xl152"/>
    <w:basedOn w:val="Normal"/>
    <w:rsid w:val="00AB03FA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sz w:val="24"/>
      <w:szCs w:val="24"/>
      <w:lang w:eastAsia="hr-HR"/>
    </w:rPr>
  </w:style>
  <w:style w:customStyle="true" w:styleId="xl153" w:type="paragraph">
    <w:name w:val="xl153"/>
    <w:basedOn w:val="Normal"/>
    <w:rsid w:val="00AB03FA"/>
    <w:pPr>
      <w:pBdr>
        <w:left w:space="0" w:sz="8" w:color="000000" w:val="single"/>
        <w:right w:space="0" w:sz="8" w:color="000000" w:val="single"/>
      </w:pBdr>
      <w:shd w:fill="FFFF00" w:color="FFFF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color w:val="000000"/>
      <w:sz w:val="24"/>
      <w:szCs w:val="24"/>
      <w:lang w:eastAsia="hr-HR"/>
    </w:rPr>
  </w:style>
  <w:style w:customStyle="true" w:styleId="xl154" w:type="paragraph">
    <w:name w:val="xl154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5" w:type="paragraph">
    <w:name w:val="xl155"/>
    <w:basedOn w:val="Normal"/>
    <w:rsid w:val="00AB03FA"/>
    <w:pPr>
      <w:pBdr>
        <w:top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6" w:type="paragraph">
    <w:name w:val="xl156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7" w:type="paragraph">
    <w:name w:val="xl157"/>
    <w:basedOn w:val="Normal"/>
    <w:rsid w:val="00AB03FA"/>
    <w:pPr>
      <w:pBdr>
        <w:left w:space="0" w:sz="8" w:color="000000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8" w:type="paragraph">
    <w:name w:val="xl158"/>
    <w:basedOn w:val="Normal"/>
    <w:rsid w:val="00AB03FA"/>
    <w:pP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59" w:type="paragraph">
    <w:name w:val="xl159"/>
    <w:basedOn w:val="Normal"/>
    <w:rsid w:val="00AB03FA"/>
    <w:pPr>
      <w:pBdr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0" w:type="paragraph">
    <w:name w:val="xl160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1" w:type="paragraph">
    <w:name w:val="xl161"/>
    <w:basedOn w:val="Normal"/>
    <w:rsid w:val="00AB03FA"/>
    <w:pPr>
      <w:pBdr>
        <w:top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2" w:type="paragraph">
    <w:name w:val="xl162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3" w:type="paragraph">
    <w:name w:val="xl163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4" w:type="paragraph">
    <w:name w:val="xl164"/>
    <w:basedOn w:val="Normal"/>
    <w:rsid w:val="00AB03FA"/>
    <w:pPr>
      <w:pBdr>
        <w:top w:space="0" w:sz="8" w:color="auto" w:val="single"/>
        <w:bottom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xl165" w:type="paragraph">
    <w:name w:val="xl165"/>
    <w:basedOn w:val="Normal"/>
    <w:rsid w:val="00AB03FA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lineRule="auto" w:line="240" w:afterAutospacing="true" w:after="100" w:beforeAutospacing="true" w:before="100"/>
      <w:jc w:val="center"/>
    </w:pPr>
    <w:rPr>
      <w:rFonts w:cs="Times New Roman" w:eastAsia="Times New Roman" w:hAnsi="Calibri" w:ascii="Calibri"/>
      <w:b/>
      <w:bCs/>
      <w:i/>
      <w:iCs/>
      <w:sz w:val="24"/>
      <w:szCs w:val="24"/>
      <w:lang w:eastAsia="hr-HR"/>
    </w:rPr>
  </w:style>
  <w:style w:customStyle="true" w:styleId="StrongEmphasis" w:type="character">
    <w:name w:val="Strong Emphasis"/>
    <w:rsid w:val="00AB03FA"/>
    <w:rPr>
      <w:rFonts w:cs="Times New Roman"/>
      <w:b/>
      <w:bCs/>
    </w:rPr>
  </w:style>
  <w:style w:styleId="Referencakomentara" w:type="character">
    <w:name w:val="annotation reference"/>
    <w:rsid w:val="00AB03FA"/>
    <w:rPr>
      <w:rFonts w:cs="Times New Roman"/>
      <w:sz w:val="18"/>
      <w:szCs w:val="18"/>
    </w:rPr>
  </w:style>
  <w:style w:customStyle="true" w:styleId="CommentTextChar" w:type="character">
    <w:name w:val="Comment Text Char"/>
    <w:uiPriority w:val="99"/>
    <w:rsid w:val="00AB03FA"/>
    <w:rPr>
      <w:rFonts w:cs="Times New Roman" w:hAnsi="Garamond" w:ascii="Garamond"/>
    </w:rPr>
  </w:style>
  <w:style w:customStyle="true" w:styleId="CommentSubjectChar" w:type="character">
    <w:name w:val="Comment Subject Char"/>
    <w:uiPriority w:val="99"/>
    <w:rsid w:val="00AB03FA"/>
    <w:rPr>
      <w:rFonts w:cs="Times New Roman" w:hAnsi="Garamond" w:ascii="Garamond"/>
      <w:b/>
      <w:bCs/>
      <w:sz w:val="20"/>
      <w:szCs w:val="20"/>
    </w:rPr>
  </w:style>
  <w:style w:customStyle="true" w:styleId="ListLabel1" w:type="character">
    <w:name w:val="ListLabel 1"/>
    <w:rsid w:val="00AB03FA"/>
    <w:rPr>
      <w:rFonts w:cs="Times New Roman"/>
    </w:rPr>
  </w:style>
  <w:style w:customStyle="true" w:styleId="ListLabel2" w:type="character">
    <w:name w:val="ListLabel 2"/>
    <w:rsid w:val="00AB03FA"/>
    <w:rPr>
      <w:rFonts w:cs="Times New Roman"/>
      <w:b w:val="false"/>
      <w:i w:val="false"/>
    </w:rPr>
  </w:style>
  <w:style w:customStyle="true" w:styleId="ListLabel3" w:type="character">
    <w:name w:val="ListLabel 3"/>
    <w:rsid w:val="00AB03FA"/>
    <w:rPr>
      <w:rFonts w:cs="Times New Roman"/>
      <w:i w:val="false"/>
      <w:iCs w:val="false"/>
      <w:sz w:val="20"/>
      <w:szCs w:val="20"/>
    </w:rPr>
  </w:style>
  <w:style w:customStyle="true" w:styleId="ListLabel4" w:type="character">
    <w:name w:val="ListLabel 4"/>
    <w:rsid w:val="00AB03FA"/>
    <w:rPr>
      <w:sz w:val="22"/>
    </w:rPr>
  </w:style>
  <w:style w:customStyle="true" w:styleId="ListLabel5" w:type="character">
    <w:name w:val="ListLabel 5"/>
    <w:rsid w:val="00AB03FA"/>
    <w:rPr>
      <w:rFonts w:eastAsia="MS ??"/>
    </w:rPr>
  </w:style>
  <w:style w:customStyle="true" w:styleId="ListLabel6" w:type="character">
    <w:name w:val="ListLabel 6"/>
    <w:rsid w:val="00AB03FA"/>
    <w:rPr>
      <w:b w:val="false"/>
      <w:i w:val="false"/>
    </w:rPr>
  </w:style>
  <w:style w:customStyle="true" w:styleId="ListLabel7" w:type="character">
    <w:name w:val="ListLabel 7"/>
    <w:rsid w:val="00AB03FA"/>
    <w:rPr>
      <w:rFonts w:cs="Verdana"/>
    </w:rPr>
  </w:style>
  <w:style w:customStyle="true" w:styleId="ListLabel8" w:type="character">
    <w:name w:val="ListLabel 8"/>
    <w:rsid w:val="00AB03FA"/>
    <w:rPr>
      <w:rFonts w:cs="Courier New"/>
    </w:rPr>
  </w:style>
  <w:style w:customStyle="true" w:styleId="ListLabel9" w:type="character">
    <w:name w:val="ListLabel 9"/>
    <w:rsid w:val="00AB03FA"/>
    <w:rPr>
      <w:rFonts w:cs="Wingdings"/>
    </w:rPr>
  </w:style>
  <w:style w:customStyle="true" w:styleId="ListLabel10" w:type="character">
    <w:name w:val="ListLabel 10"/>
    <w:rsid w:val="00AB03FA"/>
    <w:rPr>
      <w:rFonts w:cs="Symbol"/>
    </w:rPr>
  </w:style>
  <w:style w:customStyle="true" w:styleId="ListLabel11" w:type="character">
    <w:name w:val="ListLabel 11"/>
    <w:rsid w:val="00AB03FA"/>
    <w:rPr>
      <w:b w:val="false"/>
      <w:i w:val="false"/>
    </w:rPr>
  </w:style>
  <w:style w:customStyle="true" w:styleId="ListLabel12" w:type="character">
    <w:name w:val="ListLabel 12"/>
    <w:rsid w:val="00AB03FA"/>
    <w:rPr>
      <w:rFonts w:cs="Verdana"/>
    </w:rPr>
  </w:style>
  <w:style w:customStyle="true" w:styleId="ListLabel13" w:type="character">
    <w:name w:val="ListLabel 13"/>
    <w:rsid w:val="00AB03FA"/>
    <w:rPr>
      <w:rFonts w:cs="Courier New"/>
    </w:rPr>
  </w:style>
  <w:style w:customStyle="true" w:styleId="ListLabel14" w:type="character">
    <w:name w:val="ListLabel 14"/>
    <w:rsid w:val="00AB03FA"/>
    <w:rPr>
      <w:rFonts w:cs="Wingdings"/>
    </w:rPr>
  </w:style>
  <w:style w:customStyle="true" w:styleId="ListLabel15" w:type="character">
    <w:name w:val="ListLabel 15"/>
    <w:rsid w:val="00AB03FA"/>
    <w:rPr>
      <w:rFonts w:cs="Symbol"/>
    </w:rPr>
  </w:style>
  <w:style w:customStyle="true" w:styleId="ListLabel16" w:type="character">
    <w:name w:val="ListLabel 16"/>
    <w:rsid w:val="00AB03FA"/>
    <w:rPr>
      <w:b w:val="false"/>
      <w:i w:val="false"/>
    </w:rPr>
  </w:style>
  <w:style w:customStyle="true" w:styleId="ListLabel17" w:type="character">
    <w:name w:val="ListLabel 17"/>
    <w:rsid w:val="00AB03FA"/>
    <w:rPr>
      <w:rFonts w:cs="Verdana"/>
    </w:rPr>
  </w:style>
  <w:style w:customStyle="true" w:styleId="ListLabel18" w:type="character">
    <w:name w:val="ListLabel 18"/>
    <w:rsid w:val="00AB03FA"/>
    <w:rPr>
      <w:rFonts w:cs="Courier New"/>
    </w:rPr>
  </w:style>
  <w:style w:customStyle="true" w:styleId="ListLabel19" w:type="character">
    <w:name w:val="ListLabel 19"/>
    <w:rsid w:val="00AB03FA"/>
    <w:rPr>
      <w:rFonts w:cs="Wingdings"/>
    </w:rPr>
  </w:style>
  <w:style w:customStyle="true" w:styleId="ListLabel20" w:type="character">
    <w:name w:val="ListLabel 20"/>
    <w:rsid w:val="00AB03FA"/>
    <w:rPr>
      <w:rFonts w:cs="Symbol"/>
    </w:rPr>
  </w:style>
  <w:style w:customStyle="true" w:styleId="ListLabel21" w:type="character">
    <w:name w:val="ListLabel 21"/>
    <w:rsid w:val="00AB03FA"/>
    <w:rPr>
      <w:b w:val="false"/>
      <w:i w:val="false"/>
    </w:rPr>
  </w:style>
  <w:style w:customStyle="true" w:styleId="ListLabel22" w:type="character">
    <w:name w:val="ListLabel 22"/>
    <w:rsid w:val="00AB03FA"/>
    <w:rPr>
      <w:rFonts w:cs="Verdana"/>
    </w:rPr>
  </w:style>
  <w:style w:customStyle="true" w:styleId="ListLabel23" w:type="character">
    <w:name w:val="ListLabel 23"/>
    <w:rsid w:val="00AB03FA"/>
    <w:rPr>
      <w:rFonts w:cs="Courier New"/>
    </w:rPr>
  </w:style>
  <w:style w:customStyle="true" w:styleId="ListLabel24" w:type="character">
    <w:name w:val="ListLabel 24"/>
    <w:rsid w:val="00AB03FA"/>
    <w:rPr>
      <w:rFonts w:cs="Wingdings"/>
    </w:rPr>
  </w:style>
  <w:style w:customStyle="true" w:styleId="ListLabel25" w:type="character">
    <w:name w:val="ListLabel 25"/>
    <w:rsid w:val="00AB03FA"/>
    <w:rPr>
      <w:rFonts w:cs="Symbol"/>
    </w:rPr>
  </w:style>
  <w:style w:customStyle="true" w:styleId="ListLabel26" w:type="character">
    <w:name w:val="ListLabel 26"/>
    <w:rsid w:val="00AB03FA"/>
    <w:rPr>
      <w:b w:val="false"/>
      <w:i w:val="false"/>
    </w:rPr>
  </w:style>
  <w:style w:customStyle="true" w:styleId="ListLabel27" w:type="character">
    <w:name w:val="ListLabel 27"/>
    <w:rsid w:val="00AB03FA"/>
    <w:rPr>
      <w:rFonts w:cs="Verdana"/>
    </w:rPr>
  </w:style>
  <w:style w:customStyle="true" w:styleId="ListLabel28" w:type="character">
    <w:name w:val="ListLabel 28"/>
    <w:rsid w:val="00AB03FA"/>
    <w:rPr>
      <w:rFonts w:cs="Courier New"/>
    </w:rPr>
  </w:style>
  <w:style w:customStyle="true" w:styleId="ListLabel29" w:type="character">
    <w:name w:val="ListLabel 29"/>
    <w:rsid w:val="00AB03FA"/>
    <w:rPr>
      <w:rFonts w:cs="Wingdings"/>
    </w:rPr>
  </w:style>
  <w:style w:customStyle="true" w:styleId="ListLabel30" w:type="character">
    <w:name w:val="ListLabel 30"/>
    <w:rsid w:val="00AB03FA"/>
    <w:rPr>
      <w:rFonts w:cs="Symbol"/>
    </w:rPr>
  </w:style>
  <w:style w:customStyle="true" w:styleId="Heading" w:type="paragraph">
    <w:name w:val="Heading"/>
    <w:basedOn w:val="Normal"/>
    <w:next w:val="Textbody"/>
    <w:rsid w:val="00AB03FA"/>
    <w:pPr>
      <w:keepNext/>
      <w:tabs>
        <w:tab w:pos="720" w:val="left"/>
      </w:tabs>
      <w:suppressAutoHyphens/>
      <w:spacing w:after="120" w:before="240"/>
    </w:pPr>
    <w:rPr>
      <w:rFonts w:cs="Lohit Hindi" w:eastAsia="Droid Sans Fallback" w:hAnsi="Liberation Sans" w:ascii="Liberation Sans"/>
      <w:color w:val="00000A"/>
      <w:sz w:val="28"/>
      <w:szCs w:val="28"/>
      <w:lang w:val="en-US"/>
    </w:rPr>
  </w:style>
  <w:style w:customStyle="true" w:styleId="Textbody" w:type="paragraph">
    <w:name w:val="Text body"/>
    <w:basedOn w:val="Normal"/>
    <w:rsid w:val="00AB03FA"/>
    <w:pPr>
      <w:tabs>
        <w:tab w:pos="720" w:val="left"/>
      </w:tabs>
      <w:suppressAutoHyphens/>
      <w:spacing w:after="120"/>
    </w:pPr>
    <w:rPr>
      <w:rFonts w:cs="Arial" w:eastAsia="MS ??" w:hAnsi="Arial" w:ascii="Arial"/>
      <w:color w:val="00000A"/>
      <w:sz w:val="24"/>
      <w:szCs w:val="24"/>
      <w:lang w:val="en-US"/>
    </w:rPr>
  </w:style>
  <w:style w:styleId="Popis" w:type="paragraph">
    <w:name w:val="List"/>
    <w:basedOn w:val="Textbody"/>
    <w:rsid w:val="00AB03FA"/>
    <w:rPr>
      <w:rFonts w:cs="Lohit Hindi"/>
    </w:rPr>
  </w:style>
  <w:style w:styleId="Opisslike" w:type="paragraph">
    <w:name w:val="caption"/>
    <w:aliases w:val="Opis slike Char Char Char,Opis slike Char Char"/>
    <w:basedOn w:val="Normal"/>
    <w:link w:val="OpisslikeChar"/>
    <w:qFormat/>
    <w:rsid w:val="00AB03FA"/>
    <w:pPr>
      <w:suppressLineNumbers/>
      <w:tabs>
        <w:tab w:pos="720" w:val="left"/>
      </w:tabs>
      <w:suppressAutoHyphens/>
      <w:spacing w:after="120" w:before="120"/>
    </w:pPr>
    <w:rPr>
      <w:rFonts w:cs="Times New Roman" w:eastAsia="MS ??" w:hAnsi="Arial" w:ascii="Arial"/>
      <w:i/>
      <w:iCs/>
      <w:color w:val="00000A"/>
      <w:sz w:val="24"/>
      <w:szCs w:val="24"/>
      <w:lang w:val="en-US"/>
    </w:rPr>
  </w:style>
  <w:style w:customStyle="true" w:styleId="Index" w:type="paragraph">
    <w:name w:val="Index"/>
    <w:basedOn w:val="Normal"/>
    <w:rsid w:val="00AB03FA"/>
    <w:pPr>
      <w:suppressLineNumbers/>
      <w:tabs>
        <w:tab w:pos="720" w:val="left"/>
      </w:tabs>
      <w:suppressAutoHyphens/>
    </w:pPr>
    <w:rPr>
      <w:rFonts w:cs="Lohit Hindi" w:eastAsia="MS ??" w:hAnsi="Arial" w:ascii="Arial"/>
      <w:color w:val="00000A"/>
      <w:sz w:val="24"/>
      <w:szCs w:val="24"/>
      <w:lang w:val="en-US"/>
    </w:rPr>
  </w:style>
  <w:style w:styleId="Tekstkomentara" w:type="paragraph">
    <w:name w:val="annotation text"/>
    <w:basedOn w:val="Normal"/>
    <w:link w:val="TekstkomentaraChar"/>
    <w:rsid w:val="00AB03FA"/>
    <w:pPr>
      <w:tabs>
        <w:tab w:pos="720" w:val="left"/>
      </w:tabs>
      <w:suppressAutoHyphens/>
    </w:pPr>
    <w:rPr>
      <w:rFonts w:cs="Times New Roman" w:eastAsia="MS ??" w:hAnsi="Arial" w:ascii="Arial"/>
      <w:color w:val="00000A"/>
      <w:sz w:val="24"/>
      <w:szCs w:val="24"/>
      <w:lang w:val="en-US"/>
    </w:rPr>
  </w:style>
  <w:style w:customStyle="true" w:styleId="TekstkomentaraChar" w:type="character">
    <w:name w:val="Tekst komentara Char"/>
    <w:basedOn w:val="Zadanifontodlomka"/>
    <w:link w:val="Tekstkomentara"/>
    <w:rsid w:val="00AB03FA"/>
    <w:rPr>
      <w:rFonts w:cs="Times New Roman" w:eastAsia="MS ??" w:hAnsi="Arial" w:ascii="Arial"/>
      <w:color w:val="00000A"/>
      <w:sz w:val="24"/>
      <w:szCs w:val="24"/>
      <w:lang w:val="en-US"/>
    </w:rPr>
  </w:style>
  <w:style w:styleId="Predmetkomentara" w:type="paragraph">
    <w:name w:val="annotation subject"/>
    <w:basedOn w:val="Tekstkomentara"/>
    <w:link w:val="PredmetkomentaraChar"/>
    <w:uiPriority w:val="99"/>
    <w:rsid w:val="00AB03FA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AB03FA"/>
    <w:rPr>
      <w:rFonts w:cs="Times New Roman" w:eastAsia="MS ??" w:hAnsi="Arial" w:ascii="Arial"/>
      <w:b/>
      <w:bCs/>
      <w:color w:val="00000A"/>
      <w:sz w:val="24"/>
      <w:szCs w:val="24"/>
      <w:lang w:val="en-US"/>
    </w:rPr>
  </w:style>
  <w:style w:styleId="Revizija" w:type="paragraph">
    <w:name w:val="Revision"/>
    <w:uiPriority w:val="99"/>
    <w:rsid w:val="00AB03FA"/>
    <w:pPr>
      <w:tabs>
        <w:tab w:pos="720" w:val="left"/>
      </w:tabs>
      <w:suppressAutoHyphens/>
    </w:pPr>
    <w:rPr>
      <w:rFonts w:cs="Times New Roman" w:eastAsia="MS ??" w:hAnsi="Garamond" w:ascii="Garamond"/>
      <w:color w:val="00000A"/>
      <w:sz w:val="28"/>
      <w:szCs w:val="24"/>
      <w:lang w:val="en-US"/>
    </w:rPr>
  </w:style>
  <w:style w:styleId="Naglaeno" w:type="character">
    <w:name w:val="Strong"/>
    <w:uiPriority w:val="99"/>
    <w:qFormat/>
    <w:rsid w:val="00AB03FA"/>
    <w:rPr>
      <w:rFonts w:cs="Times New Roman"/>
      <w:b/>
      <w:bCs/>
    </w:rPr>
  </w:style>
  <w:style w:customStyle="true" w:styleId="Reetkatablice1" w:type="table">
    <w:name w:val="Rešetka tablice1"/>
    <w:basedOn w:val="Obinatablica"/>
    <w:next w:val="Reetkatablice"/>
    <w:uiPriority w:val="99"/>
    <w:rsid w:val="00AB03FA"/>
    <w:pPr>
      <w:spacing w:lineRule="auto" w:line="240" w:after="0"/>
    </w:pPr>
    <w:rPr>
      <w:rFonts w:cs="Arial" w:eastAsia="MS ??" w:hAnsi="Arial" w:ascii="Arial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binitekst" w:type="paragraph">
    <w:name w:val="Plain Text"/>
    <w:basedOn w:val="Normal"/>
    <w:link w:val="ObinitekstChar"/>
    <w:uiPriority w:val="99"/>
    <w:semiHidden/>
    <w:unhideWhenUsed/>
    <w:rsid w:val="00AB03FA"/>
    <w:pPr>
      <w:spacing w:lineRule="auto" w:line="240" w:after="0"/>
    </w:pPr>
    <w:rPr>
      <w:rFonts w:cs="Times New Roman" w:eastAsia="Calibri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AB03FA"/>
    <w:rPr>
      <w:rFonts w:cs="Times New Roman" w:eastAsia="Calibri" w:hAnsi="Consolas" w:ascii="Consolas"/>
      <w:sz w:val="21"/>
      <w:szCs w:val="21"/>
    </w:rPr>
  </w:style>
  <w:style w:customStyle="true" w:styleId="OpisslikeChar" w:type="character">
    <w:name w:val="Opis slike Char"/>
    <w:aliases w:val="Opis slike Char Char Char Char,Opis slike Char Char Char1"/>
    <w:link w:val="Opisslike"/>
    <w:rsid w:val="00AB03FA"/>
    <w:rPr>
      <w:rFonts w:cs="Times New Roman" w:eastAsia="MS ??" w:hAnsi="Arial" w:ascii="Arial"/>
      <w:i/>
      <w:iCs/>
      <w:color w:val="00000A"/>
      <w:sz w:val="24"/>
      <w:szCs w:val="24"/>
      <w:lang w:val="en-US"/>
    </w:rPr>
  </w:style>
  <w:style w:customStyle="true" w:styleId="BezproredaChar" w:type="character">
    <w:name w:val="Bez proreda Char"/>
    <w:link w:val="Bezproreda"/>
    <w:uiPriority w:val="1"/>
    <w:locked/>
    <w:rsid w:val="00AB03FA"/>
  </w:style>
  <w:style w:customStyle="true" w:styleId="font5" w:type="paragraph">
    <w:name w:val="font5"/>
    <w:basedOn w:val="Normal"/>
    <w:rsid w:val="00AB03FA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0"/>
      <w:szCs w:val="20"/>
      <w:lang w:eastAsia="hr-HR"/>
    </w:rPr>
  </w:style>
  <w:style w:customStyle="true" w:styleId="xl63" w:type="paragraph">
    <w:name w:val="xl63"/>
    <w:basedOn w:val="Normal"/>
    <w:rsid w:val="00AB03FA"/>
    <w:pP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4" w:type="paragraph">
    <w:name w:val="xl64"/>
    <w:basedOn w:val="Normal"/>
    <w:rsid w:val="00AB03FA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5" w:type="paragraph">
    <w:name w:val="xl65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6" w:type="paragraph">
    <w:name w:val="xl66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7" w:type="paragraph">
    <w:name w:val="xl67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both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8" w:type="paragraph">
    <w:name w:val="xl68"/>
    <w:basedOn w:val="Normal"/>
    <w:rsid w:val="00AB03FA"/>
    <w:pPr>
      <w:pBdr>
        <w:top w:space="0" w:sz="8" w:color="auto" w:val="single"/>
        <w:left w:space="18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ind w:firstLineChars="200" w:firstLine="200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9" w:type="paragraph">
    <w:name w:val="xl69"/>
    <w:basedOn w:val="Normal"/>
    <w:rsid w:val="00AB03FA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Arial" w:eastAsia="Times New Roman" w:hAnsi="Arial" w:asci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0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3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3E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3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3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D4C"/>
  </w:style>
  <w:style w:styleId="Naslov1" w:type="paragraph">
    <w:name w:val="heading 1"/>
    <w:basedOn w:val="Normal"/>
    <w:link w:val="Naslov1Char"/>
    <w:uiPriority w:val="9"/>
    <w:qFormat/>
    <w:rsid w:val="00D40E2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D13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C2A85"/>
  </w:style>
  <w:style w:styleId="Podnoje" w:type="paragraph">
    <w:name w:val="footer"/>
    <w:basedOn w:val="Normal"/>
    <w:link w:val="PodnojeChar"/>
    <w:uiPriority w:val="99"/>
    <w:unhideWhenUsed/>
    <w:rsid w:val="00BC2A8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C2A85"/>
  </w:style>
  <w:style w:styleId="Tijeloteksta" w:type="paragraph">
    <w:name w:val="Body Text"/>
    <w:basedOn w:val="Normal"/>
    <w:link w:val="TijelotekstaChar"/>
    <w:rsid w:val="009434B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434B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40E21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styleId="Hiperveza" w:type="character">
    <w:name w:val="Hyperlink"/>
    <w:basedOn w:val="Zadanifontodlomka"/>
    <w:uiPriority w:val="99"/>
    <w:unhideWhenUsed/>
    <w:rsid w:val="003D0C25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5160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099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Stpn-31/2016</izvorni_sadrzaj>
    <derivirana_varijabla naziv="DomainObject.Predmet.OznakaBroj_1">Stpn-31/2016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MODESTIA društvo s ograničenom odgovornošću za trgovinu</izvorni_sadrzaj>
    <derivirana_varijabla naziv="DomainObject.Predmet.StrankaFormated_1">  MODESTIA društvo s ograničenom odgovornošću za trgovinu</derivirana_varijabla>
  </DomainObject.Predmet.StrankaFormated>
  <DomainObject.Predmet.StrankaFormatedOIB>
    <izvorni_sadrzaj>  MODESTIA društvo s ograničenom odgovornošću za trgovinu, OIB 59416471625</izvorni_sadrzaj>
    <derivirana_varijabla naziv="DomainObject.Predmet.StrankaFormatedOIB_1">  MODESTIA društvo s ograničenom odgovornošću za trgovinu, OIB 59416471625</derivirana_varijabla>
  </DomainObject.Predmet.StrankaFormatedOIB>
  <DomainObject.Predmet.StrankaFormatedWithAdress>
    <izvorni_sadrzaj> MODESTIA društvo s ograničenom odgovornošću za trgovinu, Kopilica 62, 21000 Split</izvorni_sadrzaj>
    <derivirana_varijabla naziv="DomainObject.Predmet.StrankaFormatedWithAdress_1"> MODESTIA društvo s ograničenom odgovornošću za trgovinu, Kopilica 62, 21000 Split</derivirana_varijabla>
  </DomainObject.Predmet.StrankaFormatedWithAdress>
  <DomainObject.Predmet.StrankaFormatedWithAdressOIB>
    <izvorni_sadrzaj> MODESTIA društvo s ograničenom odgovornošću za trgovinu, OIB 59416471625, Kopilica 62, 21000 Split</izvorni_sadrzaj>
    <derivirana_varijabla naziv="DomainObject.Predmet.StrankaFormatedWithAdressOIB_1"> MODESTIA društvo s ograničenom odgovornošću za trgovinu, OIB 59416471625, Kopilica 62, 21000 Split</derivirana_varijabla>
  </DomainObject.Predmet.StrankaFormatedWithAdressOIB>
  <DomainObject.Predmet.StrankaWithAdress>
    <izvorni_sadrzaj>MODESTIA društvo s ograničenom odgovornošću za trgovinu Kopilica 62,21000 Split</izvorni_sadrzaj>
    <derivirana_varijabla naziv="DomainObject.Predmet.StrankaWithAdress_1">MODESTIA društvo s ograničenom odgovornošću za trgovinu Kopilica 62,21000 Split</derivirana_varijabla>
  </DomainObject.Predmet.StrankaWithAdress>
  <DomainObject.Predmet.StrankaWithAdressOIB>
    <izvorni_sadrzaj>MODESTIA društvo s ograničenom odgovornošću za trgovinu, OIB 59416471625, Kopilica 62,21000 Split</izvorni_sadrzaj>
    <derivirana_varijabla naziv="DomainObject.Predmet.StrankaWithAdressOIB_1">MODESTIA društvo s ograničenom odgovornošću za trgovinu, OIB 59416471625, Kopilica 62,21000 Split</derivirana_varijabla>
  </DomainObject.Predmet.StrankaWithAdressOIB>
  <DomainObject.Predmet.StrankaNazivFormated>
    <izvorni_sadrzaj>MODESTIA društvo s ograničenom odgovornošću za trgovinu</izvorni_sadrzaj>
    <derivirana_varijabla naziv="DomainObject.Predmet.StrankaNazivFormated_1">MODESTIA društvo s ograničenom odgovornošću za trgovinu</derivirana_varijabla>
  </DomainObject.Predmet.StrankaNazivFormated>
  <DomainObject.Predmet.StrankaNazivFormatedOIB>
    <izvorni_sadrzaj>MODESTIA društvo s ograničenom odgovornošću za trgovinu, OIB 59416471625</izvorni_sadrzaj>
    <derivirana_varijabla naziv="DomainObject.Predmet.StrankaNazivFormatedOIB_1">MODESTIA društvo s ograničenom odgovornošću za trgovinu, OIB 59416471625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MODESTIA društvo s ograničenom odgovornošću za trgovinu</item>
    </izvorni_sadrzaj>
    <derivirana_varijabla naziv="DomainObject.Predmet.StrankaListFormated_1">
      <item>MODESTIA društvo s ograničenom odgovornošću za trgovinu</item>
    </derivirana_varijabla>
  </DomainObject.Predmet.StrankaListFormated>
  <DomainObject.Predmet.StrankaListFormatedOIB>
    <izvorni_sadrzaj>
      <item>MODESTIA društvo s ograničenom odgovornošću za trgovinu, OIB 59416471625</item>
    </izvorni_sadrzaj>
    <derivirana_varijabla naziv="DomainObject.Predmet.StrankaListFormatedOIB_1">
      <item>MODESTIA društvo s ograničenom odgovornošću za trgovinu, OIB 59416471625</item>
    </derivirana_varijabla>
  </DomainObject.Predmet.StrankaListFormatedOIB>
  <DomainObject.Predmet.StrankaListFormatedWithAdress>
    <izvorni_sadrzaj>
      <item>MODESTIA društvo s ograničenom odgovornošću za trgovinu, Kopilica 62, 21000 Split</item>
    </izvorni_sadrzaj>
    <derivirana_varijabla naziv="DomainObject.Predmet.StrankaListFormatedWithAdress_1">
      <item>MODESTIA društvo s ograničenom odgovornošću za trgovinu, Kopilica 62, 21000 Split</item>
    </derivirana_varijabla>
  </DomainObject.Predmet.StrankaListFormatedWithAdress>
  <DomainObject.Predmet.StrankaListFormatedWithAdressOIB>
    <izvorni_sadrzaj>
      <item>MODESTIA društvo s ograničenom odgovornošću za trgovinu, OIB 59416471625, Kopilica 62, 21000 Split</item>
    </izvorni_sadrzaj>
    <derivirana_varijabla naziv="DomainObject.Predmet.StrankaListFormatedWithAdressOIB_1">
      <item>MODESTIA društvo s ograničenom odgovornošću za trgovinu, OIB 59416471625, Kopilica 62, 21000 Split</item>
    </derivirana_varijabla>
  </DomainObject.Predmet.StrankaListFormatedWithAdressOIB>
  <DomainObject.Predmet.StrankaListNazivFormated>
    <izvorni_sadrzaj>
      <item>MODESTIA društvo s ograničenom odgovornošću za trgovinu</item>
    </izvorni_sadrzaj>
    <derivirana_varijabla naziv="DomainObject.Predmet.StrankaListNazivFormated_1">
      <item>MODESTIA društvo s ograničenom odgovornošću za trgovinu</item>
    </derivirana_varijabla>
  </DomainObject.Predmet.StrankaListNazivFormated>
  <DomainObject.Predmet.StrankaListNazivFormatedOIB>
    <izvorni_sadrzaj>
      <item>MODESTIA društvo s ograničenom odgovornošću za trgovinu, OIB 59416471625</item>
    </izvorni_sadrzaj>
    <derivirana_varijabla naziv="DomainObject.Predmet.StrankaListNazivFormatedOIB_1">
      <item>MODESTIA društvo s ograničenom odgovornošću za trgovinu, OIB 59416471625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MODESTIA društvo s ograničenom odgovornošću za trgovinu</izvorni_sadrzaj>
    <derivirana_varijabla naziv="DomainObject.Predmet.StrankaIDrugi_1">MODESTIA društvo s ograničenom odgovornošću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MODESTIA društvo s ograničenom odgovornošću za trgovinu, OIB 59416471625, Kopilica 62, 21000 Split</izvorni_sadrzaj>
    <derivirana_varijabla naziv="DomainObject.Predmet.StrankaIDrugiAdressOIB_1">MODESTIA društvo s ograničenom odgovornošću za trgovinu, OIB 59416471625, Kopilica 62,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MODESTIA društvo s ograničenom odgovornošću za trgovinu</item>
    </izvorni_sadrzaj>
    <derivirana_varijabla naziv="DomainObject.Predmet.SudioniciListNaziv_1">
      <item>MODESTIA društvo s ograničenom odgovornošću za trgovinu</item>
    </derivirana_varijabla>
  </DomainObject.Predmet.SudioniciListNaziv>
  <DomainObject.Predmet.SudioniciListAdressOIB>
    <izvorni_sadrzaj>
      <item>MODESTIA društvo s ograničenom odgovornošću za trgovinu, OIB 59416471625, Kopilica 62,21000 Split</item>
    </izvorni_sadrzaj>
    <derivirana_varijabla naziv="DomainObject.Predmet.SudioniciListAdressOIB_1">
      <item>MODESTIA društvo s ograničenom odgovornošću za trgovinu, OIB 59416471625, Kopilica 62,21000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59416471625</item>
    </izvorni_sadrzaj>
    <derivirana_varijabla naziv="DomainObject.Predmet.SudioniciListNazivOIB_1">
      <item>, OIB 59416471625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10852-C528-419D-AEDE-F746951A5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1152</properties:Words>
  <properties:Characters>6628</properties:Characters>
  <properties:Lines>256</properties:Lines>
  <properties:Paragraphs>177</properties:Paragraphs>
  <properties:TotalTime>498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2015-04-14T13:49:00Z</dcterms:created>
  <dc:creator>Ana Golub Gruić</dc:creator>
  <cp:lastModifiedBy>Ana Golub Gruić</cp:lastModifiedBy>
  <cp:lastPrinted>2016-07-08T08:03:00Z</cp:lastPrinted>
  <dcterms:modified xmlns:xsi="http://www.w3.org/2001/XMLSchema-instance" xsi:type="dcterms:W3CDTF">2016-07-08T08:29:00Z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