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beddc" w14:paraId="e3beddc" w:rsidRDefault="008C5ADF" w:rsidP="00FB07B7" w:rsidR="008C5ADF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r w:rsidR="00034703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8C5ADF" w:rsidP="00230A83" w:rsidR="008C5ADF" w:rsidRPr="00230A83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 xml:space="preserve">Posl. br.6-St. </w:t>
      </w:r>
      <w:r>
        <w:rPr>
          <w:rFonts w:hAnsi="Times New Roman" w:ascii="Times New Roman"/>
          <w:b/>
          <w:lang w:eastAsia="hr-HR"/>
        </w:rPr>
        <w:t>444/2013-</w:t>
      </w:r>
      <w:r w:rsidR="00FC36EF">
        <w:rPr>
          <w:rFonts w:hAnsi="Times New Roman" w:ascii="Times New Roman"/>
          <w:b/>
          <w:lang w:eastAsia="hr-HR"/>
        </w:rPr>
        <w:t>343</w:t>
      </w:r>
    </w:p>
    <w:p w:rsidRDefault="008C5ADF" w:rsidP="00230A83" w:rsidR="008C5ADF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230A83">
      <w:pPr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Z A K L J U Č A K 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lang w:eastAsia="hr-HR"/>
        </w:rPr>
        <w:t>Trgovački sud u Splitu, Stalna služba u Dubrovniku, po sucu tog suda Srđanu Gavraniću kao stečajnom sucu u stečajnom postupku nad dužnikom</w:t>
      </w:r>
      <w:r w:rsidRPr="00562965">
        <w:rPr>
          <w:rFonts w:hAnsi="Times New Roman" w:ascii="Times New Roman"/>
        </w:rPr>
        <w:t xml:space="preserve"> CVIJETA društvo s ograničenom odgovornošću za poslovanje nekretninama „u stečaju“, Dubrovnik, Riječka bb, MBS: 090009550, OIB: 38062688538, zastupano po stečajnom upravitelju Ivanki Sušić iz Dubrovnika, dana </w:t>
      </w:r>
      <w:r w:rsidR="00FC36EF">
        <w:rPr>
          <w:rFonts w:hAnsi="Times New Roman" w:ascii="Times New Roman"/>
        </w:rPr>
        <w:t>1</w:t>
      </w:r>
      <w:r w:rsidR="000E25D2">
        <w:rPr>
          <w:rFonts w:hAnsi="Times New Roman" w:ascii="Times New Roman"/>
        </w:rPr>
        <w:t>8</w:t>
      </w:r>
      <w:r w:rsidR="00FC36EF">
        <w:rPr>
          <w:rFonts w:hAnsi="Times New Roman" w:ascii="Times New Roman"/>
        </w:rPr>
        <w:t xml:space="preserve">. svibnja </w:t>
      </w:r>
      <w:r>
        <w:rPr>
          <w:rFonts w:hAnsi="Times New Roman" w:ascii="Times New Roman"/>
        </w:rPr>
        <w:t>201</w:t>
      </w:r>
      <w:r w:rsidR="007C4D33">
        <w:rPr>
          <w:rFonts w:hAnsi="Times New Roman" w:ascii="Times New Roman"/>
        </w:rPr>
        <w:t>7</w:t>
      </w:r>
      <w:r w:rsidRPr="00562965">
        <w:rPr>
          <w:rFonts w:hAnsi="Times New Roman" w:ascii="Times New Roman"/>
        </w:rPr>
        <w:t xml:space="preserve">. godine, 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z a k l j u č i o   j e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562965" w:rsidR="008C5ADF" w:rsidRPr="00562965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b/>
        </w:rPr>
        <w:t>I.</w:t>
      </w:r>
      <w:r w:rsidRPr="00562965">
        <w:rPr>
          <w:rFonts w:hAnsi="Times New Roman" w:ascii="Times New Roman"/>
        </w:rPr>
        <w:tab/>
      </w:r>
      <w:r w:rsidRPr="00562965">
        <w:rPr>
          <w:rFonts w:hAnsi="Times New Roman" w:ascii="Times New Roman"/>
        </w:rPr>
        <w:tab/>
        <w:t>Određuje se u stečajnom postupku prodaja dijela imovine stečajnog dužnika i to oznake kat. čestice:</w:t>
      </w:r>
    </w:p>
    <w:p w:rsidRDefault="008C5ADF" w:rsidP="000E5398" w:rsidR="001446D3" w:rsidRPr="001446D3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</w:rPr>
        <w:tab/>
      </w:r>
      <w:r w:rsidR="000E5398">
        <w:rPr>
          <w:rFonts w:hAnsi="Times New Roman" w:ascii="Times New Roman"/>
        </w:rPr>
        <w:t>-</w:t>
      </w:r>
      <w:r w:rsidR="001446D3" w:rsidRPr="001446D3">
        <w:rPr>
          <w:rFonts w:hAnsi="Times New Roman" w:ascii="Times New Roman"/>
        </w:rPr>
        <w:t xml:space="preserve"> </w:t>
      </w:r>
      <w:r w:rsidR="001446D3" w:rsidRPr="001446D3">
        <w:rPr>
          <w:rFonts w:hAnsi="Times New Roman" w:ascii="Times New Roman"/>
          <w:b/>
        </w:rPr>
        <w:t>791</w:t>
      </w:r>
      <w:r w:rsidR="001446D3" w:rsidRPr="001446D3">
        <w:rPr>
          <w:rFonts w:hAnsi="Times New Roman" w:ascii="Times New Roman"/>
        </w:rPr>
        <w:t xml:space="preserve"> oranica, z.ul. 605 K.O. Čibača, </w:t>
      </w:r>
      <w:r w:rsidR="001446D3" w:rsidRPr="001446D3">
        <w:rPr>
          <w:rFonts w:hAnsi="Times New Roman" w:ascii="Times New Roman"/>
          <w:b/>
        </w:rPr>
        <w:t>1008</w:t>
      </w:r>
      <w:r w:rsidR="001446D3" w:rsidRPr="001446D3">
        <w:rPr>
          <w:rFonts w:hAnsi="Times New Roman" w:ascii="Times New Roman"/>
        </w:rPr>
        <w:t xml:space="preserve"> potok i </w:t>
      </w:r>
      <w:r w:rsidR="001446D3" w:rsidRPr="001446D3">
        <w:rPr>
          <w:rFonts w:hAnsi="Times New Roman" w:ascii="Times New Roman"/>
          <w:b/>
        </w:rPr>
        <w:t>1009</w:t>
      </w:r>
      <w:r w:rsidR="001446D3" w:rsidRPr="001446D3">
        <w:rPr>
          <w:rFonts w:hAnsi="Times New Roman" w:ascii="Times New Roman"/>
        </w:rPr>
        <w:t xml:space="preserve"> potok, z.ul. 605 K.O. Čibača</w:t>
      </w:r>
      <w:r w:rsidR="00BE21CD">
        <w:rPr>
          <w:rFonts w:hAnsi="Times New Roman" w:ascii="Times New Roman"/>
        </w:rPr>
        <w:t>.</w:t>
      </w:r>
    </w:p>
    <w:p w:rsidRDefault="008C5ADF" w:rsidP="00562965" w:rsidR="008C5ADF" w:rsidRPr="00AD7542">
      <w:pPr>
        <w:tabs>
          <w:tab w:pos="709" w:val="left"/>
        </w:tabs>
        <w:ind w:left="709"/>
        <w:jc w:val="both"/>
        <w:rPr>
          <w:rFonts w:hAnsi="Times New Roman" w:ascii="Times New Roman"/>
          <w:sz w:val="16"/>
          <w:szCs w:val="16"/>
        </w:rPr>
      </w:pPr>
    </w:p>
    <w:p w:rsidRDefault="008C5ADF" w:rsidP="00562965" w:rsidR="008C5ADF" w:rsidRPr="00562965">
      <w:pPr>
        <w:ind w:hanging="705" w:left="705"/>
        <w:jc w:val="both"/>
        <w:rPr>
          <w:rFonts w:hAnsi="Times New Roman" w:ascii="Times New Roman"/>
          <w:u w:val="single"/>
        </w:rPr>
      </w:pPr>
      <w:r w:rsidRPr="00562965">
        <w:rPr>
          <w:rFonts w:hAnsi="Times New Roman" w:ascii="Times New Roman"/>
          <w:b/>
        </w:rPr>
        <w:t>II.</w:t>
      </w:r>
      <w:r w:rsidRPr="00562965">
        <w:rPr>
          <w:rFonts w:hAnsi="Times New Roman" w:ascii="Times New Roman"/>
          <w:b/>
        </w:rPr>
        <w:tab/>
      </w:r>
      <w:r w:rsidRPr="00562965">
        <w:rPr>
          <w:rFonts w:hAnsi="Times New Roman" w:ascii="Times New Roman"/>
        </w:rPr>
        <w:t>Za imovinu iz točke I. ove odluke</w:t>
      </w:r>
      <w:r w:rsidR="005A5C1D">
        <w:rPr>
          <w:rFonts w:hAnsi="Times New Roman" w:ascii="Times New Roman"/>
        </w:rPr>
        <w:t xml:space="preserve"> </w:t>
      </w:r>
      <w:r w:rsidR="000E5398">
        <w:rPr>
          <w:rFonts w:hAnsi="Times New Roman" w:ascii="Times New Roman"/>
        </w:rPr>
        <w:t xml:space="preserve">oznake </w:t>
      </w:r>
      <w:r w:rsidR="0055646A" w:rsidRPr="0055646A">
        <w:rPr>
          <w:rFonts w:hAnsi="Times New Roman" w:ascii="Times New Roman"/>
        </w:rPr>
        <w:t>kat. čestice</w:t>
      </w:r>
      <w:r w:rsidR="0055646A">
        <w:rPr>
          <w:rFonts w:hAnsi="Times New Roman" w:ascii="Times New Roman"/>
        </w:rPr>
        <w:t xml:space="preserve"> </w:t>
      </w:r>
      <w:r w:rsidR="005A5C1D">
        <w:rPr>
          <w:rFonts w:hAnsi="Times New Roman" w:ascii="Times New Roman"/>
        </w:rPr>
        <w:t>:</w:t>
      </w:r>
    </w:p>
    <w:p w:rsidRDefault="000E5398" w:rsidP="006A5B6F" w:rsidR="006A5B6F" w:rsidRPr="00554214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5B612F">
        <w:rPr>
          <w:rFonts w:hAnsi="Times New Roman" w:ascii="Times New Roman"/>
        </w:rPr>
        <w:t xml:space="preserve"> </w:t>
      </w:r>
      <w:r w:rsidR="006A5B6F" w:rsidRPr="00554214">
        <w:rPr>
          <w:rFonts w:hAnsi="Times New Roman" w:ascii="Times New Roman"/>
          <w:b/>
        </w:rPr>
        <w:t>791</w:t>
      </w:r>
      <w:r w:rsidR="006A5B6F" w:rsidRPr="00554214">
        <w:rPr>
          <w:rFonts w:hAnsi="Times New Roman" w:ascii="Times New Roman"/>
        </w:rPr>
        <w:t xml:space="preserve"> oranica, z.ul. 605 K.O.</w:t>
      </w:r>
      <w:r w:rsidR="006A5B6F">
        <w:rPr>
          <w:rFonts w:hAnsi="Times New Roman" w:ascii="Times New Roman"/>
        </w:rPr>
        <w:t xml:space="preserve"> Čibača, </w:t>
      </w:r>
      <w:r w:rsidR="006A5B6F" w:rsidRPr="00554214">
        <w:rPr>
          <w:rFonts w:hAnsi="Times New Roman" w:ascii="Times New Roman"/>
          <w:b/>
        </w:rPr>
        <w:t>1008</w:t>
      </w:r>
      <w:r w:rsidR="006A5B6F" w:rsidRPr="00554214">
        <w:rPr>
          <w:rFonts w:hAnsi="Times New Roman" w:ascii="Times New Roman"/>
        </w:rPr>
        <w:t xml:space="preserve"> potok i </w:t>
      </w:r>
      <w:r w:rsidR="006A5B6F" w:rsidRPr="00554214">
        <w:rPr>
          <w:rFonts w:hAnsi="Times New Roman" w:ascii="Times New Roman"/>
          <w:b/>
        </w:rPr>
        <w:t>1009</w:t>
      </w:r>
      <w:r w:rsidR="006A5B6F" w:rsidRPr="00554214">
        <w:rPr>
          <w:rFonts w:hAnsi="Times New Roman" w:ascii="Times New Roman"/>
        </w:rPr>
        <w:t xml:space="preserve"> potok, z.ul. 605 K.O. Čibača,</w:t>
      </w:r>
      <w:r w:rsidR="006A5B6F">
        <w:rPr>
          <w:rFonts w:hAnsi="Times New Roman" w:ascii="Times New Roman"/>
        </w:rPr>
        <w:t xml:space="preserve"> u </w:t>
      </w:r>
      <w:r>
        <w:rPr>
          <w:rFonts w:hAnsi="Times New Roman" w:ascii="Times New Roman"/>
        </w:rPr>
        <w:t>utvrđuje se vrijednost</w:t>
      </w:r>
      <w:r w:rsidRPr="0055646A">
        <w:rPr>
          <w:rFonts w:hAnsi="Times New Roman" w:ascii="Times New Roman"/>
        </w:rPr>
        <w:t xml:space="preserve"> </w:t>
      </w:r>
      <w:r w:rsidR="006A5B6F">
        <w:rPr>
          <w:rFonts w:hAnsi="Times New Roman" w:ascii="Times New Roman"/>
        </w:rPr>
        <w:t>iznosu 1.31</w:t>
      </w:r>
      <w:r w:rsidR="00860D45">
        <w:rPr>
          <w:rFonts w:hAnsi="Times New Roman" w:ascii="Times New Roman"/>
        </w:rPr>
        <w:t>0</w:t>
      </w:r>
      <w:r w:rsidR="006A5B6F">
        <w:rPr>
          <w:rFonts w:hAnsi="Times New Roman" w:ascii="Times New Roman"/>
        </w:rPr>
        <w:t>.</w:t>
      </w:r>
      <w:r w:rsidR="00860D45">
        <w:rPr>
          <w:rFonts w:hAnsi="Times New Roman" w:ascii="Times New Roman"/>
        </w:rPr>
        <w:t>0</w:t>
      </w:r>
      <w:r>
        <w:rPr>
          <w:rFonts w:hAnsi="Times New Roman" w:ascii="Times New Roman"/>
        </w:rPr>
        <w:t>00,00 kuna.</w:t>
      </w:r>
    </w:p>
    <w:p w:rsidRDefault="005B612F" w:rsidP="00E14DE4" w:rsidR="005B612F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Imovina iz </w:t>
      </w:r>
      <w:r w:rsidR="00BE21CD">
        <w:rPr>
          <w:rFonts w:hAnsi="Times New Roman" w:ascii="Times New Roman"/>
        </w:rPr>
        <w:t xml:space="preserve">ove </w:t>
      </w:r>
      <w:r>
        <w:rPr>
          <w:rFonts w:hAnsi="Times New Roman" w:ascii="Times New Roman"/>
        </w:rPr>
        <w:t>točke prodaje se kao cjelina.</w:t>
      </w:r>
    </w:p>
    <w:p w:rsidRDefault="00E14DE4" w:rsidP="00E14DE4" w:rsidR="00E14DE4" w:rsidRPr="00AD7542">
      <w:pPr>
        <w:ind w:left="705"/>
        <w:jc w:val="both"/>
        <w:rPr>
          <w:rFonts w:hAnsi="Times New Roman" w:ascii="Times New Roman"/>
          <w:sz w:val="16"/>
          <w:szCs w:val="16"/>
        </w:rPr>
      </w:pPr>
    </w:p>
    <w:p w:rsidRDefault="008C5ADF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III.</w:t>
      </w:r>
      <w:r w:rsidRPr="00562965">
        <w:rPr>
          <w:rFonts w:hAnsi="Times New Roman" w:ascii="Times New Roman"/>
          <w:b/>
          <w:lang w:eastAsia="hr-HR"/>
        </w:rPr>
        <w:tab/>
      </w:r>
      <w:r w:rsidR="004964BE" w:rsidRPr="004964BE">
        <w:rPr>
          <w:rFonts w:hAnsi="Times New Roman" w:ascii="Times New Roman"/>
          <w:lang w:eastAsia="hr-HR"/>
        </w:rPr>
        <w:t xml:space="preserve">Imovina iz točke I. ove odluke prodavati će se na </w:t>
      </w:r>
      <w:r w:rsidR="004964BE" w:rsidRPr="004964BE">
        <w:rPr>
          <w:rFonts w:hAnsi="Times New Roman" w:ascii="Times New Roman"/>
          <w:b/>
          <w:lang w:eastAsia="hr-HR"/>
        </w:rPr>
        <w:t>1. (prvoj) usmenoj javnoj dražbi</w:t>
      </w:r>
      <w:r w:rsidR="004964BE" w:rsidRPr="004964BE">
        <w:rPr>
          <w:rFonts w:hAnsi="Times New Roman" w:ascii="Times New Roman"/>
          <w:lang w:eastAsia="hr-HR"/>
        </w:rPr>
        <w:t>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4964BE" w:rsidP="004964BE" w:rsidR="004964BE" w:rsidRPr="004964BE">
      <w:pPr>
        <w:ind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>Imovina iz točke I. ove odluke ne može se prodati: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8C5ADF" w:rsidP="004964BE" w:rsidR="008C5ADF" w:rsidRPr="00AD7542">
      <w:pPr>
        <w:ind w:hanging="705" w:left="705"/>
        <w:jc w:val="both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AD404D" w:rsidR="00AD404D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b/>
        </w:rPr>
        <w:t>IV.</w:t>
      </w:r>
      <w:r w:rsidRPr="00562965">
        <w:rPr>
          <w:rFonts w:hAnsi="Times New Roman" w:ascii="Times New Roman"/>
          <w:b/>
        </w:rPr>
        <w:tab/>
      </w:r>
      <w:r w:rsidRPr="00562965">
        <w:rPr>
          <w:rFonts w:hAnsi="Times New Roman" w:ascii="Times New Roman"/>
        </w:rPr>
        <w:t xml:space="preserve">Na imovini iz točke I. ove odluke postoji razlučno pravo </w:t>
      </w:r>
      <w:r w:rsidR="00A14F65">
        <w:rPr>
          <w:rFonts w:hAnsi="Times New Roman" w:ascii="Times New Roman"/>
        </w:rPr>
        <w:t>i tereti:</w:t>
      </w:r>
      <w:r w:rsidRPr="00562965">
        <w:rPr>
          <w:rFonts w:hAnsi="Times New Roman" w:ascii="Times New Roman"/>
        </w:rPr>
        <w:t xml:space="preserve"> </w:t>
      </w:r>
    </w:p>
    <w:p w:rsidRDefault="00471E62" w:rsidP="00824443" w:rsidR="00A2611D">
      <w:pPr>
        <w:ind w:left="705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- </w:t>
      </w:r>
      <w:r w:rsidR="00A2611D" w:rsidRPr="00A2611D">
        <w:rPr>
          <w:rFonts w:hAnsi="Times New Roman" w:ascii="Times New Roman"/>
          <w:b/>
          <w:lang w:eastAsia="hr-HR"/>
        </w:rPr>
        <w:t>791</w:t>
      </w:r>
      <w:r w:rsidR="00A2611D" w:rsidRPr="00A2611D">
        <w:rPr>
          <w:rFonts w:hAnsi="Times New Roman" w:ascii="Times New Roman"/>
          <w:lang w:eastAsia="hr-HR"/>
        </w:rPr>
        <w:t xml:space="preserve"> oranica, z.ul. 605 K.O. </w:t>
      </w:r>
      <w:r w:rsidR="001F39CA">
        <w:rPr>
          <w:rFonts w:hAnsi="Times New Roman" w:ascii="Times New Roman"/>
          <w:lang w:eastAsia="hr-HR"/>
        </w:rPr>
        <w:t>Čibača</w:t>
      </w:r>
      <w:r w:rsidR="00A2611D" w:rsidRPr="00A2611D">
        <w:rPr>
          <w:rFonts w:hAnsi="Times New Roman" w:ascii="Times New Roman"/>
          <w:lang w:eastAsia="hr-HR"/>
        </w:rPr>
        <w:t xml:space="preserve"> </w:t>
      </w:r>
    </w:p>
    <w:p w:rsidRDefault="00A2611D" w:rsidP="00A2611D" w:rsidR="00A2611D">
      <w:pPr>
        <w:ind w:left="1416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- </w:t>
      </w:r>
      <w:r w:rsidR="00A14F65" w:rsidRPr="00A14F65">
        <w:rPr>
          <w:rFonts w:hAnsi="Times New Roman" w:ascii="Times New Roman"/>
          <w:lang w:eastAsia="hr-HR"/>
        </w:rPr>
        <w:t xml:space="preserve">razlučno pravo </w:t>
      </w:r>
      <w:r w:rsidR="00824443" w:rsidRPr="00824443">
        <w:rPr>
          <w:rFonts w:hAnsi="Times New Roman" w:ascii="Times New Roman"/>
          <w:lang w:eastAsia="hr-HR"/>
        </w:rPr>
        <w:t xml:space="preserve">u korist Raiffeisenbank Austria d.d. i Republika Hrvatska, </w:t>
      </w:r>
    </w:p>
    <w:p w:rsidRDefault="00A2611D" w:rsidP="00B63EE8" w:rsidR="00824443" w:rsidRPr="00824443">
      <w:pPr>
        <w:ind w:left="1416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-</w:t>
      </w:r>
      <w:r w:rsidR="00824443" w:rsidRPr="00824443">
        <w:rPr>
          <w:rFonts w:hAnsi="Times New Roman" w:ascii="Times New Roman"/>
          <w:lang w:eastAsia="hr-HR"/>
        </w:rPr>
        <w:t xml:space="preserve"> pravo služnosti prolaza i provoza u širini od 2,5 metara na teret čest. zem. 791 a na korist nekretnina označenih </w:t>
      </w:r>
      <w:r w:rsidR="00EA2F13">
        <w:rPr>
          <w:rFonts w:hAnsi="Times New Roman" w:ascii="Times New Roman"/>
          <w:lang w:eastAsia="hr-HR"/>
        </w:rPr>
        <w:t xml:space="preserve">pod </w:t>
      </w:r>
      <w:r w:rsidR="00824443" w:rsidRPr="00824443">
        <w:rPr>
          <w:rFonts w:hAnsi="Times New Roman" w:ascii="Times New Roman"/>
          <w:lang w:eastAsia="hr-HR"/>
        </w:rPr>
        <w:t>D, E, F, G i H;</w:t>
      </w:r>
    </w:p>
    <w:p w:rsidRDefault="00824443" w:rsidP="00C2194D" w:rsidR="00C2194D" w:rsidRPr="00C2194D">
      <w:pPr>
        <w:ind w:hanging="705" w:left="705"/>
        <w:jc w:val="both"/>
        <w:rPr>
          <w:rFonts w:hAnsi="Times New Roman" w:ascii="Times New Roman"/>
          <w:lang w:eastAsia="hr-HR"/>
        </w:rPr>
      </w:pPr>
      <w:r w:rsidRPr="00824443">
        <w:rPr>
          <w:rFonts w:hAnsi="Times New Roman" w:ascii="Times New Roman"/>
          <w:b/>
          <w:lang w:eastAsia="hr-HR"/>
        </w:rPr>
        <w:tab/>
      </w:r>
      <w:r w:rsidR="00C2194D">
        <w:rPr>
          <w:rFonts w:hAnsi="Times New Roman" w:ascii="Times New Roman"/>
          <w:lang w:eastAsia="hr-HR"/>
        </w:rPr>
        <w:t xml:space="preserve">- </w:t>
      </w:r>
      <w:r w:rsidR="00C2194D" w:rsidRPr="00C2194D">
        <w:rPr>
          <w:rFonts w:hAnsi="Times New Roman" w:ascii="Times New Roman"/>
          <w:b/>
          <w:lang w:eastAsia="hr-HR"/>
        </w:rPr>
        <w:t>1008</w:t>
      </w:r>
      <w:r w:rsidR="00C2194D" w:rsidRPr="00C2194D">
        <w:rPr>
          <w:rFonts w:hAnsi="Times New Roman" w:ascii="Times New Roman"/>
          <w:lang w:eastAsia="hr-HR"/>
        </w:rPr>
        <w:t xml:space="preserve"> potok i </w:t>
      </w:r>
      <w:r w:rsidR="00C2194D" w:rsidRPr="00C2194D">
        <w:rPr>
          <w:rFonts w:hAnsi="Times New Roman" w:ascii="Times New Roman"/>
          <w:b/>
          <w:lang w:eastAsia="hr-HR"/>
        </w:rPr>
        <w:t>1009</w:t>
      </w:r>
      <w:r w:rsidR="00C2194D" w:rsidRPr="00C2194D">
        <w:rPr>
          <w:rFonts w:hAnsi="Times New Roman" w:ascii="Times New Roman"/>
          <w:lang w:eastAsia="hr-HR"/>
        </w:rPr>
        <w:t xml:space="preserve"> potok, z.ul. 605 K.O. Čibača,</w:t>
      </w:r>
    </w:p>
    <w:p w:rsidRDefault="008B3D29" w:rsidP="00824443" w:rsidR="00824443" w:rsidRPr="00824443">
      <w:pPr>
        <w:ind w:hanging="705" w:left="705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r w:rsidR="00C2194D">
        <w:rPr>
          <w:rFonts w:hAnsi="Times New Roman" w:ascii="Times New Roman"/>
          <w:lang w:eastAsia="hr-HR"/>
        </w:rPr>
        <w:tab/>
      </w:r>
      <w:r w:rsidR="00C2194D">
        <w:rPr>
          <w:rFonts w:hAnsi="Times New Roman" w:ascii="Times New Roman"/>
          <w:lang w:eastAsia="hr-HR"/>
        </w:rPr>
        <w:tab/>
        <w:t xml:space="preserve">- </w:t>
      </w:r>
      <w:r w:rsidR="00A14F65" w:rsidRPr="00A14F65">
        <w:rPr>
          <w:rFonts w:hAnsi="Times New Roman" w:ascii="Times New Roman"/>
          <w:lang w:eastAsia="hr-HR"/>
        </w:rPr>
        <w:t xml:space="preserve">razlučno pravo </w:t>
      </w:r>
      <w:r w:rsidR="00824443" w:rsidRPr="00824443">
        <w:rPr>
          <w:rFonts w:hAnsi="Times New Roman" w:ascii="Times New Roman"/>
          <w:lang w:eastAsia="hr-HR"/>
        </w:rPr>
        <w:t>u korist Raiffeisenbank Au</w:t>
      </w:r>
      <w:r w:rsidR="00EA2F13">
        <w:rPr>
          <w:rFonts w:hAnsi="Times New Roman" w:ascii="Times New Roman"/>
          <w:lang w:eastAsia="hr-HR"/>
        </w:rPr>
        <w:t>stria d.d. i Republika Hrvatska.</w:t>
      </w:r>
    </w:p>
    <w:p w:rsidRDefault="008B3D29" w:rsidP="00824443" w:rsidR="001C774E" w:rsidRPr="00F0279F">
      <w:pPr>
        <w:ind w:left="705"/>
        <w:jc w:val="both"/>
        <w:rPr>
          <w:rFonts w:hAnsi="Times New Roman" w:ascii="Times New Roman"/>
          <w:sz w:val="16"/>
          <w:szCs w:val="16"/>
          <w:lang w:eastAsia="hr-HR"/>
        </w:rPr>
      </w:pPr>
      <w:r w:rsidRPr="00F0279F">
        <w:rPr>
          <w:rFonts w:hAnsi="Times New Roman" w:ascii="Times New Roman"/>
          <w:sz w:val="16"/>
          <w:szCs w:val="16"/>
          <w:lang w:eastAsia="hr-HR"/>
        </w:rPr>
        <w:tab/>
      </w:r>
    </w:p>
    <w:p w:rsidRDefault="00AD404D" w:rsidP="00AD404D" w:rsidR="00AD404D">
      <w:pPr>
        <w:ind w:hanging="705" w:left="705"/>
        <w:jc w:val="both"/>
        <w:rPr>
          <w:rFonts w:hAnsi="Times New Roman" w:ascii="Times New Roman"/>
        </w:rPr>
      </w:pPr>
      <w:r w:rsidRPr="00AD404D">
        <w:rPr>
          <w:rFonts w:hAnsi="Times New Roman" w:ascii="Times New Roman"/>
          <w:b/>
          <w:lang w:eastAsia="hr-HR"/>
        </w:rPr>
        <w:t>V.</w:t>
      </w:r>
      <w:r>
        <w:rPr>
          <w:rFonts w:hAnsi="Times New Roman" w:ascii="Times New Roman"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Kao kupci mogu sudjelovati samo osobe koje uplate jamčevinu </w:t>
      </w:r>
      <w:r>
        <w:rPr>
          <w:rFonts w:hAnsi="Times New Roman" w:ascii="Times New Roman"/>
          <w:lang w:eastAsia="hr-HR"/>
        </w:rPr>
        <w:t xml:space="preserve">u novcu </w:t>
      </w:r>
      <w:r w:rsidRPr="007D1A9A">
        <w:rPr>
          <w:rFonts w:hAnsi="Times New Roman" w:ascii="Times New Roman"/>
          <w:lang w:eastAsia="hr-HR"/>
        </w:rPr>
        <w:t xml:space="preserve">u iznosu od 10% od utvrđene vrijednosti imovine, koja se plaća </w:t>
      </w:r>
      <w:r>
        <w:rPr>
          <w:rFonts w:hAnsi="Times New Roman" w:ascii="Times New Roman"/>
          <w:lang w:eastAsia="hr-HR"/>
        </w:rPr>
        <w:t xml:space="preserve">u korist posebnog računa Financijske Agencije, najkasnije zadnjeg dana objave poziva na sudjelovanje, a valjanom uplatom će se smatrati </w:t>
      </w:r>
      <w:r>
        <w:rPr>
          <w:rFonts w:hAnsi="Times New Roman" w:ascii="Times New Roman"/>
          <w:lang w:eastAsia="hr-HR"/>
        </w:rPr>
        <w:lastRenderedPageBreak/>
        <w:t xml:space="preserve">uplata izvršena u roku i evidentirana na računu Financijske agencije najkasnije uroku od 8 dana od isteka roka za uplatu. </w:t>
      </w:r>
    </w:p>
    <w:p w:rsidRDefault="00AD404D" w:rsidP="00AD404D" w:rsidR="00AD404D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AD404D" w:rsidP="00AD404D" w:rsidR="00AD404D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 xml:space="preserve">Ponuditeljima kojima ponuda ne bude prihvaćena </w:t>
      </w:r>
      <w:r>
        <w:rPr>
          <w:rFonts w:hAnsi="Times New Roman" w:ascii="Times New Roman"/>
          <w:lang w:eastAsia="hr-HR"/>
        </w:rPr>
        <w:t xml:space="preserve">Financijska agencija će </w:t>
      </w:r>
      <w:r w:rsidRPr="00336188">
        <w:rPr>
          <w:rFonts w:hAnsi="Times New Roman" w:ascii="Times New Roman"/>
          <w:lang w:eastAsia="hr-HR"/>
        </w:rPr>
        <w:t xml:space="preserve">vratiti </w:t>
      </w:r>
      <w:r>
        <w:rPr>
          <w:rFonts w:hAnsi="Times New Roman" w:ascii="Times New Roman"/>
          <w:lang w:eastAsia="hr-HR"/>
        </w:rPr>
        <w:t xml:space="preserve">uplaćeni iznos </w:t>
      </w:r>
      <w:r w:rsidRPr="00336188">
        <w:rPr>
          <w:rFonts w:hAnsi="Times New Roman" w:ascii="Times New Roman"/>
          <w:lang w:eastAsia="hr-HR"/>
        </w:rPr>
        <w:t>bez kamata u roku od 8 dana od dana kada sud zaprimi izvješće u uplati kupovnine u cijelosti.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VI.</w:t>
      </w:r>
      <w:r w:rsidRPr="007D1A9A">
        <w:rPr>
          <w:rFonts w:hAnsi="Times New Roman" w:ascii="Times New Roman"/>
          <w:lang w:eastAsia="hr-HR"/>
        </w:rPr>
        <w:tab/>
        <w:t xml:space="preserve">Kupac je dužan položiti kupovinu u </w:t>
      </w:r>
      <w:r>
        <w:rPr>
          <w:rFonts w:hAnsi="Times New Roman" w:ascii="Times New Roman"/>
          <w:lang w:eastAsia="hr-HR"/>
        </w:rPr>
        <w:t xml:space="preserve">cijelosti u </w:t>
      </w:r>
      <w:r w:rsidRPr="007D1A9A">
        <w:rPr>
          <w:rFonts w:hAnsi="Times New Roman" w:ascii="Times New Roman"/>
          <w:lang w:eastAsia="hr-HR"/>
        </w:rPr>
        <w:t xml:space="preserve">roku od </w:t>
      </w:r>
      <w:r w:rsidR="00E4326E">
        <w:rPr>
          <w:rFonts w:hAnsi="Times New Roman" w:ascii="Times New Roman"/>
          <w:lang w:eastAsia="hr-HR"/>
        </w:rPr>
        <w:t>15</w:t>
      </w:r>
      <w:r w:rsidRPr="007D1A9A">
        <w:rPr>
          <w:rFonts w:hAnsi="Times New Roman" w:ascii="Times New Roman"/>
          <w:lang w:eastAsia="hr-HR"/>
        </w:rPr>
        <w:t xml:space="preserve"> dana od primitka rješenja o dosudi. </w:t>
      </w:r>
      <w:r w:rsidRPr="00394BEE">
        <w:rPr>
          <w:rFonts w:hAnsi="Times New Roman" w:ascii="Times New Roman"/>
          <w:lang w:eastAsia="hr-HR"/>
        </w:rPr>
        <w:t>Sve poreze, pristojbe i druge troškove u svezi s prodajom i prijenosom vlasništva snosi kupac o dospjelosti.</w:t>
      </w:r>
      <w:r w:rsidRPr="007D1A9A">
        <w:rPr>
          <w:rFonts w:hAnsi="Times New Roman" w:ascii="Times New Roman"/>
          <w:lang w:eastAsia="hr-HR"/>
        </w:rPr>
        <w:t xml:space="preserve">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IX.</w:t>
      </w:r>
      <w:r w:rsidRPr="007D1A9A">
        <w:rPr>
          <w:rFonts w:hAnsi="Times New Roman" w:ascii="Times New Roman"/>
          <w:b/>
          <w:lang w:eastAsia="hr-HR"/>
        </w:rPr>
        <w:tab/>
      </w:r>
      <w:r w:rsidRPr="00F428B2">
        <w:rPr>
          <w:rFonts w:hAnsi="Times New Roman" w:ascii="Times New Roman"/>
          <w:lang w:eastAsia="hr-HR"/>
        </w:rPr>
        <w:t>Nakon što kupac u cijelosti položi kupovninu i rješenje od osudi postane pravomoćno, sud će zaključkom odrediti predaju imovine kupcu, upis prava vlasništva u zemljišnim knjigama na ime kupca i brisanje razlučnih prava na kupljenoj imovini koja prestaju prodajom.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FC2386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X.</w:t>
      </w:r>
      <w:r w:rsidRPr="007D1A9A">
        <w:rPr>
          <w:rFonts w:hAnsi="Times New Roman" w:ascii="Times New Roman"/>
          <w:b/>
          <w:lang w:eastAsia="hr-HR"/>
        </w:rPr>
        <w:tab/>
      </w:r>
      <w:r>
        <w:rPr>
          <w:rFonts w:hAnsi="Times New Roman" w:ascii="Times New Roman"/>
          <w:lang w:eastAsia="hr-HR"/>
        </w:rPr>
        <w:t>Razlu</w:t>
      </w:r>
      <w:r w:rsidRPr="00FC2386">
        <w:rPr>
          <w:rFonts w:hAnsi="Times New Roman" w:ascii="Times New Roman"/>
          <w:lang w:eastAsia="hr-HR"/>
        </w:rPr>
        <w:t>čni vjerovnik može o svom trošku objaviti zaključak o prodaji u sredstvima javnog priopćavanja, odnosno o zaključku obavijestiti osobe koje se bave posredovanjem u prodaji nekretnina.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Dodatne informacije moguće je dobiti kod stečajnog upravitelja </w:t>
      </w:r>
      <w:r>
        <w:rPr>
          <w:rFonts w:hAnsi="Times New Roman" w:ascii="Times New Roman"/>
          <w:lang w:eastAsia="hr-HR"/>
        </w:rPr>
        <w:t>Ivanke Sušić</w:t>
      </w:r>
      <w:r w:rsidRPr="007D1A9A">
        <w:rPr>
          <w:rFonts w:hAnsi="Times New Roman" w:ascii="Times New Roman"/>
          <w:lang w:eastAsia="hr-HR"/>
        </w:rPr>
        <w:t xml:space="preserve"> na broj mobilnog telefona 09</w:t>
      </w:r>
      <w:r>
        <w:rPr>
          <w:rFonts w:hAnsi="Times New Roman" w:ascii="Times New Roman"/>
          <w:lang w:eastAsia="hr-HR"/>
        </w:rPr>
        <w:t>1</w:t>
      </w:r>
      <w:r w:rsidRPr="007D1A9A">
        <w:rPr>
          <w:rFonts w:hAnsi="Times New Roman" w:ascii="Times New Roman"/>
          <w:lang w:eastAsia="hr-HR"/>
        </w:rPr>
        <w:t>/</w:t>
      </w:r>
      <w:r>
        <w:rPr>
          <w:rFonts w:hAnsi="Times New Roman" w:ascii="Times New Roman"/>
          <w:lang w:eastAsia="hr-HR"/>
        </w:rPr>
        <w:t>5164-792</w:t>
      </w:r>
      <w:r w:rsidRPr="007D1A9A">
        <w:rPr>
          <w:rFonts w:hAnsi="Times New Roman" w:ascii="Times New Roman"/>
          <w:lang w:eastAsia="hr-HR"/>
        </w:rPr>
        <w:t>, od 9 do 13 sati, svaki radni dan.</w:t>
      </w:r>
      <w:r>
        <w:rPr>
          <w:rFonts w:hAnsi="Times New Roman" w:ascii="Times New Roman"/>
          <w:lang w:eastAsia="hr-HR"/>
        </w:rPr>
        <w:t xml:space="preserve"> Razgledanje imovine moguće je ako se prethodno plati trošak razgledanja </w:t>
      </w:r>
      <w:r w:rsidRPr="00864555">
        <w:rPr>
          <w:rFonts w:hAnsi="Times New Roman" w:ascii="Times New Roman"/>
          <w:lang w:eastAsia="hr-HR"/>
        </w:rPr>
        <w:t xml:space="preserve">najkasnije zadnjeg dana objave poziva na sudjelovanje </w:t>
      </w:r>
      <w:r>
        <w:rPr>
          <w:rFonts w:hAnsi="Times New Roman" w:ascii="Times New Roman"/>
          <w:lang w:eastAsia="hr-HR"/>
        </w:rPr>
        <w:t xml:space="preserve">u dražbi, uz prethodnu najavu i u dogovoru sa stečajnom upraviteljem u zavisnosti od slobodnih termina stečajnog upravitelja. </w:t>
      </w:r>
    </w:p>
    <w:p w:rsidRDefault="00AD404D" w:rsidP="00AD404D" w:rsidR="00AD404D" w:rsidRPr="00111180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Obrazloženje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</w:rPr>
        <w:t>Rješenjem ovog Trgovačkog suda u Dubrovniku posl.br. St-444/2010-205 od 4. studenog 2013. godine otvoren je stečajni postupak nad stečajnim dužnikom.</w:t>
      </w:r>
      <w:r w:rsidRPr="00562965">
        <w:rPr>
          <w:rFonts w:hAnsi="Times New Roman" w:ascii="Times New Roman"/>
        </w:rPr>
        <w:tab/>
      </w: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  <w:u w:val="single"/>
        </w:rPr>
      </w:pPr>
      <w:r w:rsidRPr="00562965">
        <w:rPr>
          <w:rFonts w:hAnsi="Times New Roman" w:ascii="Times New Roman"/>
        </w:rPr>
        <w:t>Na imovini iz točke I. ovog rješenja postoji razlučno pravo u korist RAIFFEISENBANK AUS</w:t>
      </w:r>
      <w:r w:rsidR="0027517C">
        <w:rPr>
          <w:rFonts w:hAnsi="Times New Roman" w:ascii="Times New Roman"/>
        </w:rPr>
        <w:t>TRIA d.d. i REPUBLIKA HRVATSKA, te dodatno na nekretnin</w:t>
      </w:r>
      <w:r w:rsidR="00A86B97">
        <w:rPr>
          <w:rFonts w:hAnsi="Times New Roman" w:ascii="Times New Roman"/>
        </w:rPr>
        <w:t>i</w:t>
      </w:r>
      <w:r w:rsidR="0027517C">
        <w:rPr>
          <w:rFonts w:hAnsi="Times New Roman" w:ascii="Times New Roman"/>
        </w:rPr>
        <w:t xml:space="preserve"> oznake katastarske čestice </w:t>
      </w:r>
      <w:r w:rsidR="00A86B97">
        <w:rPr>
          <w:rFonts w:hAnsi="Times New Roman" w:ascii="Times New Roman"/>
        </w:rPr>
        <w:t xml:space="preserve">791 K.O. Čibača </w:t>
      </w:r>
      <w:r w:rsidR="001F39CA" w:rsidRPr="001F39CA">
        <w:rPr>
          <w:rFonts w:hAnsi="Times New Roman" w:ascii="Times New Roman"/>
        </w:rPr>
        <w:t>pravo služnosti prolaza i provoza u širini od 2,5 metara</w:t>
      </w:r>
      <w:r w:rsidR="001F39CA">
        <w:rPr>
          <w:rFonts w:hAnsi="Times New Roman" w:ascii="Times New Roman"/>
        </w:rPr>
        <w:t>,</w:t>
      </w:r>
      <w:r w:rsidR="00370EBA" w:rsidRPr="00370EBA">
        <w:rPr>
          <w:rFonts w:hAnsi="Times New Roman" w:ascii="Times New Roman"/>
          <w:lang w:eastAsia="hr-HR"/>
        </w:rPr>
        <w:t xml:space="preserve"> </w:t>
      </w:r>
      <w:r w:rsidR="00370EBA" w:rsidRPr="00370EBA">
        <w:rPr>
          <w:rFonts w:hAnsi="Times New Roman" w:ascii="Times New Roman"/>
        </w:rPr>
        <w:t>na korist nekretnina označenih pod D, E, F, G i H</w:t>
      </w:r>
      <w:r w:rsidR="00CB60E7">
        <w:rPr>
          <w:rFonts w:hAnsi="Times New Roman" w:ascii="Times New Roman"/>
        </w:rPr>
        <w:t>.</w:t>
      </w: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Prema čl. 247. Stečajnog zakona (NN 71/15, dalje u tekstu: SZ), </w:t>
      </w:r>
      <w:r w:rsidR="00E3025A">
        <w:rPr>
          <w:rFonts w:hAnsi="Times New Roman" w:ascii="Times New Roman"/>
        </w:rPr>
        <w:t>nekretninu</w:t>
      </w:r>
      <w:r w:rsidRPr="00E4326E">
        <w:rPr>
          <w:rFonts w:hAnsi="Times New Roman" w:ascii="Times New Roman"/>
        </w:rPr>
        <w:t xml:space="preserve">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Stečajni upravitelj predložio je prodaju nekretnine.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82718A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</w:t>
      </w:r>
      <w:r w:rsidRPr="00E4326E">
        <w:rPr>
          <w:rFonts w:hAnsi="Times New Roman" w:ascii="Times New Roman"/>
        </w:rPr>
        <w:lastRenderedPageBreak/>
        <w:t xml:space="preserve">procjenitelja, odmah nakon što je na ročištu održanom </w:t>
      </w:r>
      <w:r w:rsidR="00735A26">
        <w:rPr>
          <w:rFonts w:hAnsi="Times New Roman" w:ascii="Times New Roman"/>
        </w:rPr>
        <w:t>1</w:t>
      </w:r>
      <w:r w:rsidR="00E3025A">
        <w:rPr>
          <w:rFonts w:hAnsi="Times New Roman" w:ascii="Times New Roman"/>
        </w:rPr>
        <w:t>1</w:t>
      </w:r>
      <w:r w:rsidRPr="00E4326E">
        <w:rPr>
          <w:rFonts w:hAnsi="Times New Roman" w:ascii="Times New Roman"/>
        </w:rPr>
        <w:t xml:space="preserve">. </w:t>
      </w:r>
      <w:r w:rsidR="00735A26">
        <w:rPr>
          <w:rFonts w:hAnsi="Times New Roman" w:ascii="Times New Roman"/>
        </w:rPr>
        <w:t>travnja</w:t>
      </w:r>
      <w:r w:rsidRPr="00E4326E">
        <w:rPr>
          <w:rFonts w:hAnsi="Times New Roman" w:ascii="Times New Roman"/>
        </w:rPr>
        <w:t xml:space="preserve"> 201</w:t>
      </w:r>
      <w:r w:rsidR="00735A26">
        <w:rPr>
          <w:rFonts w:hAnsi="Times New Roman" w:ascii="Times New Roman"/>
        </w:rPr>
        <w:t>7</w:t>
      </w:r>
      <w:r w:rsidRPr="00E4326E">
        <w:rPr>
          <w:rFonts w:hAnsi="Times New Roman" w:ascii="Times New Roman"/>
        </w:rPr>
        <w:t>. godine omogućio strankama, založnim vjerovnicima, sudionicima u postupku i osobama koje imaju pravo prvokupa da se o procjeni izjasne. Vrijednost nekretnin</w:t>
      </w:r>
      <w:r w:rsidR="00E83263">
        <w:rPr>
          <w:rFonts w:hAnsi="Times New Roman" w:ascii="Times New Roman"/>
        </w:rPr>
        <w:t xml:space="preserve">a sud je utvrdio </w:t>
      </w:r>
      <w:r w:rsidR="00B93C1E">
        <w:rPr>
          <w:rFonts w:hAnsi="Times New Roman" w:ascii="Times New Roman"/>
        </w:rPr>
        <w:t xml:space="preserve">prema procjeni </w:t>
      </w:r>
      <w:r w:rsidR="00B93C1E" w:rsidRPr="00E4326E">
        <w:rPr>
          <w:rFonts w:hAnsi="Times New Roman" w:ascii="Times New Roman"/>
        </w:rPr>
        <w:t xml:space="preserve">stalnog sudskog vještaka </w:t>
      </w:r>
      <w:r w:rsidR="00B93C1E">
        <w:rPr>
          <w:rFonts w:hAnsi="Times New Roman" w:ascii="Times New Roman"/>
        </w:rPr>
        <w:t xml:space="preserve">ovog suda dipl. ing. Zlatka Bendera </w:t>
      </w:r>
      <w:r w:rsidR="00B93C1E" w:rsidRPr="00E4326E">
        <w:rPr>
          <w:rFonts w:hAnsi="Times New Roman" w:ascii="Times New Roman"/>
        </w:rPr>
        <w:t xml:space="preserve">(list spisa </w:t>
      </w:r>
      <w:r w:rsidR="00B93C1E">
        <w:rPr>
          <w:rFonts w:hAnsi="Times New Roman" w:ascii="Times New Roman"/>
        </w:rPr>
        <w:t>1204-1260</w:t>
      </w:r>
      <w:r w:rsidR="00261AB6">
        <w:rPr>
          <w:rFonts w:hAnsi="Times New Roman" w:ascii="Times New Roman"/>
        </w:rPr>
        <w:t>, 1408-1409</w:t>
      </w:r>
      <w:r w:rsidR="00B93C1E">
        <w:rPr>
          <w:rFonts w:hAnsi="Times New Roman" w:ascii="Times New Roman"/>
        </w:rPr>
        <w:t>)</w:t>
      </w:r>
      <w:r w:rsidR="00B93C1E" w:rsidRPr="00E4326E">
        <w:rPr>
          <w:rFonts w:hAnsi="Times New Roman" w:ascii="Times New Roman"/>
        </w:rPr>
        <w:t xml:space="preserve"> </w:t>
      </w:r>
      <w:r w:rsidR="00B93C1E">
        <w:rPr>
          <w:rFonts w:hAnsi="Times New Roman" w:ascii="Times New Roman"/>
        </w:rPr>
        <w:t>tako što</w:t>
      </w:r>
      <w:r w:rsidR="00E83263">
        <w:rPr>
          <w:rFonts w:hAnsi="Times New Roman" w:ascii="Times New Roman"/>
        </w:rPr>
        <w:t xml:space="preserve"> je za nekretnine </w:t>
      </w:r>
      <w:r w:rsidR="000D0C33">
        <w:rPr>
          <w:rFonts w:hAnsi="Times New Roman" w:ascii="Times New Roman"/>
        </w:rPr>
        <w:t>preračuna</w:t>
      </w:r>
      <w:r w:rsidR="00B93C1E">
        <w:rPr>
          <w:rFonts w:hAnsi="Times New Roman" w:ascii="Times New Roman"/>
        </w:rPr>
        <w:t>o</w:t>
      </w:r>
      <w:r w:rsidR="000D0C33">
        <w:rPr>
          <w:rFonts w:hAnsi="Times New Roman" w:ascii="Times New Roman"/>
        </w:rPr>
        <w:t xml:space="preserve"> procijenjen</w:t>
      </w:r>
      <w:r w:rsidR="00B93C1E">
        <w:rPr>
          <w:rFonts w:hAnsi="Times New Roman" w:ascii="Times New Roman"/>
        </w:rPr>
        <w:t>u</w:t>
      </w:r>
      <w:r w:rsidR="000D0C33">
        <w:rPr>
          <w:rFonts w:hAnsi="Times New Roman" w:ascii="Times New Roman"/>
        </w:rPr>
        <w:t xml:space="preserve"> vrijednosti u eurima u kune i </w:t>
      </w:r>
      <w:r w:rsidRPr="00E4326E">
        <w:rPr>
          <w:rFonts w:hAnsi="Times New Roman" w:ascii="Times New Roman"/>
        </w:rPr>
        <w:t>zaokruž</w:t>
      </w:r>
      <w:r w:rsidR="0082718A">
        <w:rPr>
          <w:rFonts w:hAnsi="Times New Roman" w:ascii="Times New Roman"/>
        </w:rPr>
        <w:t>io</w:t>
      </w:r>
      <w:r w:rsidR="0013460C">
        <w:rPr>
          <w:rFonts w:hAnsi="Times New Roman" w:ascii="Times New Roman"/>
        </w:rPr>
        <w:t>, vodeći računa da</w:t>
      </w:r>
      <w:r w:rsidR="0013460C" w:rsidRPr="0013460C">
        <w:rPr>
          <w:rFonts w:hAnsi="Times New Roman" w:ascii="Times New Roman"/>
        </w:rPr>
        <w:t xml:space="preserve"> </w:t>
      </w:r>
      <w:r w:rsidR="0013460C" w:rsidRPr="00E4326E">
        <w:rPr>
          <w:rFonts w:hAnsi="Times New Roman" w:ascii="Times New Roman"/>
        </w:rPr>
        <w:t xml:space="preserve">će se u predmetnom slučaju </w:t>
      </w:r>
      <w:r w:rsidR="008603D2">
        <w:rPr>
          <w:rFonts w:hAnsi="Times New Roman" w:ascii="Times New Roman"/>
        </w:rPr>
        <w:t xml:space="preserve">razlučno pravo </w:t>
      </w:r>
      <w:r w:rsidR="0013460C" w:rsidRPr="00E4326E">
        <w:rPr>
          <w:rFonts w:hAnsi="Times New Roman" w:ascii="Times New Roman"/>
        </w:rPr>
        <w:t xml:space="preserve">na imovini brisati nakon prodaje, </w:t>
      </w:r>
      <w:r w:rsidR="008603D2">
        <w:rPr>
          <w:rFonts w:hAnsi="Times New Roman" w:ascii="Times New Roman"/>
        </w:rPr>
        <w:t xml:space="preserve">a za imovinu na kojoj su upisani tereti (prava služnosti) </w:t>
      </w:r>
      <w:r w:rsidR="00735A26">
        <w:rPr>
          <w:rFonts w:hAnsi="Times New Roman" w:ascii="Times New Roman"/>
        </w:rPr>
        <w:t xml:space="preserve">nakon prodaje neće brisati, ali </w:t>
      </w:r>
      <w:r w:rsidR="00901C3A">
        <w:rPr>
          <w:rFonts w:hAnsi="Times New Roman" w:ascii="Times New Roman"/>
        </w:rPr>
        <w:t xml:space="preserve">da </w:t>
      </w:r>
      <w:r w:rsidR="00901C3A" w:rsidRPr="00251D21">
        <w:rPr>
          <w:rFonts w:hAnsi="Times New Roman" w:ascii="Times New Roman"/>
        </w:rPr>
        <w:t xml:space="preserve">takvi tereti </w:t>
      </w:r>
      <w:r w:rsidR="00735A26" w:rsidRPr="00251D21">
        <w:rPr>
          <w:rFonts w:hAnsi="Times New Roman" w:ascii="Times New Roman"/>
        </w:rPr>
        <w:t>ipak</w:t>
      </w:r>
      <w:r w:rsidR="0013460C" w:rsidRPr="00251D21">
        <w:rPr>
          <w:rFonts w:hAnsi="Times New Roman" w:ascii="Times New Roman"/>
        </w:rPr>
        <w:t xml:space="preserve"> utječ</w:t>
      </w:r>
      <w:r w:rsidR="00735A26" w:rsidRPr="00251D21">
        <w:rPr>
          <w:rFonts w:hAnsi="Times New Roman" w:ascii="Times New Roman"/>
        </w:rPr>
        <w:t>u</w:t>
      </w:r>
      <w:r w:rsidR="0013460C" w:rsidRPr="00251D21">
        <w:rPr>
          <w:rFonts w:hAnsi="Times New Roman" w:ascii="Times New Roman"/>
        </w:rPr>
        <w:t xml:space="preserve"> na vrijednosti predmetne imovine</w:t>
      </w:r>
      <w:r w:rsidR="00E733C8" w:rsidRPr="00251D21">
        <w:rPr>
          <w:rFonts w:hAnsi="Times New Roman" w:ascii="Times New Roman"/>
        </w:rPr>
        <w:t xml:space="preserve">, budući da se radi o pravu služnosti puta odnosno </w:t>
      </w:r>
      <w:r w:rsidR="00341D0A" w:rsidRPr="00251D21">
        <w:rPr>
          <w:rFonts w:hAnsi="Times New Roman" w:ascii="Times New Roman"/>
        </w:rPr>
        <w:t>pro</w:t>
      </w:r>
      <w:r w:rsidR="00251D21" w:rsidRPr="00251D21">
        <w:rPr>
          <w:rFonts w:hAnsi="Times New Roman" w:ascii="Times New Roman"/>
        </w:rPr>
        <w:t>voza</w:t>
      </w:r>
      <w:r w:rsidR="00341D0A">
        <w:rPr>
          <w:rFonts w:hAnsi="Times New Roman" w:ascii="Times New Roman"/>
        </w:rPr>
        <w:t>.</w:t>
      </w:r>
      <w:r w:rsidR="0082718A">
        <w:rPr>
          <w:rFonts w:hAnsi="Times New Roman" w:ascii="Times New Roman"/>
        </w:rPr>
        <w:t xml:space="preserve"> Sud je svoju odluku temeljio na procjeni ovlaštenog sudskog vještaka, budući da isti smatra napravljenim prema pravilima struke i </w:t>
      </w:r>
      <w:r w:rsidR="0082718A" w:rsidRPr="00251D21">
        <w:rPr>
          <w:rFonts w:hAnsi="Times New Roman" w:ascii="Times New Roman"/>
        </w:rPr>
        <w:t>na koji nije bilo primjedbi</w:t>
      </w:r>
      <w:r w:rsidR="0082718A">
        <w:rPr>
          <w:rFonts w:hAnsi="Times New Roman" w:ascii="Times New Roman"/>
        </w:rPr>
        <w:t>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U smislu čl. 88. OZ, vrijednost imovine sud utvrđuje odlukom o prodaji. Sukladno čl. 247. st.</w:t>
      </w:r>
      <w:r w:rsidRPr="00E4326E">
        <w:rPr>
          <w:rFonts w:hAnsi="Times New Roman" w:ascii="Times New Roman"/>
          <w:u w:val="single"/>
        </w:rPr>
        <w:t xml:space="preserve"> </w:t>
      </w:r>
      <w:r w:rsidR="00A96A5E" w:rsidRPr="00A96A5E">
        <w:rPr>
          <w:rFonts w:hAnsi="Times New Roman" w:ascii="Times New Roman"/>
        </w:rPr>
        <w:t xml:space="preserve">5. </w:t>
      </w:r>
      <w:r w:rsidRPr="00E4326E">
        <w:rPr>
          <w:rFonts w:hAnsi="Times New Roman" w:ascii="Times New Roman"/>
        </w:rPr>
        <w:t>SZ nekretnina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  <w:u w:val="single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Zbog navedenog, na temelju spomenutih propisa i u smislu čl. 92., 93., 95.do 100., 103., 106, OZ u vezi sa čl. 247. SZ, odlučeno je kao u izreci. </w:t>
      </w:r>
    </w:p>
    <w:p w:rsidRDefault="008C5ADF" w:rsidP="00A96A5E" w:rsidR="008C5ADF" w:rsidRPr="00562965">
      <w:pPr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U Dubrovniku, </w:t>
      </w:r>
      <w:r w:rsidR="000E25D2">
        <w:rPr>
          <w:rFonts w:hAnsi="Times New Roman" w:ascii="Times New Roman"/>
          <w:b/>
          <w:lang w:eastAsia="hr-HR"/>
        </w:rPr>
        <w:t>18. svibnja</w:t>
      </w:r>
      <w:r>
        <w:rPr>
          <w:rFonts w:hAnsi="Times New Roman" w:ascii="Times New Roman"/>
          <w:b/>
          <w:lang w:eastAsia="hr-HR"/>
        </w:rPr>
        <w:t xml:space="preserve"> 201</w:t>
      </w:r>
      <w:r w:rsidR="00CB60E7">
        <w:rPr>
          <w:rFonts w:hAnsi="Times New Roman" w:ascii="Times New Roman"/>
          <w:b/>
          <w:lang w:eastAsia="hr-HR"/>
        </w:rPr>
        <w:t>7</w:t>
      </w:r>
      <w:r w:rsidRPr="00562965">
        <w:rPr>
          <w:rFonts w:hAnsi="Times New Roman" w:ascii="Times New Roman"/>
          <w:b/>
          <w:lang w:eastAsia="hr-HR"/>
        </w:rPr>
        <w:t>. godine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  <w:t>Stečajni sudac: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  <w:t>Srđan Gavranić</w:t>
      </w:r>
    </w:p>
    <w:p w:rsidRDefault="00034703" w:rsidP="00230A83" w:rsidR="00034703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POUKA O PRAVNOM LIJEKU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DN-a </w:t>
      </w:r>
      <w:r w:rsidRPr="00562965">
        <w:rPr>
          <w:rFonts w:hAnsi="Times New Roman" w:ascii="Times New Roman"/>
          <w:lang w:eastAsia="hr-HR"/>
        </w:rPr>
        <w:t>(</w:t>
      </w:r>
      <w:r w:rsidR="000E25D2">
        <w:rPr>
          <w:rFonts w:hAnsi="Times New Roman" w:ascii="Times New Roman"/>
          <w:lang w:eastAsia="hr-HR"/>
        </w:rPr>
        <w:t>18.05</w:t>
      </w:r>
      <w:r>
        <w:rPr>
          <w:rFonts w:hAnsi="Times New Roman" w:ascii="Times New Roman"/>
          <w:lang w:eastAsia="hr-HR"/>
        </w:rPr>
        <w:t>.201</w:t>
      </w:r>
      <w:r w:rsidR="00CB60E7">
        <w:rPr>
          <w:rFonts w:hAnsi="Times New Roman" w:ascii="Times New Roman"/>
          <w:lang w:eastAsia="hr-HR"/>
        </w:rPr>
        <w:t>7</w:t>
      </w:r>
      <w:r w:rsidRPr="00562965">
        <w:rPr>
          <w:rFonts w:hAnsi="Times New Roman" w:ascii="Times New Roman"/>
          <w:lang w:eastAsia="hr-HR"/>
        </w:rPr>
        <w:t>.g.)</w:t>
      </w:r>
      <w:r w:rsidRPr="00562965">
        <w:rPr>
          <w:rFonts w:hAnsi="Times New Roman" w:ascii="Times New Roman"/>
          <w:b/>
          <w:lang w:eastAsia="hr-HR"/>
        </w:rPr>
        <w:t>:</w:t>
      </w:r>
    </w:p>
    <w:p w:rsidRDefault="008C5ADF" w:rsidP="00230A83" w:rsidR="008C5ADF" w:rsidRPr="00562965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stečajni upravitelj,</w:t>
      </w:r>
    </w:p>
    <w:p w:rsidRDefault="008C5ADF" w:rsidP="00230A83" w:rsidR="008C5ADF" w:rsidRPr="00562965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e-</w:t>
      </w:r>
      <w:r w:rsidRPr="00562965">
        <w:rPr>
          <w:rFonts w:hAnsi="Times New Roman" w:ascii="Times New Roman"/>
          <w:lang w:eastAsia="hr-HR"/>
        </w:rPr>
        <w:t>oglasna ploča suda.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Na znanje:</w:t>
      </w:r>
    </w:p>
    <w:p w:rsidRDefault="008C5ADF" w:rsidP="003E2C37" w:rsidR="008C5ADF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Republika Hrvatska po ŽDO Dub</w:t>
      </w:r>
      <w:r>
        <w:rPr>
          <w:rFonts w:hAnsi="Times New Roman" w:ascii="Times New Roman"/>
          <w:lang w:eastAsia="hr-HR"/>
        </w:rPr>
        <w:t>rovnik, Građansko upravni odjel,</w:t>
      </w:r>
      <w:r w:rsidR="00B8281B">
        <w:rPr>
          <w:rFonts w:hAnsi="Times New Roman" w:ascii="Times New Roman"/>
          <w:lang w:eastAsia="hr-HR"/>
        </w:rPr>
        <w:t xml:space="preserve"> putem e-oglasna ploče suda,</w:t>
      </w:r>
    </w:p>
    <w:p w:rsidRDefault="008C5ADF" w:rsidP="00251D21" w:rsidR="008C5ADF" w:rsidRPr="00251D21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 w:rsidRPr="00B8281B">
        <w:rPr>
          <w:rFonts w:hAnsi="Times New Roman" w:ascii="Times New Roman"/>
          <w:lang w:eastAsia="hr-HR"/>
        </w:rPr>
        <w:t>Raiffeisenbank Austria d.d., Zagreb,</w:t>
      </w:r>
      <w:r w:rsidR="00B8281B" w:rsidRPr="00B8281B">
        <w:rPr>
          <w:rFonts w:hAnsi="Times New Roman" w:ascii="Times New Roman"/>
          <w:lang w:eastAsia="hr-HR"/>
        </w:rPr>
        <w:t xml:space="preserve"> </w:t>
      </w:r>
      <w:r w:rsidR="00B8281B">
        <w:rPr>
          <w:rFonts w:hAnsi="Times New Roman" w:ascii="Times New Roman"/>
          <w:lang w:eastAsia="hr-HR"/>
        </w:rPr>
        <w:t>putem e-</w:t>
      </w:r>
      <w:r w:rsidRPr="00B8281B">
        <w:rPr>
          <w:rFonts w:hAnsi="Times New Roman" w:ascii="Times New Roman"/>
          <w:lang w:eastAsia="hr-HR"/>
        </w:rPr>
        <w:t>oglasne ploče suda</w:t>
      </w:r>
      <w:r w:rsidR="00251D21">
        <w:rPr>
          <w:rFonts w:hAnsi="Times New Roman" w:ascii="Times New Roman"/>
          <w:lang w:eastAsia="hr-HR"/>
        </w:rPr>
        <w:t>.</w:t>
      </w: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>
      <w:pPr>
        <w:rPr>
          <w:rFonts w:hAnsi="Times New Roman" w:ascii="Times New Roman"/>
        </w:rPr>
      </w:pPr>
    </w:p>
    <w:p w:rsidRDefault="00C941A3" w:rsidR="00C941A3">
      <w:pPr>
        <w:rPr>
          <w:rFonts w:hAnsi="Times New Roman" w:ascii="Times New Roman"/>
        </w:rPr>
      </w:pPr>
    </w:p>
    <w:p w:rsidRDefault="00C941A3" w:rsidR="00C941A3">
      <w:pPr>
        <w:rPr>
          <w:rFonts w:hAnsi="Times New Roman" w:ascii="Times New Roman"/>
        </w:rPr>
      </w:pPr>
    </w:p>
    <w:p w:rsidRDefault="00C941A3" w:rsidR="00C941A3">
      <w:pPr>
        <w:rPr>
          <w:rFonts w:hAnsi="Times New Roman" w:ascii="Times New Roman"/>
        </w:rPr>
      </w:pPr>
    </w:p>
    <w:p w:rsidRDefault="00C941A3" w:rsidR="00C941A3">
      <w:pPr>
        <w:rPr>
          <w:rFonts w:hAnsi="Times New Roman" w:ascii="Times New Roman"/>
        </w:rPr>
      </w:pPr>
    </w:p>
    <w:p w:rsidRDefault="00C941A3" w:rsidR="00C941A3">
      <w:pPr>
        <w:rPr>
          <w:rFonts w:hAnsi="Times New Roman" w:ascii="Times New Roman"/>
        </w:rPr>
      </w:pPr>
    </w:p>
    <w:p w:rsidRDefault="00C941A3" w:rsidR="00C941A3">
      <w:pPr>
        <w:rPr>
          <w:rFonts w:hAnsi="Times New Roman" w:ascii="Times New Roman"/>
        </w:rPr>
      </w:pPr>
    </w:p>
    <w:p w:rsidRDefault="00C941A3" w:rsidP="00C941A3" w:rsidR="00C941A3">
      <w:pPr>
        <w:jc w:val="center"/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lastRenderedPageBreak/>
        <w:t>ZAHTJEV ZA PRODAJU IMOVINE STEČAJNOG DUŽNIKA KOJA SE PRODAJE KAO CJELINA ILI DIO CJELINE</w:t>
      </w:r>
    </w:p>
    <w:p w:rsidRDefault="00C941A3" w:rsidP="00C941A3" w:rsidR="00C941A3"/>
    <w:p w:rsidRDefault="00C941A3" w:rsidP="00C941A3" w:rsidR="00C941A3">
      <w:pPr>
        <w:rPr>
          <w:rFonts w:hAnsi="Times New Roman" w:ascii="Times New Roman"/>
        </w:rPr>
      </w:pPr>
      <w:r>
        <w:br/>
      </w:r>
      <w:r>
        <w:rPr>
          <w:rFonts w:hAnsi="Times New Roman" w:ascii="Times New Roman"/>
        </w:rPr>
        <w:t xml:space="preserve">NAZIV I ADRESA NADLEŽNOG TIJELA </w:t>
      </w:r>
      <w:r>
        <w:rPr>
          <w:rFonts w:hAnsi="Times New Roman" w:ascii="Times New Roman"/>
        </w:rPr>
        <w:tab/>
        <w:t>Trgovački sud u Splitu, Stalna služba u Dubrovniku</w:t>
      </w:r>
    </w:p>
    <w:p w:rsidRDefault="00C941A3" w:rsidP="00C941A3" w:rsidR="00C941A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POSLOVNI BROJ SPISA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St.444/2013</w:t>
      </w:r>
    </w:p>
    <w:p w:rsidRDefault="00C941A3" w:rsidP="00C941A3" w:rsidR="00C941A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DATUM ZAHTJEVA ZA PRODAJU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18. svibnja 2017.g.</w:t>
      </w:r>
    </w:p>
    <w:p w:rsidRDefault="00C941A3" w:rsidP="00C941A3" w:rsidR="00C941A3">
      <w:pPr>
        <w:rPr>
          <w:rFonts w:hAnsi="Times New Roman" w:ascii="Times New Roman"/>
        </w:rPr>
      </w:pPr>
      <w:r>
        <w:rPr>
          <w:rFonts w:hAnsi="Times New Roman" w:ascii="Times New Roman"/>
          <w:b/>
          <w:bCs/>
        </w:rPr>
        <w:t>PODACI O STRANKAMA:</w:t>
      </w:r>
    </w:p>
    <w:p w:rsidRDefault="00C941A3" w:rsidP="00C941A3" w:rsidR="00C941A3">
      <w:pPr>
        <w:rPr>
          <w:rFonts w:hAnsi="Times New Roman" w:ascii="Times New Roman"/>
        </w:rPr>
      </w:pPr>
      <w:r>
        <w:rPr>
          <w:rFonts w:hAnsi="Times New Roman" w:ascii="Times New Roman"/>
        </w:rPr>
        <w:t>STEČAJNI VJEROVNIK (ime i prezime/naziv, adresa, OIB) _____________________________</w:t>
      </w:r>
    </w:p>
    <w:p w:rsidRDefault="00C941A3" w:rsidP="00C941A3" w:rsidR="00C941A3">
      <w:pPr>
        <w:rPr>
          <w:rFonts w:hAnsi="Times New Roman" w:ascii="Times New Roman"/>
        </w:rPr>
      </w:pPr>
      <w:r>
        <w:rPr>
          <w:rFonts w:hAnsi="Times New Roman" w:ascii="Times New Roman"/>
        </w:rPr>
        <w:t>OPUNOMOĆENIK/ZAKONSKI ZASTUPNIK STEČAJNOG VJEROVNIKA</w:t>
      </w:r>
    </w:p>
    <w:p w:rsidRDefault="00C941A3" w:rsidP="00C941A3" w:rsidR="00C941A3">
      <w:pPr>
        <w:rPr>
          <w:rFonts w:hAnsi="Times New Roman" w:ascii="Times New Roman"/>
        </w:rPr>
      </w:pPr>
      <w:r>
        <w:rPr>
          <w:rFonts w:hAnsi="Times New Roman" w:ascii="Times New Roman"/>
        </w:rPr>
        <w:t>(ime i prezime/naziv, adresa) ________________________________________</w:t>
      </w:r>
    </w:p>
    <w:p w:rsidRDefault="00C941A3" w:rsidP="00C941A3" w:rsidR="00C941A3">
      <w:pPr>
        <w:ind w:hanging="3540" w:left="35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DUŽNIK </w:t>
      </w:r>
      <w:r>
        <w:rPr>
          <w:rFonts w:hAnsi="Times New Roman" w:ascii="Times New Roman"/>
        </w:rPr>
        <w:tab/>
        <w:t xml:space="preserve">CVIJETA d.o.o. „u stečaju“, Dubrovnik, Riječka bb, </w:t>
      </w:r>
    </w:p>
    <w:p w:rsidRDefault="00C941A3" w:rsidP="00C941A3" w:rsidR="00C941A3">
      <w:pPr>
        <w:ind w:left="3540"/>
        <w:rPr>
          <w:rFonts w:hAnsi="Times New Roman" w:ascii="Times New Roman"/>
        </w:rPr>
      </w:pPr>
      <w:r>
        <w:rPr>
          <w:rFonts w:hAnsi="Times New Roman" w:ascii="Times New Roman"/>
        </w:rPr>
        <w:t>OIB: 38062688538,</w:t>
      </w:r>
    </w:p>
    <w:p w:rsidRDefault="00C941A3" w:rsidP="00C941A3" w:rsidR="00C941A3">
      <w:pPr>
        <w:ind w:hanging="3540" w:left="35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</w:t>
      </w:r>
      <w:r>
        <w:rPr>
          <w:rFonts w:hAnsi="Times New Roman" w:ascii="Times New Roman"/>
        </w:rPr>
        <w:tab/>
        <w:t>Ivanka Sušić iz Dubrovnika, Gornji Kono 56, OIB: 74811324266</w:t>
      </w:r>
    </w:p>
    <w:p w:rsidRDefault="00C941A3" w:rsidP="00C941A3" w:rsidR="00C941A3">
      <w:pPr>
        <w:ind w:hanging="3540" w:left="3540"/>
        <w:rPr>
          <w:rFonts w:hAnsi="Times New Roman" w:ascii="Times New Roman"/>
          <w:bCs/>
        </w:rPr>
      </w:pPr>
      <w:r>
        <w:rPr>
          <w:rFonts w:hAnsi="Times New Roman" w:ascii="Times New Roman"/>
        </w:rPr>
        <w:t>ZAKONSKI ZASTUPNIK STEČAJNOG DUŽNIKA Ivanka Sušić iz Dubrovnika, Gornji Kono 56,</w:t>
      </w:r>
    </w:p>
    <w:p w:rsidRDefault="00C941A3" w:rsidP="00C941A3" w:rsidR="00C941A3">
      <w:pPr>
        <w:tabs>
          <w:tab w:pos="4962" w:val="left"/>
        </w:tabs>
        <w:ind w:hanging="4820" w:left="4820"/>
        <w:rPr>
          <w:rFonts w:hAnsi="Times New Roman" w:ascii="Times New Roman"/>
          <w:b/>
          <w:bCs/>
        </w:rPr>
      </w:pPr>
    </w:p>
    <w:p w:rsidRDefault="00C941A3" w:rsidP="00C941A3" w:rsidR="00C941A3">
      <w:pPr>
        <w:tabs>
          <w:tab w:pos="4962" w:val="left"/>
        </w:tabs>
        <w:ind w:hanging="4820" w:left="4820"/>
        <w:rPr>
          <w:rFonts w:hAnsi="Times New Roman" w:ascii="Times New Roman"/>
        </w:rPr>
      </w:pPr>
      <w:r>
        <w:rPr>
          <w:rFonts w:hAnsi="Times New Roman" w:ascii="Times New Roman"/>
          <w:b/>
          <w:bCs/>
        </w:rPr>
        <w:t>PODACI O NEKRETNINI I UVJETIMA PRODAJE:</w:t>
      </w:r>
    </w:p>
    <w:tbl>
      <w:tblPr>
        <w:tblW w:type="dxa" w:w="9045"/>
        <w:tblCellSpacing w:type="dxa" w:w="15"/>
        <w:tblLook w:val="04A0" w:noVBand="1" w:noHBand="0" w:lastColumn="0" w:firstColumn="1" w:lastRow="0" w:firstRow="1"/>
      </w:tblPr>
      <w:tblGrid>
        <w:gridCol w:w="8874"/>
        <w:gridCol w:w="171"/>
      </w:tblGrid>
      <w:tr w:rsidTr="00C941A3" w:rsidR="00C941A3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Broj z.k.ul. / podul. </w:t>
            </w:r>
            <w:r>
              <w:rPr>
                <w:rFonts w:hAnsi="Times New Roman" w:ascii="Times New Roman"/>
                <w:b/>
              </w:rPr>
              <w:t>z.ul. 824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sz w:val="20"/>
                <w:szCs w:val="20"/>
                <w:lang w:eastAsia="hr-HR"/>
              </w:rPr>
            </w:pPr>
          </w:p>
        </w:tc>
      </w:tr>
      <w:tr w:rsidTr="00C941A3" w:rsidR="00C941A3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Katastarska čestica  </w:t>
            </w:r>
          </w:p>
          <w:p w:rsidRDefault="00C941A3" w:rsidR="00C941A3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- </w:t>
            </w:r>
            <w:r>
              <w:rPr>
                <w:rFonts w:hAnsi="Times New Roman" w:ascii="Times New Roman"/>
                <w:b/>
              </w:rPr>
              <w:t>791, 1008, 1009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sz w:val="20"/>
                <w:szCs w:val="20"/>
                <w:lang w:eastAsia="hr-HR"/>
              </w:rPr>
            </w:pPr>
          </w:p>
        </w:tc>
      </w:tr>
      <w:tr w:rsidTr="00C941A3" w:rsidR="00C941A3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Katastarska općina </w:t>
            </w:r>
            <w:r>
              <w:rPr>
                <w:rFonts w:hAnsi="Times New Roman" w:ascii="Times New Roman"/>
                <w:b/>
              </w:rPr>
              <w:t>Čibača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sz w:val="20"/>
                <w:szCs w:val="20"/>
                <w:lang w:eastAsia="hr-HR"/>
              </w:rPr>
            </w:pPr>
          </w:p>
        </w:tc>
      </w:tr>
      <w:tr w:rsidTr="00C941A3" w:rsidR="00C941A3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Površina </w:t>
            </w:r>
          </w:p>
          <w:p w:rsidRDefault="00C941A3" w:rsidR="00C941A3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- kat. čest. </w:t>
            </w:r>
            <w:r>
              <w:rPr>
                <w:rFonts w:hAnsi="Times New Roman" w:ascii="Times New Roman"/>
                <w:b/>
              </w:rPr>
              <w:t xml:space="preserve">791 </w:t>
            </w:r>
            <w:r>
              <w:rPr>
                <w:rFonts w:hAnsi="Times New Roman" w:ascii="Times New Roman"/>
              </w:rPr>
              <w:t>oranica</w:t>
            </w:r>
            <w:r>
              <w:rPr>
                <w:rFonts w:hAnsi="Times New Roman" w:ascii="Times New Roman"/>
                <w:b/>
              </w:rPr>
              <w:t xml:space="preserve"> 1.280 m2, </w:t>
            </w:r>
          </w:p>
          <w:p w:rsidRDefault="00C941A3" w:rsidR="00C941A3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- </w:t>
            </w:r>
            <w:r>
              <w:rPr>
                <w:rFonts w:hAnsi="Times New Roman" w:ascii="Times New Roman"/>
              </w:rPr>
              <w:t>kat. čest.</w:t>
            </w:r>
            <w:r>
              <w:rPr>
                <w:rFonts w:hAnsi="Times New Roman" w:ascii="Times New Roman"/>
                <w:b/>
              </w:rPr>
              <w:t xml:space="preserve"> 1008 </w:t>
            </w:r>
            <w:r>
              <w:rPr>
                <w:rFonts w:hAnsi="Times New Roman" w:ascii="Times New Roman"/>
              </w:rPr>
              <w:t xml:space="preserve">potok </w:t>
            </w:r>
            <w:r>
              <w:rPr>
                <w:rFonts w:hAnsi="Times New Roman" w:ascii="Times New Roman"/>
                <w:b/>
              </w:rPr>
              <w:t xml:space="preserve">129 m2, </w:t>
            </w:r>
          </w:p>
          <w:p w:rsidRDefault="00C941A3" w:rsidR="00C941A3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- </w:t>
            </w:r>
            <w:r>
              <w:rPr>
                <w:rFonts w:hAnsi="Times New Roman" w:ascii="Times New Roman"/>
              </w:rPr>
              <w:t xml:space="preserve">kat. čest. </w:t>
            </w:r>
            <w:r>
              <w:rPr>
                <w:rFonts w:hAnsi="Times New Roman" w:ascii="Times New Roman"/>
                <w:b/>
              </w:rPr>
              <w:t xml:space="preserve">1009 </w:t>
            </w:r>
            <w:r>
              <w:rPr>
                <w:rFonts w:hAnsi="Times New Roman" w:ascii="Times New Roman"/>
              </w:rPr>
              <w:t>potok</w:t>
            </w:r>
            <w:r>
              <w:rPr>
                <w:rFonts w:hAnsi="Times New Roman" w:ascii="Times New Roman"/>
                <w:b/>
              </w:rPr>
              <w:t xml:space="preserve"> 107 m2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sz w:val="20"/>
                <w:szCs w:val="20"/>
                <w:lang w:eastAsia="hr-HR"/>
              </w:rPr>
            </w:pPr>
          </w:p>
        </w:tc>
      </w:tr>
      <w:tr w:rsidTr="00C941A3" w:rsidR="00C941A3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Adresa nekretnine </w:t>
            </w:r>
            <w:r>
              <w:rPr>
                <w:rFonts w:hAnsi="Times New Roman" w:ascii="Times New Roman"/>
                <w:b/>
              </w:rPr>
              <w:t>Čibača</w:t>
            </w:r>
            <w:r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sz w:val="20"/>
                <w:szCs w:val="20"/>
                <w:lang w:eastAsia="hr-HR"/>
              </w:rPr>
            </w:pPr>
          </w:p>
        </w:tc>
      </w:tr>
      <w:tr w:rsidTr="00C941A3" w:rsidR="00C941A3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Opis nekretnine s pripadcima </w:t>
            </w:r>
            <w:r>
              <w:rPr>
                <w:rFonts w:hAnsi="Times New Roman" w:ascii="Times New Roman"/>
                <w:b/>
              </w:rPr>
              <w:t>zemljište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sz w:val="20"/>
                <w:szCs w:val="20"/>
                <w:lang w:eastAsia="hr-HR"/>
              </w:rPr>
            </w:pPr>
          </w:p>
        </w:tc>
      </w:tr>
      <w:tr w:rsidTr="00C941A3" w:rsidR="00C941A3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Naznaka prava koja ne prestaju prodajom </w:t>
            </w:r>
            <w:r>
              <w:rPr>
                <w:rFonts w:hAnsi="Times New Roman" w:ascii="Times New Roman"/>
                <w:b/>
              </w:rPr>
              <w:t>pravo služnosti prolaza i provoza u širini od 2,5 metara na teret čest. zem. 791 a na korist nekretnina označenih pod D, E, F, G i H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sz w:val="20"/>
                <w:szCs w:val="20"/>
                <w:lang w:eastAsia="hr-HR"/>
              </w:rPr>
            </w:pPr>
          </w:p>
        </w:tc>
      </w:tr>
      <w:tr w:rsidTr="00C941A3" w:rsidR="00C941A3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Naznaka da li je nekretnina slobodna od osoba i stvari, odnosno stanuje li ovršenik s članovima svoje obitelji u nekretnini ili je nekretnina dana u najam ili zakup </w:t>
            </w:r>
            <w:r>
              <w:rPr>
                <w:rFonts w:hAnsi="Times New Roman" w:ascii="Times New Roman"/>
                <w:b/>
              </w:rPr>
              <w:t>slobodna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sz w:val="20"/>
                <w:szCs w:val="20"/>
                <w:lang w:eastAsia="hr-HR"/>
              </w:rPr>
            </w:pPr>
          </w:p>
        </w:tc>
      </w:tr>
      <w:tr w:rsidTr="00C941A3" w:rsidR="00C941A3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Utvrđena vrijednost nekretnine  </w:t>
            </w:r>
            <w:r>
              <w:rPr>
                <w:rFonts w:hAnsi="Times New Roman" w:ascii="Times New Roman"/>
                <w:b/>
              </w:rPr>
              <w:t>1.310.000,00 kuna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sz w:val="20"/>
                <w:szCs w:val="20"/>
                <w:lang w:eastAsia="hr-HR"/>
              </w:rPr>
            </w:pPr>
          </w:p>
        </w:tc>
      </w:tr>
      <w:tr w:rsidTr="00C941A3" w:rsidR="00C941A3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Opis pokretnine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</w:tcPr>
          <w:p w:rsidRDefault="00C941A3" w:rsidR="00C941A3">
            <w:pPr>
              <w:rPr>
                <w:rFonts w:hAnsi="Times New Roman" w:ascii="Times New Roman"/>
              </w:rPr>
            </w:pPr>
          </w:p>
        </w:tc>
      </w:tr>
      <w:tr w:rsidTr="00C941A3" w:rsidR="00C941A3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Naznaka prava koja ne prestaju prodajom pokretnine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</w:tcPr>
          <w:p w:rsidRDefault="00C941A3" w:rsidR="00C941A3">
            <w:pPr>
              <w:rPr>
                <w:rFonts w:hAnsi="Times New Roman" w:ascii="Times New Roman"/>
              </w:rPr>
            </w:pPr>
          </w:p>
        </w:tc>
      </w:tr>
      <w:tr w:rsidTr="00C941A3" w:rsidR="00C941A3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Napomena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</w:tcPr>
          <w:p w:rsidRDefault="00C941A3" w:rsidR="00C941A3">
            <w:pPr>
              <w:rPr>
                <w:rFonts w:hAnsi="Times New Roman" w:ascii="Times New Roman"/>
              </w:rPr>
            </w:pPr>
          </w:p>
        </w:tc>
      </w:tr>
      <w:tr w:rsidTr="00C941A3" w:rsidR="00C941A3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Utvrđena vrijednost pokretnine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</w:tcPr>
          <w:p w:rsidRDefault="00C941A3" w:rsidR="00C941A3">
            <w:pPr>
              <w:rPr>
                <w:rFonts w:hAnsi="Times New Roman" w:ascii="Times New Roman"/>
              </w:rPr>
            </w:pPr>
          </w:p>
        </w:tc>
      </w:tr>
      <w:tr w:rsidTr="00C941A3" w:rsidR="00C941A3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Utvrđena vrijednost imovine stečajnog dužnika koja se prodaje kao cjelina ili dio cjeline </w:t>
            </w:r>
            <w:r>
              <w:rPr>
                <w:rFonts w:hAnsi="Times New Roman" w:ascii="Times New Roman"/>
                <w:b/>
              </w:rPr>
              <w:t>1.310.000,00 kuna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</w:tcPr>
          <w:p w:rsidRDefault="00C941A3" w:rsidR="00C941A3">
            <w:pPr>
              <w:rPr>
                <w:rFonts w:hAnsi="Times New Roman" w:ascii="Times New Roman"/>
              </w:rPr>
            </w:pPr>
          </w:p>
        </w:tc>
      </w:tr>
      <w:tr w:rsidTr="00C941A3" w:rsidR="00C941A3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Minimalna zakonska cijena ispod koje se imovina stečajnog dužnika koja se prodaje kao cjelina ili dio cjeline ne može prodati</w:t>
            </w:r>
          </w:p>
          <w:p w:rsidRDefault="00C941A3" w:rsidP="00C941A3" w:rsidR="00C941A3">
            <w:pPr>
              <w:numPr>
                <w:ilvl w:val="0"/>
                <w:numId w:val="16"/>
              </w:numPr>
              <w:ind w:left="360"/>
              <w:contextualSpacing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prvoj dražbi ispod tri četvrtine utvrđene vrijednosti nekretnine 982.500,00 kuna, </w:t>
            </w:r>
          </w:p>
          <w:p w:rsidRDefault="00C941A3" w:rsidP="00C941A3" w:rsidR="00C941A3">
            <w:pPr>
              <w:numPr>
                <w:ilvl w:val="0"/>
                <w:numId w:val="16"/>
              </w:numPr>
              <w:ind w:left="360"/>
              <w:contextualSpacing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drugoj dražbi ispod jedne polovine utvrđene vrijednosti nekretnine 655.000,00 kuna, </w:t>
            </w:r>
          </w:p>
          <w:p w:rsidRDefault="00C941A3" w:rsidP="00C941A3" w:rsidR="00C941A3">
            <w:pPr>
              <w:numPr>
                <w:ilvl w:val="0"/>
                <w:numId w:val="16"/>
              </w:numPr>
              <w:ind w:left="360"/>
              <w:contextualSpacing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trećoj dražbi ispod jedne četvrtine utvrđene vrijednosti nekretnine 327.500,00 kuna, </w:t>
            </w:r>
          </w:p>
          <w:p w:rsidRDefault="00C941A3" w:rsidP="00C941A3" w:rsidR="00C941A3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na četvrtoj dražbi nekretnina se prodaje po početnoj cijeni od 1,00 kune.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sz w:val="20"/>
                <w:szCs w:val="20"/>
                <w:lang w:eastAsia="hr-HR"/>
              </w:rPr>
            </w:pPr>
          </w:p>
        </w:tc>
      </w:tr>
      <w:tr w:rsidTr="00C941A3" w:rsidR="00C941A3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Početna cijena za nadmetanje </w:t>
            </w:r>
          </w:p>
          <w:p w:rsidRDefault="00C941A3" w:rsidP="00C941A3" w:rsidR="00C941A3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lastRenderedPageBreak/>
              <w:t xml:space="preserve">na prvoj dražbi 982.500,00 kuna, </w:t>
            </w:r>
          </w:p>
          <w:p w:rsidRDefault="00C941A3" w:rsidP="00C941A3" w:rsidR="00C941A3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drugoj dražbi 655.000,00 kuna, </w:t>
            </w:r>
          </w:p>
          <w:p w:rsidRDefault="00C941A3" w:rsidP="00C941A3" w:rsidR="00C941A3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trećoj dražbi 327.500,00 kuna, </w:t>
            </w:r>
          </w:p>
          <w:p w:rsidRDefault="00C941A3" w:rsidP="00C941A3" w:rsidR="00C941A3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na četvrtoj dražbi 1,00 kuna.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sz w:val="20"/>
                <w:szCs w:val="20"/>
                <w:lang w:eastAsia="hr-HR"/>
              </w:rPr>
            </w:pPr>
          </w:p>
        </w:tc>
      </w:tr>
      <w:tr w:rsidTr="00C941A3" w:rsidR="00C941A3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lastRenderedPageBreak/>
              <w:t xml:space="preserve">Iznos dražbenog koraka </w:t>
            </w:r>
            <w:r>
              <w:rPr>
                <w:rFonts w:hAnsi="Times New Roman" w:ascii="Times New Roman"/>
                <w:b/>
              </w:rPr>
              <w:t>5.000,00 kuna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sz w:val="20"/>
                <w:szCs w:val="20"/>
                <w:lang w:eastAsia="hr-HR"/>
              </w:rPr>
            </w:pPr>
          </w:p>
        </w:tc>
      </w:tr>
      <w:tr w:rsidTr="00C941A3" w:rsidR="00C941A3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Oznaka elektroničke javne dražbe: </w:t>
            </w:r>
            <w:r>
              <w:rPr>
                <w:rFonts w:hAnsi="Times New Roman" w:ascii="Times New Roman"/>
                <w:b/>
              </w:rPr>
              <w:t>prva, druga, treća, četvrta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sz w:val="20"/>
                <w:szCs w:val="20"/>
                <w:lang w:eastAsia="hr-HR"/>
              </w:rPr>
            </w:pPr>
          </w:p>
        </w:tc>
      </w:tr>
      <w:tr w:rsidTr="00C941A3" w:rsidR="00C941A3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Redni broj održavanja elektroničke javne dražbe </w:t>
            </w:r>
            <w:r>
              <w:rPr>
                <w:rFonts w:hAnsi="Times New Roman" w:ascii="Times New Roman"/>
                <w:b/>
              </w:rPr>
              <w:t>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sz w:val="20"/>
                <w:szCs w:val="20"/>
                <w:lang w:eastAsia="hr-HR"/>
              </w:rPr>
            </w:pPr>
          </w:p>
        </w:tc>
      </w:tr>
      <w:tr w:rsidTr="00C941A3" w:rsidR="00C941A3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Iznos jamčevine koju ponuditelj mora uplatiti: </w:t>
            </w:r>
            <w:r>
              <w:rPr>
                <w:rFonts w:hAnsi="Times New Roman" w:ascii="Times New Roman"/>
                <w:b/>
              </w:rPr>
              <w:t>10% početne cijene i to:</w:t>
            </w:r>
          </w:p>
          <w:p w:rsidRDefault="00C941A3" w:rsidP="00C941A3" w:rsidR="00C941A3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za prvu dražbu 98.250,00 kuna, </w:t>
            </w:r>
          </w:p>
          <w:p w:rsidRDefault="00C941A3" w:rsidP="00C941A3" w:rsidR="00C941A3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za drugu dražbu 65.500,00 kuna, </w:t>
            </w:r>
          </w:p>
          <w:p w:rsidRDefault="00C941A3" w:rsidP="00C941A3" w:rsidR="00C941A3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za treću dražbu 32.750,00 kuna, </w:t>
            </w:r>
          </w:p>
          <w:p w:rsidRDefault="00C941A3" w:rsidP="00C941A3" w:rsidR="00C941A3">
            <w:pPr>
              <w:numPr>
                <w:ilvl w:val="0"/>
                <w:numId w:val="16"/>
              </w:numPr>
              <w:ind w:left="360"/>
              <w:contextualSpacing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za četvrtu dražbu 0,10 kune.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sz w:val="20"/>
                <w:szCs w:val="20"/>
                <w:lang w:eastAsia="hr-HR"/>
              </w:rPr>
            </w:pPr>
          </w:p>
        </w:tc>
      </w:tr>
      <w:tr w:rsidTr="00C941A3" w:rsidR="00C941A3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Rok u kojem je kupac dužan položiti kupovninu  </w:t>
            </w:r>
            <w:r>
              <w:rPr>
                <w:rFonts w:hAnsi="Times New Roman" w:ascii="Times New Roman"/>
                <w:b/>
              </w:rPr>
              <w:t>15 dana od primitka rješenja o dosudi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sz w:val="20"/>
                <w:szCs w:val="20"/>
                <w:lang w:eastAsia="hr-HR"/>
              </w:rPr>
            </w:pPr>
          </w:p>
        </w:tc>
      </w:tr>
      <w:tr w:rsidTr="00C941A3" w:rsidR="00C941A3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Podaci o mjestu i vremenu razgledavanja te osobi zaduženoj za kontakt</w:t>
            </w:r>
          </w:p>
          <w:p w:rsidRDefault="00C941A3" w:rsidR="00C941A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Čibača, prema prethodnom dogovoru sa stečajnim upraviteljem Ivankom Sušić  i plaćanjem troškova izlaska na lice mjesta mob. 091/5164-792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C941A3" w:rsidR="00C941A3">
            <w:pPr>
              <w:rPr>
                <w:sz w:val="20"/>
                <w:szCs w:val="20"/>
                <w:lang w:eastAsia="hr-HR"/>
              </w:rPr>
            </w:pPr>
          </w:p>
        </w:tc>
      </w:tr>
    </w:tbl>
    <w:p w:rsidRDefault="00C941A3" w:rsidP="00C941A3" w:rsidR="00C941A3">
      <w:pPr>
        <w:rPr>
          <w:rFonts w:hAnsi="Times New Roman" w:ascii="Times New Roman"/>
        </w:rPr>
      </w:pPr>
    </w:p>
    <w:p w:rsidRDefault="00C941A3" w:rsidP="00C941A3" w:rsidR="00C941A3">
      <w:pPr>
        <w:rPr>
          <w:rFonts w:hAnsi="Times New Roman" w:ascii="Times New Roman"/>
        </w:rPr>
      </w:pPr>
    </w:p>
    <w:p w:rsidRDefault="00C941A3" w:rsidP="00C941A3" w:rsidR="00C941A3">
      <w:pPr>
        <w:rPr>
          <w:rFonts w:hAnsi="Times New Roman" w:ascii="Times New Roman"/>
        </w:rPr>
      </w:pPr>
      <w:r>
        <w:rPr>
          <w:rFonts w:hAnsi="Times New Roman" w:ascii="Times New Roman"/>
        </w:rPr>
        <w:t>U Dubrovniku, 18. svibnja 2017.g. godine</w:t>
      </w:r>
    </w:p>
    <w:p w:rsidRDefault="00C941A3" w:rsidP="00C941A3" w:rsidR="00C941A3">
      <w:pPr>
        <w:rPr>
          <w:rFonts w:hAnsi="Times New Roman" w:ascii="Times New Roman"/>
        </w:rPr>
      </w:pPr>
    </w:p>
    <w:p w:rsidRDefault="00C941A3" w:rsidP="00C941A3" w:rsidR="00C941A3">
      <w:pPr>
        <w:rPr>
          <w:rFonts w:hAnsi="Times New Roman" w:ascii="Times New Roman"/>
        </w:rPr>
      </w:pPr>
    </w:p>
    <w:p w:rsidRDefault="00C941A3" w:rsidP="00C941A3" w:rsidR="00C941A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Privitak: </w:t>
      </w:r>
    </w:p>
    <w:p w:rsidRDefault="00C941A3" w:rsidP="00C941A3" w:rsidR="00C941A3">
      <w:pPr>
        <w:numPr>
          <w:ilvl w:val="0"/>
          <w:numId w:val="16"/>
        </w:numPr>
        <w:ind w:left="3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 St-444/2013-220 s klauzulom pravomoćnosti, </w:t>
      </w:r>
    </w:p>
    <w:p w:rsidRDefault="00C941A3" w:rsidP="00C941A3" w:rsidR="00C941A3">
      <w:pPr>
        <w:numPr>
          <w:ilvl w:val="0"/>
          <w:numId w:val="16"/>
        </w:numPr>
        <w:ind w:left="3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zaključak St.220/2013-343, </w:t>
      </w:r>
    </w:p>
    <w:p w:rsidRDefault="00C941A3" w:rsidP="00C941A3" w:rsidR="00C941A3">
      <w:pPr>
        <w:numPr>
          <w:ilvl w:val="0"/>
          <w:numId w:val="16"/>
        </w:numPr>
        <w:ind w:left="360"/>
        <w:rPr>
          <w:rFonts w:hAnsi="Times New Roman" w:ascii="Times New Roman"/>
        </w:rPr>
      </w:pPr>
      <w:r>
        <w:rPr>
          <w:rFonts w:hAnsi="Times New Roman" w:ascii="Times New Roman"/>
        </w:rPr>
        <w:t>ovjerena preslika ZK izvatka (ls 1002-1007).</w:t>
      </w:r>
    </w:p>
    <w:p w:rsidRDefault="00C941A3" w:rsidP="00C941A3" w:rsidR="00C941A3"/>
    <w:p w:rsidRDefault="00C941A3" w:rsidR="00C941A3" w:rsidRPr="00562965">
      <w:pPr>
        <w:rPr>
          <w:rFonts w:hAnsi="Times New Roman" w:ascii="Times New Roman"/>
        </w:rPr>
      </w:pPr>
    </w:p>
    <w:sectPr w:rsidSect="00562965" w:rsidR="00C941A3" w:rsidRPr="00562965">
      <w:headerReference w:type="even" r:id="rId11"/>
      <w:headerReference w:type="default" r:id="rId12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ADF" w:rsidP="009269C6" w:rsidR="008C5ADF">
      <w:r>
        <w:separator/>
      </w:r>
    </w:p>
  </w:endnote>
  <w:endnote w:id="0" w:type="continuationSeparator">
    <w:p w:rsidRDefault="008C5ADF" w:rsidP="009269C6" w:rsidR="008C5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ADF" w:rsidP="009269C6" w:rsidR="008C5ADF">
      <w:r>
        <w:separator/>
      </w:r>
    </w:p>
  </w:footnote>
  <w:footnote w:id="0" w:type="continuationSeparator">
    <w:p w:rsidRDefault="008C5ADF" w:rsidP="009269C6" w:rsidR="008C5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ADF" w:rsidP="00F62ECF" w:rsidR="008C5A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5ADF" w:rsidR="008C5A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ADF" w:rsidP="00F62ECF" w:rsidR="008C5ADF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C941A3">
      <w:rPr>
        <w:rStyle w:val="Brojstranice"/>
        <w:noProof/>
        <w:sz w:val="22"/>
        <w:szCs w:val="22"/>
      </w:rPr>
      <w:t>5</w:t>
    </w:r>
    <w:r w:rsidRPr="00FC4EE3">
      <w:rPr>
        <w:rStyle w:val="Brojstranice"/>
        <w:sz w:val="22"/>
        <w:szCs w:val="22"/>
      </w:rPr>
      <w:fldChar w:fldCharType="end"/>
    </w:r>
  </w:p>
  <w:p w:rsidRDefault="008C5ADF" w:rsidP="008E2A91" w:rsidR="008C5ADF" w:rsidRPr="008E2A91">
    <w:pPr>
      <w:pStyle w:val="Zaglavlje"/>
      <w:jc w:val="right"/>
      <w:rPr>
        <w:b/>
        <w:sz w:val="28"/>
        <w:szCs w:val="28"/>
      </w:rPr>
    </w:pPr>
    <w:r w:rsidRPr="00B74EBE">
      <w:rPr>
        <w:b/>
        <w:sz w:val="22"/>
        <w:szCs w:val="22"/>
      </w:rPr>
      <w:t xml:space="preserve">Posl. br.6-St. </w:t>
    </w:r>
    <w:r>
      <w:rPr>
        <w:b/>
        <w:sz w:val="22"/>
        <w:szCs w:val="22"/>
      </w:rPr>
      <w:t>444/2013-</w:t>
    </w:r>
    <w:r w:rsidR="00D95A72">
      <w:rPr>
        <w:b/>
        <w:sz w:val="22"/>
        <w:szCs w:val="22"/>
      </w:rPr>
      <w:t>343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EFAB39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058ADEE8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AD3C4FCC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052A8CF8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DA54597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DECA695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7180D8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C1EE8FC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F258BBF6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1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3"/>
  </w:num>
  <w:num w:numId="16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34703"/>
    <w:rsid w:val="00037142"/>
    <w:rsid w:val="00097B9E"/>
    <w:rsid w:val="000D0C33"/>
    <w:rsid w:val="000E25D2"/>
    <w:rsid w:val="000E5398"/>
    <w:rsid w:val="0013460C"/>
    <w:rsid w:val="001446D3"/>
    <w:rsid w:val="0015765F"/>
    <w:rsid w:val="001615B4"/>
    <w:rsid w:val="00187392"/>
    <w:rsid w:val="00193206"/>
    <w:rsid w:val="001C774E"/>
    <w:rsid w:val="001D074C"/>
    <w:rsid w:val="001E2B20"/>
    <w:rsid w:val="001F39CA"/>
    <w:rsid w:val="00230A83"/>
    <w:rsid w:val="00251D21"/>
    <w:rsid w:val="00254BD4"/>
    <w:rsid w:val="00261AB6"/>
    <w:rsid w:val="0027517C"/>
    <w:rsid w:val="002859C4"/>
    <w:rsid w:val="002F14C3"/>
    <w:rsid w:val="00341D0A"/>
    <w:rsid w:val="0036508C"/>
    <w:rsid w:val="00370EBA"/>
    <w:rsid w:val="003E2C37"/>
    <w:rsid w:val="00434B9F"/>
    <w:rsid w:val="00471E62"/>
    <w:rsid w:val="004955BB"/>
    <w:rsid w:val="004964BE"/>
    <w:rsid w:val="004A73CC"/>
    <w:rsid w:val="004B2B50"/>
    <w:rsid w:val="004C0B39"/>
    <w:rsid w:val="004C4241"/>
    <w:rsid w:val="004C46EC"/>
    <w:rsid w:val="004F67B0"/>
    <w:rsid w:val="00501EC3"/>
    <w:rsid w:val="00554214"/>
    <w:rsid w:val="0055646A"/>
    <w:rsid w:val="00562965"/>
    <w:rsid w:val="00576E1B"/>
    <w:rsid w:val="0058454A"/>
    <w:rsid w:val="005A5C1D"/>
    <w:rsid w:val="005B612F"/>
    <w:rsid w:val="005C40F2"/>
    <w:rsid w:val="0060197D"/>
    <w:rsid w:val="006A5B6F"/>
    <w:rsid w:val="006D3BAF"/>
    <w:rsid w:val="007147DB"/>
    <w:rsid w:val="00714C40"/>
    <w:rsid w:val="00733AC1"/>
    <w:rsid w:val="00735A26"/>
    <w:rsid w:val="007472E4"/>
    <w:rsid w:val="007732A3"/>
    <w:rsid w:val="00794158"/>
    <w:rsid w:val="007C4D33"/>
    <w:rsid w:val="00824443"/>
    <w:rsid w:val="0082718A"/>
    <w:rsid w:val="008603D2"/>
    <w:rsid w:val="00860D45"/>
    <w:rsid w:val="00875D3F"/>
    <w:rsid w:val="008B1A17"/>
    <w:rsid w:val="008B3D29"/>
    <w:rsid w:val="008C5ADF"/>
    <w:rsid w:val="008D27E7"/>
    <w:rsid w:val="008E2A91"/>
    <w:rsid w:val="008E6E4D"/>
    <w:rsid w:val="008F451E"/>
    <w:rsid w:val="00901C3A"/>
    <w:rsid w:val="009269C6"/>
    <w:rsid w:val="00944167"/>
    <w:rsid w:val="009B677A"/>
    <w:rsid w:val="00A14F65"/>
    <w:rsid w:val="00A2611D"/>
    <w:rsid w:val="00A44040"/>
    <w:rsid w:val="00A86B97"/>
    <w:rsid w:val="00A96A5E"/>
    <w:rsid w:val="00AA2ABB"/>
    <w:rsid w:val="00AD404D"/>
    <w:rsid w:val="00AD7542"/>
    <w:rsid w:val="00B34085"/>
    <w:rsid w:val="00B4793C"/>
    <w:rsid w:val="00B56EC7"/>
    <w:rsid w:val="00B63EE8"/>
    <w:rsid w:val="00B74EBE"/>
    <w:rsid w:val="00B825B8"/>
    <w:rsid w:val="00B8281B"/>
    <w:rsid w:val="00B91AB8"/>
    <w:rsid w:val="00B93C1E"/>
    <w:rsid w:val="00BA4E33"/>
    <w:rsid w:val="00BE21CD"/>
    <w:rsid w:val="00C2194D"/>
    <w:rsid w:val="00C247C8"/>
    <w:rsid w:val="00C941A3"/>
    <w:rsid w:val="00CB60E7"/>
    <w:rsid w:val="00D106A2"/>
    <w:rsid w:val="00D25313"/>
    <w:rsid w:val="00D95A72"/>
    <w:rsid w:val="00DF1ADA"/>
    <w:rsid w:val="00E119D1"/>
    <w:rsid w:val="00E14DE4"/>
    <w:rsid w:val="00E3025A"/>
    <w:rsid w:val="00E40010"/>
    <w:rsid w:val="00E4326E"/>
    <w:rsid w:val="00E733C8"/>
    <w:rsid w:val="00E83263"/>
    <w:rsid w:val="00EA2F13"/>
    <w:rsid w:val="00EA5869"/>
    <w:rsid w:val="00EA709E"/>
    <w:rsid w:val="00EA7E4C"/>
    <w:rsid w:val="00EB7809"/>
    <w:rsid w:val="00F0279F"/>
    <w:rsid w:val="00F20875"/>
    <w:rsid w:val="00F62ECF"/>
    <w:rsid w:val="00F66E0E"/>
    <w:rsid w:val="00F91472"/>
    <w:rsid w:val="00FB07B7"/>
    <w:rsid w:val="00FC36EF"/>
    <w:rsid w:val="00FC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2965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20875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9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97B9E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2C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41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1A3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41A3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41A3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41A3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2965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20875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9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097B9E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2C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41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1A3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41A3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41A3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41A3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882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 u Mare</izvorni_sadrzaj>
    <derivirana_varijabla naziv="DomainObject.Predmet.Opis_1">sve u Mare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1703</properties:Words>
  <properties:Characters>9276</properties:Characters>
  <properties:Lines>259</properties:Lines>
  <properties:Paragraphs>115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2017-04-25T13:46:00Z</dcterms:created>
  <dc:creator>Srđan Gavranić</dc:creator>
  <cp:lastModifiedBy>Mara Marčinko</cp:lastModifiedBy>
  <cp:lastPrinted>2017-05-18T10:16:00Z</cp:lastPrinted>
  <dcterms:modified xmlns:xsi="http://www.w3.org/2001/XMLSchema-instance" xsi:type="dcterms:W3CDTF">2017-05-18T11:51:00Z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