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f14c" w14:paraId="09af14c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szCs w:val="20"/>
        </w:rPr>
        <w:t>85.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r w:rsidR="00D1200A">
        <w:rPr>
          <w:szCs w:val="20"/>
        </w:rPr>
        <w:t>2903</w:t>
      </w:r>
      <w:r w:rsidRPr="009B01DE">
        <w:rPr>
          <w:szCs w:val="20"/>
        </w:rPr>
        <w:t>/16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1A4630" w:rsidRPr="00374F84">
        <w:rPr>
          <w:lang w:val="pt-BR"/>
        </w:rPr>
        <w:t>RIJASMIN d.o.o.</w:t>
      </w:r>
      <w:r w:rsidR="001A4630" w:rsidRPr="00374F84">
        <w:t xml:space="preserve">, </w:t>
      </w:r>
      <w:r w:rsidR="001A4630">
        <w:t>Za</w:t>
      </w:r>
      <w:r w:rsidR="001A4630" w:rsidRPr="00374F84">
        <w:t>greb,</w:t>
      </w:r>
      <w:r w:rsidR="001A4630">
        <w:t xml:space="preserve"> </w:t>
      </w:r>
      <w:proofErr w:type="spellStart"/>
      <w:r w:rsidR="001A4630">
        <w:t>Bernada</w:t>
      </w:r>
      <w:proofErr w:type="spellEnd"/>
      <w:r w:rsidR="001A4630">
        <w:t xml:space="preserve"> Vukasa 26, </w:t>
      </w:r>
      <w:proofErr w:type="spellStart"/>
      <w:r w:rsidR="001A4630">
        <w:t>OIB</w:t>
      </w:r>
      <w:proofErr w:type="spellEnd"/>
      <w:r w:rsidR="001A4630">
        <w:t xml:space="preserve">: </w:t>
      </w:r>
      <w:r w:rsidR="001A4630" w:rsidRPr="005D66F0">
        <w:t>23062808433</w:t>
      </w:r>
      <w:r w:rsidRPr="009B01DE">
        <w:t xml:space="preserve">, </w:t>
      </w:r>
      <w:r w:rsidR="00AA1A31">
        <w:t>20</w:t>
      </w:r>
      <w:r w:rsidRPr="009B01DE">
        <w:t xml:space="preserve">. </w:t>
      </w:r>
      <w:r w:rsidR="00AA1A31">
        <w:t>rujna</w:t>
      </w:r>
      <w:r w:rsidRPr="009B01DE">
        <w:t xml:space="preserve"> 201</w:t>
      </w:r>
      <w:r w:rsidR="00CA20F2">
        <w:t>8</w:t>
      </w:r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AA1A31">
      <w:pPr>
        <w:ind w:firstLine="708"/>
        <w:jc w:val="both"/>
      </w:pPr>
      <w:r>
        <w:t xml:space="preserve">Nalaže se </w:t>
      </w:r>
      <w:r w:rsidR="004278A5">
        <w:t>privremenom stečajnom upravitelju</w:t>
      </w:r>
      <w:r>
        <w:t xml:space="preserve"> </w:t>
      </w:r>
      <w:r w:rsidR="004278A5" w:rsidRPr="00657743">
        <w:t>Goran</w:t>
      </w:r>
      <w:r w:rsidR="004278A5">
        <w:t>u</w:t>
      </w:r>
      <w:r w:rsidR="004278A5" w:rsidRPr="00657743">
        <w:t xml:space="preserve"> </w:t>
      </w:r>
      <w:proofErr w:type="spellStart"/>
      <w:r w:rsidR="004278A5" w:rsidRPr="00657743">
        <w:t>Jujnović</w:t>
      </w:r>
      <w:r w:rsidR="004278A5">
        <w:t>u</w:t>
      </w:r>
      <w:proofErr w:type="spellEnd"/>
      <w:r w:rsidR="004278A5" w:rsidRPr="00657743">
        <w:t xml:space="preserve"> Lučić</w:t>
      </w:r>
      <w:r w:rsidR="004278A5">
        <w:t>u</w:t>
      </w:r>
      <w:r w:rsidR="004278A5" w:rsidRPr="00657743">
        <w:t>, Zagreb, Strojarska cesta 20/</w:t>
      </w:r>
      <w:proofErr w:type="spellStart"/>
      <w:r w:rsidR="004278A5" w:rsidRPr="00657743">
        <w:t>XXII</w:t>
      </w:r>
      <w:proofErr w:type="spellEnd"/>
      <w:r w:rsidR="004278A5" w:rsidRPr="00657743">
        <w:t xml:space="preserve">, </w:t>
      </w:r>
      <w:proofErr w:type="spellStart"/>
      <w:r w:rsidR="004278A5" w:rsidRPr="00657743">
        <w:t>OIB</w:t>
      </w:r>
      <w:proofErr w:type="spellEnd"/>
      <w:r w:rsidR="004278A5" w:rsidRPr="00657743">
        <w:t>: 62461289936.</w:t>
      </w:r>
      <w:r w:rsidR="0034197F">
        <w:t>,</w:t>
      </w:r>
      <w:r>
        <w:t xml:space="preserve"> u roku </w:t>
      </w:r>
      <w:r w:rsidR="00810979">
        <w:t>3</w:t>
      </w:r>
      <w:r>
        <w:t xml:space="preserve"> dana od dostave ovog zaključka </w:t>
      </w:r>
      <w:r w:rsidR="00AA1A31">
        <w:t>obavijestiti sud o rezultatima potrage za dužnikovim vozilom određene pravomoćnim rješenjem od 19. srpnja 12018., odnosno dostaviti podatak o tome je li pronađeno dužnikovo vozilo.</w:t>
      </w:r>
    </w:p>
    <w:p w:rsidRDefault="009B01DE" w:rsidP="004278A5" w:rsidR="004278A5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AA1A31">
        <w:t>20</w:t>
      </w:r>
      <w:r w:rsidR="004278A5" w:rsidRPr="009B01DE">
        <w:t xml:space="preserve">. </w:t>
      </w:r>
      <w:r w:rsidR="00AA1A31">
        <w:t xml:space="preserve">rujna </w:t>
      </w:r>
      <w:r w:rsidR="004278A5" w:rsidRPr="009B01DE">
        <w:t>201</w:t>
      </w:r>
      <w:r w:rsidR="004278A5">
        <w:t>8.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0E1FE5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19.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0E1FE5" w:rsidP="000E1FE5" w:rsidR="000E1FE5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0E1FE5" w:rsidP="000E1FE5" w:rsidR="00D0618B" w:rsidRPr="005175F0">
      <w:r>
        <w:t>Katarina Drndelić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A4C78"/>
    <w:rsid w:val="000B2164"/>
    <w:rsid w:val="000B5935"/>
    <w:rsid w:val="000D3AE2"/>
    <w:rsid w:val="000E1FE5"/>
    <w:rsid w:val="000E5617"/>
    <w:rsid w:val="00157C9F"/>
    <w:rsid w:val="00193353"/>
    <w:rsid w:val="001960F6"/>
    <w:rsid w:val="00197AB2"/>
    <w:rsid w:val="001A4630"/>
    <w:rsid w:val="001A681B"/>
    <w:rsid w:val="001B1C0D"/>
    <w:rsid w:val="001B2479"/>
    <w:rsid w:val="001F78EC"/>
    <w:rsid w:val="0020014E"/>
    <w:rsid w:val="0023071D"/>
    <w:rsid w:val="00263EAB"/>
    <w:rsid w:val="00272976"/>
    <w:rsid w:val="00284F66"/>
    <w:rsid w:val="002A045C"/>
    <w:rsid w:val="002F0CC6"/>
    <w:rsid w:val="002F4318"/>
    <w:rsid w:val="003045B2"/>
    <w:rsid w:val="00335303"/>
    <w:rsid w:val="0034197F"/>
    <w:rsid w:val="00383F00"/>
    <w:rsid w:val="003C7416"/>
    <w:rsid w:val="003F2F8E"/>
    <w:rsid w:val="003F4C86"/>
    <w:rsid w:val="00426358"/>
    <w:rsid w:val="004278A5"/>
    <w:rsid w:val="00427D3D"/>
    <w:rsid w:val="00433ABF"/>
    <w:rsid w:val="00446509"/>
    <w:rsid w:val="0044670B"/>
    <w:rsid w:val="00461E50"/>
    <w:rsid w:val="00465C31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6280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E49BC"/>
    <w:rsid w:val="00810979"/>
    <w:rsid w:val="00817E97"/>
    <w:rsid w:val="00825E59"/>
    <w:rsid w:val="008428E4"/>
    <w:rsid w:val="00865E71"/>
    <w:rsid w:val="0088375F"/>
    <w:rsid w:val="008930EB"/>
    <w:rsid w:val="008C59B4"/>
    <w:rsid w:val="008D44CD"/>
    <w:rsid w:val="008D74ED"/>
    <w:rsid w:val="00900528"/>
    <w:rsid w:val="0090640A"/>
    <w:rsid w:val="00913796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C2336"/>
    <w:rsid w:val="009D49AC"/>
    <w:rsid w:val="009E45DD"/>
    <w:rsid w:val="00A30840"/>
    <w:rsid w:val="00A455A6"/>
    <w:rsid w:val="00A462B2"/>
    <w:rsid w:val="00A570FD"/>
    <w:rsid w:val="00A6611E"/>
    <w:rsid w:val="00A70E8E"/>
    <w:rsid w:val="00A76B2D"/>
    <w:rsid w:val="00A90F2B"/>
    <w:rsid w:val="00AA1A31"/>
    <w:rsid w:val="00AA23F3"/>
    <w:rsid w:val="00AB03DB"/>
    <w:rsid w:val="00AB3CF0"/>
    <w:rsid w:val="00AB777E"/>
    <w:rsid w:val="00AD62E0"/>
    <w:rsid w:val="00AE1537"/>
    <w:rsid w:val="00B319DE"/>
    <w:rsid w:val="00B419C8"/>
    <w:rsid w:val="00B47451"/>
    <w:rsid w:val="00B5086B"/>
    <w:rsid w:val="00B54B7A"/>
    <w:rsid w:val="00B55ACA"/>
    <w:rsid w:val="00B57125"/>
    <w:rsid w:val="00B749A9"/>
    <w:rsid w:val="00B91213"/>
    <w:rsid w:val="00BA1E8C"/>
    <w:rsid w:val="00BA657A"/>
    <w:rsid w:val="00BC7BFB"/>
    <w:rsid w:val="00BF448D"/>
    <w:rsid w:val="00C47B40"/>
    <w:rsid w:val="00C64A90"/>
    <w:rsid w:val="00C8100D"/>
    <w:rsid w:val="00CA20F2"/>
    <w:rsid w:val="00CB1327"/>
    <w:rsid w:val="00CE4275"/>
    <w:rsid w:val="00CF4810"/>
    <w:rsid w:val="00D0618B"/>
    <w:rsid w:val="00D11261"/>
    <w:rsid w:val="00D1200A"/>
    <w:rsid w:val="00D35690"/>
    <w:rsid w:val="00D375CB"/>
    <w:rsid w:val="00D50170"/>
    <w:rsid w:val="00D508B3"/>
    <w:rsid w:val="00D53654"/>
    <w:rsid w:val="00D75936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B694D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St-2903/2016-70</izvorni_sadrzaj>
    <derivirana_varijabla naziv="DomainObject.Oznaka_1">St-2903/2016-70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St-2903/2016-70</izvorni_sadrzaj>
    <derivirana_varijabla naziv="DomainObject.PoslovniBrojDokumenta_1">St-2903/2016-70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723AF-33D8-4ADD-B48B-F5B957225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137</properties:Words>
  <properties:Characters>715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2018-09-20T06:54:00Z</dcterms:created>
  <dc:creator>Jelena Čuveljak</dc:creator>
  <cp:lastModifiedBy>Katarina Drndelić</cp:lastModifiedBy>
  <cp:lastPrinted>2018-09-20T12:23:00Z</cp:lastPrinted>
  <dcterms:modified xmlns:xsi="http://www.w3.org/2001/XMLSchema-instance" xsi:type="dcterms:W3CDTF">2018-09-20T12:23:00Z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St-2903/2016-70 / Odluka - Zaključak (zaključak_rezultati potrage.docx)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