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f6d69" w14:paraId="a8f6d69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E83EE3">
        <w:t>379</w:t>
      </w:r>
      <w:r w:rsidR="00EB4DE6">
        <w:t>/15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po stečajnom sucu Tereziji Goreta, u skraćenom </w:t>
      </w:r>
      <w:r w:rsidR="00EB4DE6">
        <w:t>stečajnom postupku nad dužnikom</w:t>
      </w:r>
      <w:r>
        <w:t xml:space="preserve"> </w:t>
      </w:r>
      <w:r w:rsidR="00E83EE3">
        <w:t>DELTA d.o.o., Šibenik, Ive Zaninovića 1, OIB: 73238507777</w:t>
      </w:r>
      <w:r w:rsidR="00347B56">
        <w:t xml:space="preserve">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F13A50">
        <w:t>28</w:t>
      </w:r>
      <w:r>
        <w:t xml:space="preserve">. </w:t>
      </w:r>
      <w:r w:rsidR="00EB4DE6">
        <w:t>prosinc</w:t>
      </w:r>
      <w:r w:rsidR="00347B56">
        <w:t>a</w:t>
      </w:r>
      <w:r w:rsidR="00EB4DE6">
        <w:t xml:space="preserve"> 2015</w:t>
      </w:r>
      <w:r>
        <w:t>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E83EE3">
        <w:t>DELTA d.o.o., Šibenik, Ive Zaninovića 1, OIB: 73238507777</w:t>
      </w:r>
      <w:r w:rsidR="007046CC">
        <w:t xml:space="preserve">, sa danom </w:t>
      </w:r>
      <w:r w:rsidR="00F13A50">
        <w:t>28</w:t>
      </w:r>
      <w:r w:rsidR="007046CC">
        <w:t xml:space="preserve">. </w:t>
      </w:r>
      <w:r>
        <w:t>prosinca 2015</w:t>
      </w:r>
      <w:r w:rsidR="007046CC">
        <w:t xml:space="preserve">. godine,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2C3D3A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2C3D3A">
        <w:t>Zdenko Krstić iz Osijeka, Županijska 2, OIB: 13827089798.</w:t>
      </w:r>
    </w:p>
    <w:p w:rsidRDefault="002C3D3A" w:rsidP="002C3D3A" w:rsidR="002C3D3A">
      <w:pPr>
        <w:jc w:val="both"/>
      </w:pPr>
    </w:p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 dužnikom</w:t>
      </w:r>
      <w:r w:rsidR="003038A0">
        <w:t xml:space="preserve"> </w:t>
      </w:r>
      <w:r w:rsidR="00E83EE3">
        <w:t>DELTA d.o.o., Šibenik, Ive Zaninovića 1, OIB: 73238507777</w:t>
      </w:r>
      <w:r>
        <w:t xml:space="preserve">, sa danom </w:t>
      </w:r>
      <w:r w:rsidR="00F13A50">
        <w:t>28</w:t>
      </w:r>
      <w:r>
        <w:t xml:space="preserve">. </w:t>
      </w:r>
      <w:r w:rsidR="00EB4DE6">
        <w:t>prosinc</w:t>
      </w:r>
      <w:r w:rsidR="005944A7">
        <w:t>a</w:t>
      </w:r>
      <w:r w:rsidR="00EB4DE6">
        <w:t xml:space="preserve"> 2015</w:t>
      </w:r>
      <w:r>
        <w:t>. godine.</w:t>
      </w:r>
    </w:p>
    <w:p w:rsidRDefault="007046CC" w:rsidP="007046CC" w:rsidR="007046CC"/>
    <w:p w:rsidRDefault="007046CC" w:rsidP="007046CC" w:rsidR="007046CC">
      <w:r>
        <w:t>4.</w:t>
      </w:r>
      <w:r w:rsidR="00EB4DE6">
        <w:t xml:space="preserve"> </w:t>
      </w:r>
      <w:r>
        <w:t xml:space="preserve">Ovo rješenje bit će objavljeno na </w:t>
      </w:r>
      <w:r w:rsidR="00EB4DE6">
        <w:t>e-</w:t>
      </w:r>
      <w:r>
        <w:t>oglasnoj ploči Trgovačkog suda u Zadru, Stalne službe u Šibeniku.</w:t>
      </w:r>
    </w:p>
    <w:p w:rsidRDefault="007046CC" w:rsidP="007046CC" w:rsidR="007046CC"/>
    <w:p w:rsidRDefault="007046CC" w:rsidP="007046CC" w:rsidR="007046CC">
      <w:pPr>
        <w:jc w:val="both"/>
      </w:pPr>
      <w:r>
        <w:t>5.</w:t>
      </w:r>
      <w:r w:rsidR="00EB4DE6">
        <w:t xml:space="preserve"> </w:t>
      </w:r>
      <w:r>
        <w:t>Po pravomoćnosti ovog rješenja Sudski registar Trgovačkog suda u Zadru, Stalne službe u Šibeniku provest će brisanje dužnika iz sudskog registra.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EB4DE6" w:rsidR="00E83EE3">
      <w:pPr>
        <w:ind w:firstLine="708"/>
        <w:jc w:val="both"/>
      </w:pPr>
      <w:r>
        <w:t xml:space="preserve">Dana </w:t>
      </w:r>
      <w:r w:rsidR="00E113E9">
        <w:t>02</w:t>
      </w:r>
      <w:r>
        <w:t xml:space="preserve">. </w:t>
      </w:r>
      <w:r w:rsidR="00EB4DE6">
        <w:t>studenog 2015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E83EE3">
        <w:t>DELTA d.o.o., Šibenik, Ive Zaninovića 1, OIB: 73238507777.</w:t>
      </w:r>
    </w:p>
    <w:p w:rsidRDefault="00E83EE3" w:rsidP="00EB4DE6" w:rsidR="00E83EE3">
      <w:pPr>
        <w:ind w:firstLine="708"/>
        <w:jc w:val="both"/>
      </w:pPr>
    </w:p>
    <w:p w:rsidRDefault="00EB4DE6" w:rsidP="00EB4DE6" w:rsidR="007046CC">
      <w:pPr>
        <w:ind w:firstLine="708"/>
        <w:jc w:val="both"/>
      </w:pPr>
      <w:r>
        <w:t>Oglasom</w:t>
      </w:r>
      <w:r w:rsidR="007046CC">
        <w:t xml:space="preserve"> ovog suda pod poslovnim brojem 9 St-</w:t>
      </w:r>
      <w:r w:rsidR="00E83EE3">
        <w:t>379</w:t>
      </w:r>
      <w:r>
        <w:t>/2015</w:t>
      </w:r>
      <w:r w:rsidR="007046CC">
        <w:t xml:space="preserve"> od dana </w:t>
      </w:r>
      <w:r w:rsidR="00E113E9">
        <w:t>03</w:t>
      </w:r>
      <w:r w:rsidR="007046CC">
        <w:t xml:space="preserve">. </w:t>
      </w:r>
      <w:r w:rsidR="00A4361C">
        <w:t>studenog 2015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8B03EF">
        <w:t>zakonskog zastupnika</w:t>
      </w:r>
      <w:r w:rsidR="007046CC">
        <w:t xml:space="preserve"> dužnika na </w:t>
      </w:r>
      <w:r w:rsidR="007046CC">
        <w:lastRenderedPageBreak/>
        <w:t xml:space="preserve">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7844CE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je </w:t>
      </w:r>
      <w:r w:rsidR="00A4361C">
        <w:t>na e-oglasnoj ploči suda dana</w:t>
      </w:r>
      <w:r w:rsidR="00347B56">
        <w:t xml:space="preserve"> </w:t>
      </w:r>
      <w:r w:rsidR="008068F2">
        <w:t>03</w:t>
      </w:r>
      <w:r w:rsidR="003038A0">
        <w:t xml:space="preserve">. </w:t>
      </w:r>
      <w:r w:rsidR="00A4361C">
        <w:t>studenog  2015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F13A50">
        <w:t>28</w:t>
      </w:r>
      <w:r>
        <w:t xml:space="preserve">. </w:t>
      </w:r>
      <w:r w:rsidR="00A4361C">
        <w:t>prosinc</w:t>
      </w:r>
      <w:r w:rsidR="00347B56">
        <w:t>a</w:t>
      </w:r>
      <w:r w:rsidR="00A4361C">
        <w:t xml:space="preserve"> 2015</w:t>
      </w:r>
      <w:r>
        <w:t>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Goreta, v.r.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Zakonskom zastupniku dužnika</w:t>
      </w:r>
      <w:r>
        <w:t xml:space="preserve"> 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 po pravomoćnosti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6DF3" w:rsidP="00EB4DE6" w:rsidR="00076DF3">
      <w:r>
        <w:separator/>
      </w:r>
    </w:p>
  </w:endnote>
  <w:endnote w:id="0" w:type="continuationSeparator">
    <w:p w:rsidRDefault="00076DF3" w:rsidP="00EB4DE6" w:rsidR="00076D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6DF3" w:rsidP="00EB4DE6" w:rsidR="00076DF3">
      <w:r>
        <w:separator/>
      </w:r>
    </w:p>
  </w:footnote>
  <w:footnote w:id="0" w:type="continuationSeparator">
    <w:p w:rsidRDefault="00076DF3" w:rsidP="00EB4DE6" w:rsidR="00076D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CC2AA8">
      <w:rPr>
        <w:noProof/>
      </w:rPr>
      <w:t>2</w:t>
    </w:r>
    <w:r>
      <w:fldChar w:fldCharType="end"/>
    </w:r>
    <w:r>
      <w:t xml:space="preserve">                            </w:t>
    </w:r>
    <w:r w:rsidR="00E83EE3">
      <w:t xml:space="preserve">                        9 St-379</w:t>
    </w:r>
    <w:r>
      <w:t>/15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4786B"/>
    <w:rsid w:val="00076DF3"/>
    <w:rsid w:val="000F68AC"/>
    <w:rsid w:val="00122CE6"/>
    <w:rsid w:val="001A1043"/>
    <w:rsid w:val="00221738"/>
    <w:rsid w:val="002A577B"/>
    <w:rsid w:val="002C3D3A"/>
    <w:rsid w:val="003038A0"/>
    <w:rsid w:val="00347B56"/>
    <w:rsid w:val="004D1A15"/>
    <w:rsid w:val="00527C04"/>
    <w:rsid w:val="005944A7"/>
    <w:rsid w:val="007046CC"/>
    <w:rsid w:val="007844CE"/>
    <w:rsid w:val="00791DC6"/>
    <w:rsid w:val="008068F2"/>
    <w:rsid w:val="008B03EF"/>
    <w:rsid w:val="009229A6"/>
    <w:rsid w:val="009E3581"/>
    <w:rsid w:val="00A05719"/>
    <w:rsid w:val="00A4361C"/>
    <w:rsid w:val="00AC5066"/>
    <w:rsid w:val="00BB07F2"/>
    <w:rsid w:val="00C07A69"/>
    <w:rsid w:val="00C66DAE"/>
    <w:rsid w:val="00C84E3C"/>
    <w:rsid w:val="00CB4E78"/>
    <w:rsid w:val="00CC2AA8"/>
    <w:rsid w:val="00D3065F"/>
    <w:rsid w:val="00E113E9"/>
    <w:rsid w:val="00E1175B"/>
    <w:rsid w:val="00E83EE3"/>
    <w:rsid w:val="00EB4DE6"/>
    <w:rsid w:val="00F13A50"/>
    <w:rsid w:val="00F60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6D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6D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6D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6D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6D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6D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6D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6D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6D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6D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St-379/2015</izvorni_sadrzaj>
    <derivirana_varijabla naziv="DomainObject.Predmet.OznakaBroj_1">St-379/2015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d.o.o. za trgovinu i uvoz-izvoz</izvorni_sadrzaj>
    <derivirana_varijabla naziv="DomainObject.Predmet.ProtustrankaFormated_1">  DELTA d.o.o. za trgovinu i uvoz-izvoz</derivirana_varijabla>
  </DomainObject.Predmet.ProtustrankaFormated>
  <DomainObject.Predmet.ProtustrankaFormatedOIB>
    <izvorni_sadrzaj>  DELTA d.o.o. za trgovinu i uvoz-izvoz, OIB 73238507777</izvorni_sadrzaj>
    <derivirana_varijabla naziv="DomainObject.Predmet.ProtustrankaFormatedOIB_1">  DELTA d.o.o. za trgovinu i uvoz-izvoz, OIB 73238507777</derivirana_varijabla>
  </DomainObject.Predmet.ProtustrankaFormatedOIB>
  <DomainObject.Predmet.ProtustrankaFormatedWithAdress>
    <izvorni_sadrzaj> DELTA d.o.o. za trgovinu i uvoz-izvoz, Ive Zaninovića 1, 22000 Šibenik</izvorni_sadrzaj>
    <derivirana_varijabla naziv="DomainObject.Predmet.ProtustrankaFormatedWithAdress_1"> DELTA d.o.o. za trgovinu i uvoz-izvoz, Ive Zaninovića 1, 22000 Šibenik</derivirana_varijabla>
  </DomainObject.Predmet.ProtustrankaFormatedWithAdress>
  <DomainObject.Predmet.ProtustrankaFormatedWithAdressOIB>
    <izvorni_sadrzaj> DELTA d.o.o. za trgovinu i uvoz-izvoz, OIB 73238507777, Ive Zaninovića 1, 22000 Šibenik</izvorni_sadrzaj>
    <derivirana_varijabla naziv="DomainObject.Predmet.ProtustrankaFormatedWithAdressOIB_1"> DELTA d.o.o. za trgovinu i uvoz-izvoz, OIB 73238507777, Ive Zaninovića 1, 22000 Šibenik</derivirana_varijabla>
  </DomainObject.Predmet.ProtustrankaFormatedWithAdressOIB>
  <DomainObject.Predmet.ProtustrankaWithAdress>
    <izvorni_sadrzaj>DELTA d.o.o. za trgovinu i uvoz-izvoz Ive Zaninovića 1, 22000 Šibenik</izvorni_sadrzaj>
    <derivirana_varijabla naziv="DomainObject.Predmet.ProtustrankaWithAdress_1">DELTA d.o.o. za trgovinu i uvoz-izvoz Ive Zaninovića 1, 22000 Šibenik</derivirana_varijabla>
  </DomainObject.Predmet.ProtustrankaWithAdress>
  <DomainObject.Predmet.ProtustrankaWithAdressOIB>
    <izvorni_sadrzaj>DELTA d.o.o. za trgovinu i uvoz-izvoz, OIB 73238507777, Ive Zaninovića 1, 22000 Šibenik</izvorni_sadrzaj>
    <derivirana_varijabla naziv="DomainObject.Predmet.ProtustrankaWithAdressOIB_1">DELTA d.o.o. za trgovinu i uvoz-izvoz, OIB 73238507777, Ive Zaninovića 1, 22000 Šibenik</derivirana_varijabla>
  </DomainObject.Predmet.ProtustrankaWithAdressOIB>
  <DomainObject.Predmet.ProtustrankaNazivFormated>
    <izvorni_sadrzaj>DELTA d.o.o. za trgovinu i uvoz-izvoz</izvorni_sadrzaj>
    <derivirana_varijabla naziv="DomainObject.Predmet.ProtustrankaNazivFormated_1">DELTA d.o.o. za trgovinu i uvoz-izvoz</derivirana_varijabla>
  </DomainObject.Predmet.ProtustrankaNazivFormated>
  <DomainObject.Predmet.ProtustrankaNazivFormatedOIB>
    <izvorni_sadrzaj>DELTA d.o.o. za trgovinu i uvoz-izvoz, OIB 73238507777</izvorni_sadrzaj>
    <derivirana_varijabla naziv="DomainObject.Predmet.ProtustrankaNazivFormatedOIB_1">DELTA d.o.o. za trgovinu i uvoz-izvoz, OIB 73238507777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DELTA d.o.o. za trgovinu i uvoz-izvoz</item>
    </izvorni_sadrzaj>
    <derivirana_varijabla naziv="DomainObject.Predmet.ProtuStrankaListFormated_1">
      <item>DELTA d.o.o. za trgovinu i uvoz-izvoz</item>
    </derivirana_varijabla>
  </DomainObject.Predmet.ProtuStrankaListFormated>
  <DomainObject.Predmet.ProtuStrankaListFormatedOIB>
    <izvorni_sadrzaj>
      <item>DELTA d.o.o. za trgovinu i uvoz-izvoz, OIB 73238507777</item>
    </izvorni_sadrzaj>
    <derivirana_varijabla naziv="DomainObject.Predmet.ProtuStrankaListFormatedOIB_1">
      <item>DELTA d.o.o. za trgovinu i uvoz-izvoz, OIB 73238507777</item>
    </derivirana_varijabla>
  </DomainObject.Predmet.ProtuStrankaListFormatedOIB>
  <DomainObject.Predmet.ProtuStrankaListFormatedWithAdress>
    <izvorni_sadrzaj>
      <item>DELTA d.o.o. za trgovinu i uvoz-izvoz, Ive Zaninovića 1, 22000 Šibenik</item>
    </izvorni_sadrzaj>
    <derivirana_varijabla naziv="DomainObject.Predmet.ProtuStrankaListFormatedWithAdress_1">
      <item>DELTA d.o.o. za trgovinu i uvoz-izvoz, Ive Zaninovića 1, 22000 Šibenik</item>
    </derivirana_varijabla>
  </DomainObject.Predmet.ProtuStrankaListFormatedWithAdress>
  <DomainObject.Predmet.ProtuStrankaListFormatedWithAdressOIB>
    <izvorni_sadrzaj>
      <item>DELTA d.o.o. za trgovinu i uvoz-izvoz, OIB 73238507777, Ive Zaninovića 1, 22000 Šibenik</item>
    </izvorni_sadrzaj>
    <derivirana_varijabla naziv="DomainObject.Predmet.ProtuStrankaListFormatedWithAdressOIB_1">
      <item>DELTA d.o.o. za trgovinu i uvoz-izvoz, OIB 73238507777, Ive Zaninovića 1, 22000 Šibenik</item>
    </derivirana_varijabla>
  </DomainObject.Predmet.ProtuStrankaListFormatedWithAdressOIB>
  <DomainObject.Predmet.ProtuStrankaListNazivFormated>
    <izvorni_sadrzaj>
      <item>DELTA d.o.o. za trgovinu i uvoz-izvoz</item>
    </izvorni_sadrzaj>
    <derivirana_varijabla naziv="DomainObject.Predmet.ProtuStrankaListNazivFormated_1">
      <item>DELTA d.o.o. za trgovinu i uvoz-izvoz</item>
    </derivirana_varijabla>
  </DomainObject.Predmet.ProtuStrankaListNazivFormated>
  <DomainObject.Predmet.ProtuStrankaListNazivFormatedOIB>
    <izvorni_sadrzaj>
      <item>DELTA d.o.o. za trgovinu i uvoz-izvoz, OIB 73238507777</item>
    </izvorni_sadrzaj>
    <derivirana_varijabla naziv="DomainObject.Predmet.ProtuStrankaListNazivFormatedOIB_1">
      <item>DELTA d.o.o. za trgovinu i uvoz-izvoz, OIB 73238507777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DELTA d.o.o. za trgovinu i uvoz-izvoz</izvorni_sadrzaj>
    <derivirana_varijabla naziv="DomainObject.Predmet.ProtustrankaIDrugi_1">DELTA d.o.o. za trgovinu i uvoz-izvoz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DELTA d.o.o. za trgovinu i uvoz-izvoz, OIB 73238507777, Ive Zaninovića 1, 22000 Šibenik</izvorni_sadrzaj>
    <derivirana_varijabla naziv="DomainObject.Predmet.ProtustrankaIDrugiAdressOIB_1">DELTA d.o.o. za trgovinu i uvoz-izvoz, OIB 73238507777, Ive Zaninovića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DELTA d.o.o. za trgovinu i uvoz-izvoz</item>
    </izvorni_sadrzaj>
    <derivirana_varijabla naziv="DomainObject.Predmet.SudioniciListNaziv_1">
      <item>FINA - RC Split</item>
      <item>DELTA d.o.o. za trgovinu i uvoz-izvoz</item>
    </derivirana_varijabla>
  </DomainObject.Predmet.SudioniciListNaziv>
  <DomainObject.Predmet.SudioniciListAdressOIB>
    <izvorni_sadrzaj>
      <item>FINA - RC Split, OIB 85821130368, Mažuranićevo šetalište 24 b,21000 Split</item>
      <item>DELTA d.o.o. za trgovinu i uvoz-izvoz, OIB 73238507777, Ive Zaninovića 1,22000 Šibenik</item>
    </izvorni_sadrzaj>
    <derivirana_varijabla naziv="DomainObject.Predmet.SudioniciListAdressOIB_1">
      <item>FINA - RC Split, OIB 85821130368, Mažuranićevo šetalište 24 b,21000 Split</item>
      <item>DELTA d.o.o. za trgovinu i uvoz-izvoz, OIB 73238507777, Ive Zaninovića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73238507777</item>
    </izvorni_sadrzaj>
    <derivirana_varijabla naziv="DomainObject.Predmet.SudioniciListNazivOIB_1">
      <item>, OIB 85821130368</item>
      <item>, OIB 73238507777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454</properties:Words>
  <properties:Characters>2468</properties:Characters>
  <properties:Lines>92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2015-12-28T10:22:00Z</dcterms:created>
  <dc:creator>mgulin1</dc:creator>
  <cp:keywords/>
  <cp:lastModifiedBy>Katarina Benić</cp:lastModifiedBy>
  <cp:lastPrinted>2015-12-28T10:50:00Z</cp:lastPrinted>
  <dcterms:modified xmlns:xsi="http://www.w3.org/2001/XMLSchema-instance" xsi:type="dcterms:W3CDTF">2015-12-28T10:50:00Z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