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b28af" w14:paraId="35b28a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373F39">
        <w:tab/>
      </w:r>
      <w:r w:rsidR="00373F39">
        <w:tab/>
        <w:t>22.St-2812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77FC5">
        <w:t>2</w:t>
      </w:r>
      <w:r w:rsidR="00373F39">
        <w:t>812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C75EE1">
        <w:t>16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D6713" w:rsidR="005801F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72B47" w:rsidRPr="00372B47">
        <w:t xml:space="preserve"> </w:t>
      </w:r>
      <w:r w:rsidR="00372B47">
        <w:t xml:space="preserve">PKK PROJEKT d.o.o., Zagreb, </w:t>
      </w:r>
      <w:proofErr w:type="spellStart"/>
      <w:r w:rsidR="00372B47">
        <w:t>Kvaternikova</w:t>
      </w:r>
      <w:proofErr w:type="spellEnd"/>
      <w:r w:rsidR="00372B47">
        <w:t xml:space="preserve"> 152</w:t>
      </w:r>
      <w:r w:rsidR="00372B47" w:rsidRPr="009F1879">
        <w:t xml:space="preserve">, </w:t>
      </w:r>
      <w:r w:rsidR="00372B47">
        <w:t xml:space="preserve">                 </w:t>
      </w:r>
      <w:r w:rsidR="00372B47" w:rsidRPr="009F1879">
        <w:t>MBS:</w:t>
      </w:r>
      <w:r w:rsidR="00372B47">
        <w:t xml:space="preserve"> </w:t>
      </w:r>
      <w:r w:rsidR="00372B47" w:rsidRPr="00A725C7">
        <w:t>080499956</w:t>
      </w:r>
      <w:r w:rsidR="00372B47" w:rsidRPr="009F1879">
        <w:t>, OIB:</w:t>
      </w:r>
      <w:r w:rsidR="00372B47">
        <w:t xml:space="preserve"> </w:t>
      </w:r>
      <w:r w:rsidR="00372B47" w:rsidRPr="00A725C7">
        <w:t>51652507130</w:t>
      </w:r>
      <w:r w:rsidR="00E07B0C">
        <w:t>.</w:t>
      </w:r>
    </w:p>
    <w:p w:rsidRDefault="009E6170" w:rsidP="009E6170" w:rsidR="009E6170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    </w:t>
      </w:r>
      <w:r w:rsidR="00372B47">
        <w:t>4.017.192,33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75EE1">
        <w:t>16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D0F9F"/>
    <w:rsid w:val="000D387C"/>
    <w:rsid w:val="000D783A"/>
    <w:rsid w:val="00111057"/>
    <w:rsid w:val="00114EAD"/>
    <w:rsid w:val="001448C8"/>
    <w:rsid w:val="00185571"/>
    <w:rsid w:val="00186AF0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DD2"/>
    <w:rsid w:val="00372B47"/>
    <w:rsid w:val="00373F39"/>
    <w:rsid w:val="0038246E"/>
    <w:rsid w:val="00383547"/>
    <w:rsid w:val="003A122D"/>
    <w:rsid w:val="003D35F9"/>
    <w:rsid w:val="003E3A15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C0F"/>
    <w:rsid w:val="0053446F"/>
    <w:rsid w:val="00572798"/>
    <w:rsid w:val="00577E3A"/>
    <w:rsid w:val="005801FE"/>
    <w:rsid w:val="00590AEF"/>
    <w:rsid w:val="00591994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93392"/>
    <w:rsid w:val="00695A75"/>
    <w:rsid w:val="00705958"/>
    <w:rsid w:val="0073619E"/>
    <w:rsid w:val="007574B5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910A89"/>
    <w:rsid w:val="00920CA0"/>
    <w:rsid w:val="009218D2"/>
    <w:rsid w:val="00931821"/>
    <w:rsid w:val="009419D8"/>
    <w:rsid w:val="00946FC6"/>
    <w:rsid w:val="00964CB1"/>
    <w:rsid w:val="009E6170"/>
    <w:rsid w:val="009E7BB3"/>
    <w:rsid w:val="009F0A4A"/>
    <w:rsid w:val="00A71431"/>
    <w:rsid w:val="00A84C69"/>
    <w:rsid w:val="00AC4528"/>
    <w:rsid w:val="00AD027A"/>
    <w:rsid w:val="00B33223"/>
    <w:rsid w:val="00B50C40"/>
    <w:rsid w:val="00B8209B"/>
    <w:rsid w:val="00B82F18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B0338"/>
    <w:rsid w:val="00CD6713"/>
    <w:rsid w:val="00CE0CD1"/>
    <w:rsid w:val="00CE7362"/>
    <w:rsid w:val="00D01B78"/>
    <w:rsid w:val="00D66226"/>
    <w:rsid w:val="00DF4BAC"/>
    <w:rsid w:val="00E00CC1"/>
    <w:rsid w:val="00E07B0C"/>
    <w:rsid w:val="00E26BFC"/>
    <w:rsid w:val="00E3040A"/>
    <w:rsid w:val="00E5092D"/>
    <w:rsid w:val="00E64C58"/>
    <w:rsid w:val="00EB7DB7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2812</izvorni_sadrzaj>
    <derivirana_varijabla naziv="DomainObject.Predmet.Broj_1">2812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St-2812/2015</izvorni_sadrzaj>
    <derivirana_varijabla naziv="DomainObject.Predmet.OznakaBroj_1">St-2812/2015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PKK PROJEKT d.o.o.</izvorni_sadrzaj>
    <derivirana_varijabla naziv="DomainObject.Predmet.ProtustrankaFormated_1">  PKK PROJEKT d.o.o.</derivirana_varijabla>
  </DomainObject.Predmet.ProtustrankaFormated>
  <DomainObject.Predmet.ProtustrankaFormatedOIB>
    <izvorni_sadrzaj>  PKK PROJEKT d.o.o., OIB 51652507130</izvorni_sadrzaj>
    <derivirana_varijabla naziv="DomainObject.Predmet.ProtustrankaFormatedOIB_1">  PKK PROJEKT d.o.o., OIB 51652507130</derivirana_varijabla>
  </DomainObject.Predmet.ProtustrankaFormatedOIB>
  <DomainObject.Predmet.ProtustrankaFormatedWithAdress>
    <izvorni_sadrzaj> PKK PROJEKT d.o.o., Kvaternikova 152, 10000 Zagreb</izvorni_sadrzaj>
    <derivirana_varijabla naziv="DomainObject.Predmet.ProtustrankaFormatedWithAdress_1"> PKK PROJEKT d.o.o., Kvaternikova 152, 10000 Zagreb</derivirana_varijabla>
  </DomainObject.Predmet.ProtustrankaFormatedWithAdress>
  <DomainObject.Predmet.ProtustrankaFormatedWithAdressOIB>
    <izvorni_sadrzaj> PKK PROJEKT d.o.o., OIB 51652507130, Kvaternikova 152, 10000 Zagreb</izvorni_sadrzaj>
    <derivirana_varijabla naziv="DomainObject.Predmet.ProtustrankaFormatedWithAdressOIB_1"> PKK PROJEKT d.o.o., OIB 51652507130, Kvaternikova 152, 10000 Zagreb</derivirana_varijabla>
  </DomainObject.Predmet.ProtustrankaFormatedWithAdressOIB>
  <DomainObject.Predmet.ProtustrankaWithAdress>
    <izvorni_sadrzaj>PKK PROJEKT d.o.o. Kvaternikova 152, 10000 Zagreb</izvorni_sadrzaj>
    <derivirana_varijabla naziv="DomainObject.Predmet.ProtustrankaWithAdress_1">PKK PROJEKT d.o.o. Kvaternikova 152, 10000 Zagreb</derivirana_varijabla>
  </DomainObject.Predmet.ProtustrankaWithAdress>
  <DomainObject.Predmet.ProtustrankaWithAdressOIB>
    <izvorni_sadrzaj>PKK PROJEKT d.o.o., OIB 51652507130, Kvaternikova 152, 10000 Zagreb</izvorni_sadrzaj>
    <derivirana_varijabla naziv="DomainObject.Predmet.ProtustrankaWithAdressOIB_1">PKK PROJEKT d.o.o., OIB 51652507130, Kvaternikova 152, 10000 Zagreb</derivirana_varijabla>
  </DomainObject.Predmet.ProtustrankaWithAdressOIB>
  <DomainObject.Predmet.ProtustrankaNazivFormated>
    <izvorni_sadrzaj>PKK PROJEKT d.o.o.</izvorni_sadrzaj>
    <derivirana_varijabla naziv="DomainObject.Predmet.ProtustrankaNazivFormated_1">PKK PROJEKT d.o.o.</derivirana_varijabla>
  </DomainObject.Predmet.ProtustrankaNazivFormated>
  <DomainObject.Predmet.ProtustrankaNazivFormatedOIB>
    <izvorni_sadrzaj>PKK PROJEKT d.o.o., OIB 51652507130</izvorni_sadrzaj>
    <derivirana_varijabla naziv="DomainObject.Predmet.ProtustrankaNazivFormatedOIB_1">PKK PROJEKT d.o.o., OIB 51652507130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PKK PROJEKT d.o.o.</item>
    </izvorni_sadrzaj>
    <derivirana_varijabla naziv="DomainObject.Predmet.ProtuStrankaListFormated_1">
      <item>PKK PROJEKT d.o.o.</item>
    </derivirana_varijabla>
  </DomainObject.Predmet.ProtuStrankaListFormated>
  <DomainObject.Predmet.ProtuStrankaListFormatedOIB>
    <izvorni_sadrzaj>
      <item>PKK PROJEKT d.o.o., OIB 51652507130</item>
    </izvorni_sadrzaj>
    <derivirana_varijabla naziv="DomainObject.Predmet.ProtuStrankaListFormatedOIB_1">
      <item>PKK PROJEKT d.o.o., OIB 51652507130</item>
    </derivirana_varijabla>
  </DomainObject.Predmet.ProtuStrankaListFormatedOIB>
  <DomainObject.Predmet.ProtuStrankaListFormatedWithAdress>
    <izvorni_sadrzaj>
      <item>PKK PROJEKT d.o.o., Kvaternikova 152, 10000 Zagreb</item>
    </izvorni_sadrzaj>
    <derivirana_varijabla naziv="DomainObject.Predmet.ProtuStrankaListFormatedWithAdress_1">
      <item>PKK PROJEKT d.o.o., Kvaternikova 152, 10000 Zagreb</item>
    </derivirana_varijabla>
  </DomainObject.Predmet.ProtuStrankaListFormatedWithAdress>
  <DomainObject.Predmet.ProtuStrankaListFormatedWithAdressOIB>
    <izvorni_sadrzaj>
      <item>PKK PROJEKT d.o.o., OIB 51652507130, Kvaternikova 152, 10000 Zagreb</item>
    </izvorni_sadrzaj>
    <derivirana_varijabla naziv="DomainObject.Predmet.ProtuStrankaListFormatedWithAdressOIB_1">
      <item>PKK PROJEKT d.o.o., OIB 51652507130, Kvaternikova 152, 10000 Zagreb</item>
    </derivirana_varijabla>
  </DomainObject.Predmet.ProtuStrankaListFormatedWithAdressOIB>
  <DomainObject.Predmet.ProtuStrankaListNazivFormated>
    <izvorni_sadrzaj>
      <item>PKK PROJEKT d.o.o.</item>
    </izvorni_sadrzaj>
    <derivirana_varijabla naziv="DomainObject.Predmet.ProtuStrankaListNazivFormated_1">
      <item>PKK PROJEKT d.o.o.</item>
    </derivirana_varijabla>
  </DomainObject.Predmet.ProtuStrankaListNazivFormated>
  <DomainObject.Predmet.ProtuStrankaListNazivFormatedOIB>
    <izvorni_sadrzaj>
      <item>PKK PROJEKT d.o.o., OIB 51652507130</item>
    </izvorni_sadrzaj>
    <derivirana_varijabla naziv="DomainObject.Predmet.ProtuStrankaListNazivFormatedOIB_1">
      <item>PKK PROJEKT d.o.o., OIB 51652507130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PKK PROJEKT d.o.o.</izvorni_sadrzaj>
    <derivirana_varijabla naziv="DomainObject.Predmet.ProtustrankaIDrugi_1">PKK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PKK PROJEKT d.o.o., OIB 51652507130, Kvaternikova 152, 10000 Zagreb</izvorni_sadrzaj>
    <derivirana_varijabla naziv="DomainObject.Predmet.ProtustrankaIDrugiAdressOIB_1">PKK PROJEKT d.o.o., OIB 51652507130, Kvaternikova 152,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PKK PROJEKT d.o.o.</item>
    </izvorni_sadrzaj>
    <derivirana_varijabla naziv="DomainObject.Predmet.SudioniciListNaziv_1">
      <item>FINA Regionalni centar Zagreb</item>
      <item>PKK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PKK PROJEKT d.o.o., OIB 51652507130, Kvaternikova 152,10000 Zagreb</item>
    </izvorni_sadrzaj>
    <derivirana_varijabla naziv="DomainObject.Predmet.SudioniciListAdressOIB_1">
      <item>FINA Regionalni centar Zagreb, OIB 85821130368, Trg svibanjskih žrtava 1995. 1,10000 Zagreb</item>
      <item>PKK PROJEKT d.o.o., OIB 51652507130, Kvaternikova 152,10000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51652507130</item>
    </izvorni_sadrzaj>
    <derivirana_varijabla naziv="DomainObject.Predmet.SudioniciListNazivOIB_1">
      <item>, OIB 85821130368</item>
      <item>, OIB 51652507130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1351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2015-12-15T14:11:00Z</dcterms:created>
  <dc:creator>ilukac</dc:creator>
  <cp:lastModifiedBy>Slavica Sorić</cp:lastModifiedBy>
  <cp:lastPrinted>2015-11-18T13:13:00Z</cp:lastPrinted>
  <dcterms:modified xmlns:xsi="http://www.w3.org/2001/XMLSchema-instance" xsi:type="dcterms:W3CDTF">2015-12-16T08:25:00Z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