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e6a7c" w14:paraId="2fe6a7c" w:rsidRDefault="00D503D4" w:rsidP="00D503D4" w:rsidR="00D503D4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D503D4" w:rsidP="00D503D4" w:rsidR="00D503D4" w:rsidRPr="00320939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</w:t>
      </w:r>
      <w:r w:rsidR="00290C2E">
        <w:t xml:space="preserve">  2 St-152</w:t>
      </w:r>
      <w:r>
        <w:t>/2</w:t>
      </w:r>
      <w:r w:rsidRPr="00320939">
        <w:t>01</w:t>
      </w:r>
      <w:r w:rsidR="00290C2E">
        <w:t>7</w:t>
      </w:r>
      <w:r w:rsidRPr="00320939">
        <w:t>-</w:t>
      </w:r>
      <w:r w:rsidR="00290C2E">
        <w:t>54</w:t>
      </w:r>
    </w:p>
    <w:p w:rsidRDefault="00D503D4" w:rsidP="00D503D4" w:rsidR="00D503D4" w:rsidRPr="00320939">
      <w:r w:rsidRPr="00320939">
        <w:t xml:space="preserve"> TRGOVAČKI SUD U PAZINU</w:t>
      </w:r>
    </w:p>
    <w:p w:rsidRDefault="00D503D4" w:rsidP="00D503D4" w:rsidR="00D503D4" w:rsidRPr="00320939">
      <w:r w:rsidRPr="00320939">
        <w:t xml:space="preserve">     52000 PAZIN, </w:t>
      </w:r>
      <w:proofErr w:type="spellStart"/>
      <w:r w:rsidRPr="00320939">
        <w:t>Dršćevka</w:t>
      </w:r>
      <w:proofErr w:type="spellEnd"/>
      <w:r w:rsidRPr="00320939">
        <w:t xml:space="preserve"> 1</w:t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  <w:t xml:space="preserve">    </w:t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  <w:t xml:space="preserve">           </w:t>
      </w:r>
    </w:p>
    <w:p w:rsidRDefault="00D503D4" w:rsidP="00D503D4" w:rsidR="00D503D4" w:rsidRPr="00320939"/>
    <w:p w:rsidRDefault="00D503D4" w:rsidP="00D503D4" w:rsidR="00D503D4" w:rsidRPr="00320939">
      <w:pPr>
        <w:jc w:val="center"/>
      </w:pPr>
    </w:p>
    <w:p w:rsidRDefault="00D503D4" w:rsidP="00D503D4" w:rsidR="00D503D4" w:rsidRPr="00320939">
      <w:pPr>
        <w:ind w:firstLine="708"/>
        <w:jc w:val="both"/>
      </w:pPr>
      <w:r w:rsidRPr="00320939">
        <w:t xml:space="preserve">Trgovački sud u Pazinu, po stečajnom sucu Adrijani Labinjan Skok, u stečajnom postupku nad stečajnim dužnikom </w:t>
      </w:r>
      <w:r w:rsidR="00290C2E" w:rsidRPr="00197D6C">
        <w:t>PŠR</w:t>
      </w:r>
      <w:r w:rsidR="00290C2E">
        <w:t xml:space="preserve">D DELFIN PULA </w:t>
      </w:r>
      <w:r w:rsidR="00290C2E" w:rsidRPr="00197D6C">
        <w:t>u stečaju</w:t>
      </w:r>
      <w:r w:rsidR="00290C2E">
        <w:t xml:space="preserve">, Pula, </w:t>
      </w:r>
      <w:proofErr w:type="spellStart"/>
      <w:r w:rsidR="00290C2E">
        <w:t>Verudella</w:t>
      </w:r>
      <w:proofErr w:type="spellEnd"/>
      <w:r w:rsidR="00290C2E">
        <w:t xml:space="preserve"> 1, OIB: 80287715</w:t>
      </w:r>
      <w:r w:rsidR="00290C2E" w:rsidRPr="00197D6C">
        <w:t>6</w:t>
      </w:r>
      <w:r w:rsidR="00290C2E" w:rsidRPr="008F306E">
        <w:t>43</w:t>
      </w:r>
      <w:r w:rsidR="00290C2E">
        <w:t>, 26</w:t>
      </w:r>
      <w:r w:rsidRPr="00320939">
        <w:t>. travnja 2018. donio je sljedeći</w:t>
      </w:r>
    </w:p>
    <w:p w:rsidRDefault="00D503D4" w:rsidP="00D503D4" w:rsidR="00D503D4" w:rsidRPr="00320939">
      <w:pPr>
        <w:jc w:val="both"/>
      </w:pPr>
    </w:p>
    <w:p w:rsidRDefault="00D503D4" w:rsidP="00D503D4" w:rsidR="00D503D4" w:rsidRPr="00320939">
      <w:pPr>
        <w:jc w:val="both"/>
      </w:pPr>
    </w:p>
    <w:p w:rsidRDefault="00D503D4" w:rsidP="00D503D4" w:rsidR="00D503D4" w:rsidRPr="00320939">
      <w:pPr>
        <w:jc w:val="center"/>
      </w:pPr>
      <w:r w:rsidRPr="00320939">
        <w:t xml:space="preserve">Z A K LJ U Č A K </w:t>
      </w:r>
    </w:p>
    <w:p w:rsidRDefault="00D503D4" w:rsidP="00D503D4" w:rsidR="00D503D4" w:rsidRPr="00320939">
      <w:pPr>
        <w:jc w:val="center"/>
      </w:pPr>
    </w:p>
    <w:p w:rsidRDefault="00D503D4" w:rsidP="00D503D4" w:rsidR="00D503D4" w:rsidRPr="00320939">
      <w:pPr>
        <w:jc w:val="center"/>
      </w:pPr>
    </w:p>
    <w:p w:rsidRDefault="00D503D4" w:rsidP="00D503D4" w:rsidR="00D503D4" w:rsidRPr="00320939">
      <w:pPr>
        <w:ind w:firstLine="708"/>
        <w:jc w:val="both"/>
      </w:pPr>
      <w:r w:rsidRPr="00320939">
        <w:t xml:space="preserve">Skupština vjerovnika u stečajnom postupku nad stečajnim dužnikom </w:t>
      </w:r>
      <w:r w:rsidR="00290C2E" w:rsidRPr="00197D6C">
        <w:t>PŠR</w:t>
      </w:r>
      <w:r w:rsidR="00290C2E">
        <w:t xml:space="preserve">D DELFIN PULA </w:t>
      </w:r>
      <w:r w:rsidR="00290C2E" w:rsidRPr="00197D6C">
        <w:t>u stečaju</w:t>
      </w:r>
      <w:r w:rsidR="00290C2E">
        <w:t xml:space="preserve">, Pula, </w:t>
      </w:r>
      <w:proofErr w:type="spellStart"/>
      <w:r w:rsidR="00290C2E">
        <w:t>Verudella</w:t>
      </w:r>
      <w:proofErr w:type="spellEnd"/>
      <w:r w:rsidR="00290C2E">
        <w:t xml:space="preserve"> 1, OIB: 80287715</w:t>
      </w:r>
      <w:r w:rsidR="00290C2E" w:rsidRPr="00197D6C">
        <w:t>6</w:t>
      </w:r>
      <w:r w:rsidR="00290C2E" w:rsidRPr="008F306E">
        <w:t>43</w:t>
      </w:r>
      <w:r w:rsidRPr="00320939">
        <w:t xml:space="preserve">, održati će se </w:t>
      </w:r>
    </w:p>
    <w:p w:rsidRDefault="00D503D4" w:rsidP="00D503D4" w:rsidR="00D503D4" w:rsidRPr="00320939">
      <w:pPr>
        <w:ind w:firstLine="708"/>
        <w:jc w:val="both"/>
      </w:pPr>
    </w:p>
    <w:p w:rsidRDefault="00D503D4" w:rsidP="00D503D4" w:rsidR="00D503D4" w:rsidRPr="00320939">
      <w:pPr>
        <w:jc w:val="both"/>
      </w:pPr>
    </w:p>
    <w:p w:rsidRDefault="00290C2E" w:rsidP="00D503D4" w:rsidR="00D503D4" w:rsidRPr="00320939">
      <w:pPr>
        <w:jc w:val="center"/>
      </w:pPr>
      <w:r>
        <w:t>24. svibnja 2018. u 13:1</w:t>
      </w:r>
      <w:r w:rsidR="00D503D4" w:rsidRPr="00320939">
        <w:t xml:space="preserve">5 sati, </w:t>
      </w:r>
    </w:p>
    <w:p w:rsidRDefault="00D503D4" w:rsidP="00D503D4" w:rsidR="00D503D4" w:rsidRPr="00320939">
      <w:pPr>
        <w:jc w:val="center"/>
      </w:pPr>
      <w:r w:rsidRPr="00320939">
        <w:t xml:space="preserve">u Trgovačkom sudu u Pazinu, Pazin, </w:t>
      </w:r>
      <w:proofErr w:type="spellStart"/>
      <w:r w:rsidRPr="00320939">
        <w:t>Dršćevka</w:t>
      </w:r>
      <w:proofErr w:type="spellEnd"/>
      <w:r w:rsidRPr="00320939">
        <w:t xml:space="preserve"> 1, sudnica br. 5.</w:t>
      </w:r>
    </w:p>
    <w:p w:rsidRDefault="00D503D4" w:rsidP="00D503D4" w:rsidR="00D503D4" w:rsidRPr="00320939">
      <w:pPr>
        <w:jc w:val="center"/>
      </w:pPr>
    </w:p>
    <w:p w:rsidRDefault="00D503D4" w:rsidP="00D503D4" w:rsidR="00D503D4" w:rsidRPr="00320939">
      <w:pPr>
        <w:jc w:val="both"/>
      </w:pPr>
    </w:p>
    <w:p w:rsidRDefault="00D503D4" w:rsidP="00D503D4" w:rsidR="00D503D4" w:rsidRPr="00320939">
      <w:pPr>
        <w:ind w:firstLine="708"/>
        <w:jc w:val="both"/>
      </w:pPr>
      <w:r w:rsidRPr="00320939">
        <w:t>Dnevni red Skupštine:</w:t>
      </w:r>
    </w:p>
    <w:p w:rsidRDefault="00290C2E" w:rsidP="00D503D4" w:rsidR="00D503D4">
      <w:pPr>
        <w:ind w:firstLine="708"/>
        <w:jc w:val="both"/>
      </w:pPr>
      <w:r>
        <w:t>Raspravljanje i glasovanje o prijedlogu stečajnog plana</w:t>
      </w:r>
      <w:r w:rsidR="00D503D4" w:rsidRPr="00320939">
        <w:t>.</w:t>
      </w:r>
    </w:p>
    <w:p w:rsidRDefault="00290C2E" w:rsidP="00D503D4" w:rsidR="00290C2E">
      <w:pPr>
        <w:ind w:firstLine="708"/>
        <w:jc w:val="both"/>
      </w:pPr>
    </w:p>
    <w:p w:rsidRDefault="00290C2E" w:rsidP="00D503D4" w:rsidR="00290C2E" w:rsidRPr="00320939">
      <w:pPr>
        <w:ind w:firstLine="708"/>
        <w:jc w:val="both"/>
      </w:pPr>
      <w:r>
        <w:t>Napomena:</w:t>
      </w:r>
    </w:p>
    <w:p w:rsidRDefault="008E12F4" w:rsidP="008E12F4" w:rsidR="008E12F4" w:rsidRPr="00A42896">
      <w:pPr>
        <w:jc w:val="both"/>
      </w:pPr>
      <w:r>
        <w:tab/>
        <w:t>Sudionici postupka mogu u pisarnici suda obaviti uvid u prijedlog stečajnog plana od 18. travnja</w:t>
      </w:r>
      <w:r w:rsidR="00AA4976">
        <w:t xml:space="preserve"> 2018., objavljen na mrežnoj stranici e-Oglasna ploča suda 26. travnja 2018.</w:t>
      </w:r>
    </w:p>
    <w:p w:rsidRDefault="008E12F4" w:rsidP="008E12F4" w:rsidR="008E12F4" w:rsidRPr="00FD10DE">
      <w:pPr>
        <w:ind w:left="1080"/>
        <w:jc w:val="both"/>
        <w:rPr>
          <w:rFonts w:cstheme="minorBidi"/>
          <w:bCs/>
        </w:rPr>
      </w:pPr>
    </w:p>
    <w:p w:rsidRDefault="00D503D4" w:rsidP="00D503D4" w:rsidR="00D503D4" w:rsidRPr="00320939"/>
    <w:p w:rsidRDefault="00D503D4" w:rsidP="00D503D4" w:rsidR="00D503D4" w:rsidRPr="00320939">
      <w:pPr>
        <w:ind w:firstLine="708"/>
        <w:jc w:val="both"/>
      </w:pPr>
    </w:p>
    <w:p w:rsidRDefault="00D503D4" w:rsidP="00D503D4" w:rsidR="00D503D4" w:rsidRPr="00320939">
      <w:pPr>
        <w:jc w:val="center"/>
      </w:pPr>
    </w:p>
    <w:p w:rsidRDefault="00290C2E" w:rsidP="00D503D4" w:rsidR="00D503D4" w:rsidRPr="00320939">
      <w:pPr>
        <w:jc w:val="center"/>
      </w:pPr>
      <w:r>
        <w:t>U Pazinu 26</w:t>
      </w:r>
      <w:r w:rsidR="00D503D4" w:rsidRPr="00320939">
        <w:t>. travnja 2018.</w:t>
      </w:r>
    </w:p>
    <w:p w:rsidRDefault="00D503D4" w:rsidP="00D503D4" w:rsidR="00D503D4" w:rsidRPr="00320939">
      <w:pPr>
        <w:jc w:val="center"/>
      </w:pPr>
    </w:p>
    <w:p w:rsidRDefault="00D503D4" w:rsidP="00D503D4" w:rsidR="00D503D4" w:rsidRPr="00320939">
      <w:pPr>
        <w:jc w:val="center"/>
      </w:pPr>
    </w:p>
    <w:p w:rsidRDefault="00D503D4" w:rsidP="00D503D4" w:rsidR="00D503D4" w:rsidRPr="00320939">
      <w:pPr>
        <w:jc w:val="both"/>
      </w:pP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  <w:t xml:space="preserve">   </w:t>
      </w:r>
      <w:r w:rsidRPr="00320939">
        <w:tab/>
        <w:t xml:space="preserve">                     </w:t>
      </w:r>
      <w:r w:rsidRPr="00320939">
        <w:tab/>
      </w:r>
      <w:r w:rsidRPr="00320939">
        <w:tab/>
        <w:t xml:space="preserve"> Sutkinja</w:t>
      </w:r>
    </w:p>
    <w:p w:rsidRDefault="00D503D4" w:rsidP="00D503D4" w:rsidR="00D503D4" w:rsidRPr="00320939">
      <w:pPr>
        <w:jc w:val="both"/>
      </w:pP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</w:r>
      <w:r w:rsidRPr="00320939">
        <w:tab/>
        <w:t xml:space="preserve">       </w:t>
      </w:r>
      <w:r w:rsidRPr="00320939">
        <w:tab/>
        <w:t xml:space="preserve">        Adrijana Labinjan Skok, v.r.</w:t>
      </w:r>
    </w:p>
    <w:p w:rsidRDefault="00D503D4" w:rsidP="00D503D4" w:rsidR="00D503D4" w:rsidRPr="00320939">
      <w:pPr>
        <w:jc w:val="both"/>
      </w:pPr>
    </w:p>
    <w:p w:rsidRDefault="00D503D4" w:rsidP="00D503D4" w:rsidR="00D503D4" w:rsidRPr="00320939">
      <w:pPr>
        <w:jc w:val="both"/>
      </w:pPr>
    </w:p>
    <w:p w:rsidRDefault="00D503D4" w:rsidP="00D503D4" w:rsidR="00D503D4" w:rsidRPr="00320939">
      <w:pPr>
        <w:ind w:firstLine="708"/>
        <w:jc w:val="both"/>
      </w:pPr>
    </w:p>
    <w:p w:rsidRDefault="00D503D4" w:rsidP="00D503D4" w:rsidR="00D503D4" w:rsidRPr="00320939">
      <w:pPr>
        <w:jc w:val="both"/>
      </w:pPr>
      <w:r w:rsidRPr="00320939">
        <w:t>UPUTA O PRAVNOM LIJEKU:</w:t>
      </w:r>
    </w:p>
    <w:p w:rsidRDefault="00D503D4" w:rsidP="00D503D4" w:rsidR="00D503D4" w:rsidRPr="00320939">
      <w:pPr>
        <w:jc w:val="both"/>
      </w:pPr>
      <w:r w:rsidRPr="00320939">
        <w:t>Protiv zaključka nije dopušten pravni lijek (čl. 19. st. 7. Stečajnog zakona).</w:t>
      </w:r>
    </w:p>
    <w:p w:rsidRDefault="00D503D4" w:rsidP="00D503D4" w:rsidR="00D503D4" w:rsidRPr="00320939">
      <w:pPr>
        <w:jc w:val="both"/>
      </w:pPr>
    </w:p>
    <w:p w:rsidRDefault="00D503D4" w:rsidP="00D503D4" w:rsidR="00D503D4" w:rsidRPr="00320939">
      <w:pPr>
        <w:jc w:val="both"/>
      </w:pPr>
      <w:r w:rsidRPr="00320939">
        <w:t>DNA:</w:t>
      </w:r>
    </w:p>
    <w:p w:rsidRDefault="00D503D4" w:rsidP="00D503D4" w:rsidR="00D503D4">
      <w:r w:rsidRPr="008D5755">
        <w:t>- e-oglasna ploča suda</w:t>
      </w:r>
      <w:r>
        <w:t xml:space="preserve"> 8 dana</w:t>
      </w:r>
    </w:p>
    <w:p w:rsidRDefault="00D503D4" w:rsidR="00500701">
      <w:r>
        <w:t>- stečajni upravitelj</w:t>
      </w:r>
      <w:r w:rsidR="00290C2E" w:rsidRPr="00290C2E">
        <w:t xml:space="preserve"> </w:t>
      </w:r>
      <w:proofErr w:type="spellStart"/>
      <w:r w:rsidR="00290C2E">
        <w:t>Loris</w:t>
      </w:r>
      <w:proofErr w:type="spellEnd"/>
      <w:r w:rsidR="00290C2E">
        <w:t xml:space="preserve"> Rak</w:t>
      </w:r>
      <w:r w:rsidR="00AA4976">
        <w:t>, Rijeka</w:t>
      </w:r>
      <w:r w:rsidR="00290C2E">
        <w:t>, Zagrebačka 18</w:t>
      </w:r>
    </w:p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03FB" w:rsidR="00000000">
      <w:r>
        <w:separator/>
      </w:r>
    </w:p>
  </w:endnote>
  <w:endnote w:id="0" w:type="continuationSeparator">
    <w:p w:rsidRDefault="001B03F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4976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03FB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FB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1B03FB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03FB" w:rsidR="00000000">
      <w:r>
        <w:separator/>
      </w:r>
    </w:p>
  </w:footnote>
  <w:footnote w:id="0" w:type="continuationSeparator">
    <w:p w:rsidRDefault="001B03F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4976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03FB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FB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3D4"/>
    <w:rsid w:val="001B03FB"/>
    <w:rsid w:val="00290C2E"/>
    <w:rsid w:val="00554328"/>
    <w:rsid w:val="008E12F4"/>
    <w:rsid w:val="00985388"/>
    <w:rsid w:val="00AA4976"/>
    <w:rsid w:val="00D5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03D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503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503D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503D4"/>
  </w:style>
  <w:style w:styleId="Zaglavlje" w:type="paragraph">
    <w:name w:val="header"/>
    <w:basedOn w:val="Normal"/>
    <w:link w:val="ZaglavljeChar"/>
    <w:rsid w:val="00D503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503D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03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03D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03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3FB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3FB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3FB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3FB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03D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503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503D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503D4"/>
  </w:style>
  <w:style w:styleId="Zaglavlje" w:type="paragraph">
    <w:name w:val="header"/>
    <w:basedOn w:val="Normal"/>
    <w:link w:val="ZaglavljeChar"/>
    <w:rsid w:val="00D503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503D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03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03D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03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3FB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3FB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3F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3F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St-152/2017</izvorni_sadrzaj>
    <derivirana_varijabla naziv="DomainObject.Predmet.OznakaBroj_1">St-152/2017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žuti registrator s prijavama tražbina</izvorni_sadrzaj>
    <derivirana_varijabla naziv="DomainObject.Predmet.PrimjedbaSuca_1">Spisu prileži žuti registrator s prijavama tražbina</derivirana_varijabla>
  </DomainObject.Predmet.PrimjedbaSuca>
  <DomainObject.Predmet.ProtustrankaFormated>
    <izvorni_sadrzaj>  PŠRD DELFIN PULA, PULA zastupanog po punomoćniku Odvj. Vlatko Nuić</izvorni_sadrzaj>
    <derivirana_varijabla naziv="DomainObject.Predmet.ProtustrankaFormated_1">  PŠRD DELFIN PULA, PULA zastupanog po punomoćniku Odvj. Vlatko Nuić</derivirana_varijabla>
  </DomainObject.Predmet.ProtustrankaFormated>
  <DomainObject.Predmet.ProtustrankaFormatedOIB>
    <izvorni_sadrzaj>  PŠRD DELFIN PULA, PULA, OIB 80287715643 zastupanog po punomoćniku Odvj. Vlatko Nuić</izvorni_sadrzaj>
    <derivirana_varijabla naziv="DomainObject.Predmet.ProtustrankaFormatedOIB_1">  PŠRD DELFIN PULA, PULA, OIB 80287715643 zastupanog po punomoćniku Odvj. Vlatko Nuić</derivirana_varijabla>
  </DomainObject.Predmet.ProtustrankaFormatedOIB>
  <DomainObject.Predmet.ProtustrankaFormatedWithAdress>
    <izvorni_sadrzaj> PŠRD DELFIN PULA, PULA, Verudella 1, 52100 Pula zastupanog po punomoćniku Odvj. Vlatko Nuić</izvorni_sadrzaj>
    <derivirana_varijabla naziv="DomainObject.Predmet.ProtustrankaFormatedWithAdress_1"> PŠRD DELFIN PULA, PULA, Verudella 1, 52100 Pula zastupanog po punomoćniku Odvj. Vlatko Nuić</derivirana_varijabla>
  </DomainObject.Predmet.ProtustrankaFormatedWithAdress>
  <DomainObject.Predmet.ProtustrankaFormatedWithAdressOIB>
    <izvorni_sadrzaj> PŠRD DELFIN PULA, PULA, OIB 80287715643, Verudella 1, 52100 Pula zastupanog po punomoćniku Odvj. Vlatko Nuić</izvorni_sadrzaj>
    <derivirana_varijabla naziv="DomainObject.Predmet.ProtustrankaFormatedWithAdressOIB_1"> PŠRD DELFIN PULA, PULA, OIB 80287715643, Verudella 1, 52100 Pula zastupanog po punomoćniku Odvj. Vlatko Nuić</derivirana_varijabla>
  </DomainObject.Predmet.ProtustrankaFormatedWithAdressOIB>
  <DomainObject.Predmet.ProtustrankaWithAdress>
    <izvorni_sadrzaj>PŠRD DELFIN PULA, PULA Verudella 1, 52100 Pula</izvorni_sadrzaj>
    <derivirana_varijabla naziv="DomainObject.Predmet.ProtustrankaWithAdress_1">PŠRD DELFIN PULA, PULA Verudella 1, 52100 Pula</derivirana_varijabla>
  </DomainObject.Predmet.ProtustrankaWithAdress>
  <DomainObject.Predmet.ProtustrankaWithAdressOIB>
    <izvorni_sadrzaj>PŠRD DELFIN PULA, PULA, OIB 80287715643, Verudella 1, 52100 Pula</izvorni_sadrzaj>
    <derivirana_varijabla naziv="DomainObject.Predmet.ProtustrankaWithAdressOIB_1">PŠRD DELFIN PULA, PULA, OIB 80287715643, Verudella 1, 52100 Pula</derivirana_varijabla>
  </DomainObject.Predmet.ProtustrankaWithAdressOIB>
  <DomainObject.Predmet.ProtustrankaNazivFormated>
    <izvorni_sadrzaj>PŠRD DELFIN PULA, PULA</izvorni_sadrzaj>
    <derivirana_varijabla naziv="DomainObject.Predmet.ProtustrankaNazivFormated_1">PŠRD DELFIN PULA, PULA</derivirana_varijabla>
  </DomainObject.Predmet.ProtustrankaNazivFormated>
  <DomainObject.Predmet.ProtustrankaNazivFormatedOIB>
    <izvorni_sadrzaj>PŠRD DELFIN PULA, PULA, OIB 80287715643</izvorni_sadrzaj>
    <derivirana_varijabla naziv="DomainObject.Predmet.ProtustrankaNazivFormatedOIB_1">PŠRD DELFIN PULA, PULA, OIB 80287715643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PŠRD DELFIN PULA, PULA</izvorni_sadrzaj>
    <derivirana_varijabla naziv="DomainObject.Predmet.StrankaFormated_1">  PŠRD DELFIN PULA, PULA</derivirana_varijabla>
  </DomainObject.Predmet.StrankaFormated>
  <DomainObject.Predmet.StrankaFormatedOIB>
    <izvorni_sadrzaj>  PŠRD DELFIN PULA, PULA, OIB 80287715643</izvorni_sadrzaj>
    <derivirana_varijabla naziv="DomainObject.Predmet.StrankaFormatedOIB_1">  PŠRD DELFIN PULA, PULA, OIB 80287715643</derivirana_varijabla>
  </DomainObject.Predmet.StrankaFormatedOIB>
  <DomainObject.Predmet.StrankaFormatedWithAdress>
    <izvorni_sadrzaj> PŠRD DELFIN PULA, PULA, Verudella 1, 52100 Pula</izvorni_sadrzaj>
    <derivirana_varijabla naziv="DomainObject.Predmet.StrankaFormatedWithAdress_1"> PŠRD DELFIN PULA, PULA, Verudella 1, 52100 Pula</derivirana_varijabla>
  </DomainObject.Predmet.StrankaFormatedWithAdress>
  <DomainObject.Predmet.StrankaFormatedWithAdressOIB>
    <izvorni_sadrzaj> PŠRD DELFIN PULA, PULA, OIB 80287715643, Verudella 1, 52100 Pula</izvorni_sadrzaj>
    <derivirana_varijabla naziv="DomainObject.Predmet.StrankaFormatedWithAdressOIB_1"> PŠRD DELFIN PULA, PULA, OIB 80287715643, Verudella 1, 52100 Pula</derivirana_varijabla>
  </DomainObject.Predmet.StrankaFormatedWithAdressOIB>
  <DomainObject.Predmet.StrankaWithAdress>
    <izvorni_sadrzaj>PŠRD DELFIN PULA, PULA Verudella 1,52100 Pula</izvorni_sadrzaj>
    <derivirana_varijabla naziv="DomainObject.Predmet.StrankaWithAdress_1">PŠRD DELFIN PULA, PULA Verudella 1,52100 Pula</derivirana_varijabla>
  </DomainObject.Predmet.StrankaWithAdress>
  <DomainObject.Predmet.StrankaWithAdressOIB>
    <izvorni_sadrzaj>PŠRD DELFIN PULA, PULA, OIB 80287715643, Verudella 1,52100 Pula</izvorni_sadrzaj>
    <derivirana_varijabla naziv="DomainObject.Predmet.StrankaWithAdressOIB_1">PŠRD DELFIN PULA, PULA, OIB 80287715643, Verudella 1,52100 Pula</derivirana_varijabla>
  </DomainObject.Predmet.StrankaWithAdressOIB>
  <DomainObject.Predmet.StrankaNazivFormated>
    <izvorni_sadrzaj>PŠRD DELFIN PULA, PULA</izvorni_sadrzaj>
    <derivirana_varijabla naziv="DomainObject.Predmet.StrankaNazivFormated_1">PŠRD DELFIN PULA, PULA</derivirana_varijabla>
  </DomainObject.Predmet.StrankaNazivFormated>
  <DomainObject.Predmet.StrankaNazivFormatedOIB>
    <izvorni_sadrzaj>PŠRD DELFIN PULA, PULA, OIB 80287715643</izvorni_sadrzaj>
    <derivirana_varijabla naziv="DomainObject.Predmet.StrankaNazivFormatedOIB_1">PŠRD DELFIN PULA, PULA, OIB 80287715643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PŠRD DELFIN PULA, PULA</item>
    </izvorni_sadrzaj>
    <derivirana_varijabla naziv="DomainObject.Predmet.StrankaListFormated_1">
      <item>PŠRD DELFIN PULA, PULA</item>
    </derivirana_varijabla>
  </DomainObject.Predmet.StrankaListFormated>
  <DomainObject.Predmet.StrankaListFormatedOIB>
    <izvorni_sadrzaj>
      <item>PŠRD DELFIN PULA, PULA, OIB 80287715643</item>
    </izvorni_sadrzaj>
    <derivirana_varijabla naziv="DomainObject.Predmet.StrankaListFormatedOIB_1">
      <item>PŠRD DELFIN PULA, PULA, OIB 80287715643</item>
    </derivirana_varijabla>
  </DomainObject.Predmet.StrankaListFormatedOIB>
  <DomainObject.Predmet.StrankaListFormatedWithAdress>
    <izvorni_sadrzaj>
      <item>PŠRD DELFIN PULA, PULA, Verudella 1, 52100 Pula</item>
    </izvorni_sadrzaj>
    <derivirana_varijabla naziv="DomainObject.Predmet.StrankaListFormatedWithAdress_1">
      <item>PŠRD DELFIN PULA, PULA, Verudella 1, 52100 Pula</item>
    </derivirana_varijabla>
  </DomainObject.Predmet.StrankaListFormatedWithAdress>
  <DomainObject.Predmet.StrankaListFormatedWithAdressOIB>
    <izvorni_sadrzaj>
      <item>PŠRD DELFIN PULA, PULA, OIB 80287715643, Verudella 1, 52100 Pula</item>
    </izvorni_sadrzaj>
    <derivirana_varijabla naziv="DomainObject.Predmet.StrankaListFormatedWithAdressOIB_1">
      <item>PŠRD DELFIN PULA, PULA, OIB 80287715643, Verudella 1, 52100 Pula</item>
    </derivirana_varijabla>
  </DomainObject.Predmet.StrankaListFormatedWithAdressOIB>
  <DomainObject.Predmet.StrankaListNazivFormated>
    <izvorni_sadrzaj>
      <item>PŠRD DELFIN PULA, PULA</item>
    </izvorni_sadrzaj>
    <derivirana_varijabla naziv="DomainObject.Predmet.StrankaListNazivFormated_1">
      <item>PŠRD DELFIN PULA, PULA</item>
    </derivirana_varijabla>
  </DomainObject.Predmet.StrankaListNazivFormated>
  <DomainObject.Predmet.StrankaListNazivFormatedOIB>
    <izvorni_sadrzaj>
      <item>PŠRD DELFIN PULA, PULA, OIB 80287715643</item>
    </izvorni_sadrzaj>
    <derivirana_varijabla naziv="DomainObject.Predmet.StrankaListNazivFormatedOIB_1">
      <item>PŠRD DELFIN PULA, PULA, OIB 80287715643</item>
    </derivirana_varijabla>
  </DomainObject.Predmet.StrankaListNazivFormatedOIB>
  <DomainObject.Predmet.ProtuStrankaListFormated>
    <izvorni_sadrzaj>
      <item>PŠRD DELFIN PULA, PULA zastupanog po punomoćniku Odvj. Vlatko Nuić</item>
    </izvorni_sadrzaj>
    <derivirana_varijabla naziv="DomainObject.Predmet.ProtuStrankaListFormated_1">
      <item>PŠRD DELFIN PULA, PULA zastupanog po punomoćniku Odvj. Vlatko Nuić</item>
    </derivirana_varijabla>
  </DomainObject.Predmet.ProtuStrankaListFormated>
  <DomainObject.Predmet.ProtuStrankaListFormatedOIB>
    <izvorni_sadrzaj>
      <item>PŠRD DELFIN PULA, PULA, OIB 80287715643 zastupanog po punomoćniku Odvj. Vlatko Nuić</item>
    </izvorni_sadrzaj>
    <derivirana_varijabla naziv="DomainObject.Predmet.ProtuStrankaListFormatedOIB_1">
      <item>PŠRD DELFIN PULA, PULA, OIB 80287715643 zastupanog po punomoćniku Odvj. Vlatko Nuić</item>
    </derivirana_varijabla>
  </DomainObject.Predmet.ProtuStrankaListFormatedOIB>
  <DomainObject.Predmet.ProtuStrankaListFormatedWithAdress>
    <izvorni_sadrzaj>
      <item>PŠRD DELFIN PULA, PULA, Verudella 1, 52100 Pula zastupanog po punomoćniku Odvj. Vlatko Nuić</item>
    </izvorni_sadrzaj>
    <derivirana_varijabla naziv="DomainObject.Predmet.ProtuStrankaListFormatedWithAdress_1">
      <item>PŠRD DELFIN PULA, PULA, Verudella 1, 52100 Pula zastupanog po punomoćniku Odvj. Vlatko Nuić</item>
    </derivirana_varijabla>
  </DomainObject.Predmet.ProtuStrankaListFormatedWithAdress>
  <DomainObject.Predmet.ProtuStrankaListFormatedWithAdressOIB>
    <izvorni_sadrzaj>
      <item>PŠRD DELFIN PULA, PULA, OIB 80287715643, Verudella 1, 52100 Pula zastupanog po punomoćniku Odvj. Vlatko Nuić</item>
    </izvorni_sadrzaj>
    <derivirana_varijabla naziv="DomainObject.Predmet.ProtuStrankaListFormatedWithAdressOIB_1">
      <item>PŠRD DELFIN PULA, PULA, OIB 80287715643, Verudella 1, 52100 Pula zastupanog po punomoćniku Odvj. Vlatko Nuić</item>
    </derivirana_varijabla>
  </DomainObject.Predmet.ProtuStrankaListFormatedWithAdressOIB>
  <DomainObject.Predmet.ProtuStrankaListNazivFormated>
    <izvorni_sadrzaj>
      <item>PŠRD DELFIN PULA, PULA</item>
    </izvorni_sadrzaj>
    <derivirana_varijabla naziv="DomainObject.Predmet.ProtuStrankaListNazivFormated_1">
      <item>PŠRD DELFIN PULA, PULA</item>
    </derivirana_varijabla>
  </DomainObject.Predmet.ProtuStrankaListNazivFormated>
  <DomainObject.Predmet.ProtuStrankaListNazivFormatedOIB>
    <izvorni_sadrzaj>
      <item>PŠRD DELFIN PULA, PULA, OIB 80287715643</item>
    </izvorni_sadrzaj>
    <derivirana_varijabla naziv="DomainObject.Predmet.ProtuStrankaListNazivFormatedOIB_1">
      <item>PŠRD DELFIN PULA, PULA, OIB 80287715643</item>
    </derivirana_varijabla>
  </DomainObject.Predmet.ProtuStrankaListNazivFormatedOIB>
  <DomainObject.Predmet.OstaliListFormated>
    <izvorni_sadrzaj>
      <item>Odvj. Vlatko Nuić punomoćnik sudionika u postupku PŠRD DELFIN PULA, PULA</item>
    </izvorni_sadrzaj>
    <derivirana_varijabla naziv="DomainObject.Predmet.OstaliListFormated_1">
      <item>Odvj. Vlatko Nuić punomoćnik sudionika u postupku PŠRD DELFIN PULA, PULA</item>
    </derivirana_varijabla>
  </DomainObject.Predmet.OstaliListFormated>
  <DomainObject.Predmet.OstaliListFormatedOIB>
    <izvorni_sadrzaj>
      <item>Odvj. Vlatko Nuić punomoćnik sudionika u postupku PŠRD DELFIN PULA, PULA</item>
    </izvorni_sadrzaj>
    <derivirana_varijabla naziv="DomainObject.Predmet.OstaliListFormatedOIB_1">
      <item>Odvj. Vlatko Nuić punomoćnik sudionika u postupku PŠRD DELFIN PULA, PULA</item>
    </derivirana_varijabla>
  </DomainObject.Predmet.OstaliListFormatedOIB>
  <DomainObject.Predmet.OstaliListFormatedWithAdress>
    <izvorni_sadrzaj>
      <item>Odvj. Vlatko Nuić, Kranjčevićeva 16, 52100 Pula punomoćnik sudionika u postupku PŠRD DELFIN PULA, PULA</item>
    </izvorni_sadrzaj>
    <derivirana_varijabla naziv="DomainObject.Predmet.OstaliListFormatedWithAdress_1">
      <item>Odvj. Vlatko Nuić, Kranjčevićeva 16, 52100 Pula punomoćnik sudionika u postupku PŠRD DELFIN PULA, PULA</item>
    </derivirana_varijabla>
  </DomainObject.Predmet.OstaliListFormatedWithAdress>
  <DomainObject.Predmet.OstaliListFormatedWithAdressOIB>
    <izvorni_sadrzaj>
      <item>Odvj. Vlatko Nuić, Kranjčevićeva 16, 52100 Pula punomoćnik sudionika u postupku PŠRD DELFIN PULA, PULA</item>
    </izvorni_sadrzaj>
    <derivirana_varijabla naziv="DomainObject.Predmet.OstaliListFormatedWithAdressOIB_1">
      <item>Odvj. Vlatko Nuić, Kranjčevićeva 16, 52100 Pula punomoćnik sudionika u postupku PŠRD DELFIN PULA, PULA</item>
    </derivirana_varijabla>
  </DomainObject.Predmet.OstaliListFormatedWithAdressOIB>
  <DomainObject.Predmet.OstaliListNazivFormated>
    <izvorni_sadrzaj>
      <item>Odvj. Vlatko Nuić</item>
    </izvorni_sadrzaj>
    <derivirana_varijabla naziv="DomainObject.Predmet.OstaliListNazivFormated_1">
      <item>Odvj. Vlatko Nuić</item>
    </derivirana_varijabla>
  </DomainObject.Predmet.OstaliListNazivFormated>
  <DomainObject.Predmet.OstaliListNazivFormatedOIB>
    <izvorni_sadrzaj>
      <item>Odvj. Vlatko Nuić</item>
    </izvorni_sadrzaj>
    <derivirana_varijabla naziv="DomainObject.Predmet.OstaliListNazivFormatedOIB_1">
      <item>Odvj. Vlatko Nuić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PŠRD DELFIN PULA, PULA</izvorni_sadrzaj>
    <derivirana_varijabla naziv="DomainObject.Predmet.StrankaIDrugi_1">PŠRD DELFIN PULA, PULA</derivirana_varijabla>
  </DomainObject.Predmet.StrankaIDrugi>
  <DomainObject.Predmet.ProtustrankaIDrugi>
    <izvorni_sadrzaj>PŠRD DELFIN PULA, PULA</izvorni_sadrzaj>
    <derivirana_varijabla naziv="DomainObject.Predmet.ProtustrankaIDrugi_1">PŠRD DELFIN PULA, PULA</derivirana_varijabla>
  </DomainObject.Predmet.ProtustrankaIDrugi>
  <DomainObject.Predmet.StrankaIDrugiAdressOIB>
    <izvorni_sadrzaj>PŠRD DELFIN PULA, PULA, OIB 80287715643, Verudella 1, 52100 Pula</izvorni_sadrzaj>
    <derivirana_varijabla naziv="DomainObject.Predmet.StrankaIDrugiAdressOIB_1">PŠRD DELFIN PULA, PULA, OIB 80287715643, Verudella 1, 52100 Pula</derivirana_varijabla>
  </DomainObject.Predmet.StrankaIDrugiAdressOIB>
  <DomainObject.Predmet.ProtustrankaIDrugiAdressOIB>
    <izvorni_sadrzaj>PŠRD DELFIN PULA, PULA, OIB 80287715643, Verudella 1, 52100 Pula</izvorni_sadrzaj>
    <derivirana_varijabla naziv="DomainObject.Predmet.ProtustrankaIDrugiAdressOIB_1">PŠRD DELFIN PULA, PULA, OIB 80287715643, Verudella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PŠRD DELFIN PULA, PULA</item>
      <item>PŠRD DELFIN PULA, PULA</item>
      <item>Odvj. Vlatko Nuić</item>
    </izvorni_sadrzaj>
    <derivirana_varijabla naziv="DomainObject.Predmet.SudioniciListNaziv_1">
      <item>PŠRD DELFIN PULA, PULA</item>
      <item>PŠRD DELFIN PULA, PULA</item>
      <item>Odvj. Vlatko Nuić</item>
    </derivirana_varijabla>
  </DomainObject.Predmet.SudioniciListNaziv>
  <DomainObject.Predmet.SudioniciListAdressOIB>
    <izvorni_sadrzaj>
      <item>PŠRD DELFIN PULA, PULA, OIB 80287715643, Verudella 1,52100 Pula</item>
      <item>PŠRD DELFIN PULA, PULA, OIB 80287715643, Verudella 1,52100 Pula</item>
      <item>Odvj. Vlatko Nuić, Kranjčevićeva 16,52100 Pula</item>
    </izvorni_sadrzaj>
    <derivirana_varijabla naziv="DomainObject.Predmet.SudioniciListAdressOIB_1">
      <item>PŠRD DELFIN PULA, PULA, OIB 80287715643, Verudella 1,52100 Pula</item>
      <item>PŠRD DELFIN PULA, PULA, OIB 80287715643, Verudella 1,52100 Pula</item>
      <item>Odvj. Vlatko Nuić, Kranjčevićeva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80287715643</item>
      <item>, OIB 80287715643</item>
      <item>, OIB null</item>
    </izvorni_sadrzaj>
    <derivirana_varijabla naziv="DomainObject.Predmet.SudioniciListNazivOIB_1">
      <item>, OIB 80287715643</item>
      <item>, OIB 80287715643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168</properties:Words>
  <properties:Characters>901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2018-04-26T09:42:00Z</dcterms:created>
  <dc:creator>Jasmina Matika</dc:creator>
  <cp:lastModifiedBy>Jasmina Matika</cp:lastModifiedBy>
  <dcterms:modified xmlns:xsi="http://www.w3.org/2001/XMLSchema-instance" xsi:type="dcterms:W3CDTF">2018-04-26T10:10:00Z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(St-152-17 - ZAKLJUČAK - POZIV ZA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