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b801" w14:paraId="0cdb801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274280">
        <w:t xml:space="preserve"> dužnika PULJKO TRANS</w:t>
      </w:r>
      <w:r w:rsidR="003D12BD">
        <w:t xml:space="preserve"> </w:t>
      </w:r>
      <w:r w:rsidR="00931D35">
        <w:t>d.o.o</w:t>
      </w:r>
      <w:r w:rsidR="00274280">
        <w:t>. iz Koprivničkog Ivanca, Koprivnička 5 E</w:t>
      </w:r>
      <w:r w:rsidR="00637444">
        <w:t>,</w:t>
      </w:r>
      <w:r w:rsidR="00AF0757">
        <w:t xml:space="preserve"> OIB:</w:t>
      </w:r>
      <w:r w:rsidR="00274280" w:rsidRPr="00274280">
        <w:t xml:space="preserve"> 70339024213</w:t>
      </w:r>
      <w:r w:rsidR="008324AD">
        <w:t>,</w:t>
      </w:r>
      <w:r w:rsidR="00637444">
        <w:t xml:space="preserve"> </w:t>
      </w:r>
      <w:r w:rsidR="00684DB9">
        <w:t>17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274280" w:rsidRPr="00274280">
        <w:t xml:space="preserve"> </w:t>
      </w:r>
      <w:r w:rsidR="00274280">
        <w:t>PULJKO TRANS d.o.o. iz Koprivničkog Ivanca, Koprivnička 5 E, OIB:</w:t>
      </w:r>
      <w:r w:rsidR="00274280" w:rsidRPr="00274280">
        <w:t xml:space="preserve"> 70339024213</w:t>
      </w:r>
      <w:r w:rsidR="009B5681">
        <w:t xml:space="preserve">, </w:t>
      </w:r>
      <w:r w:rsidR="00274280">
        <w:t>iznosi 2.146,74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274280">
        <w:t>oziva se član uprave</w:t>
      </w:r>
      <w:r w:rsidR="00D60907">
        <w:t xml:space="preserve"> dužnika</w:t>
      </w:r>
      <w:r w:rsidR="00274280">
        <w:t xml:space="preserve"> Kristijan </w:t>
      </w:r>
      <w:proofErr w:type="spellStart"/>
      <w:r w:rsidR="00274280">
        <w:t>Puljko</w:t>
      </w:r>
      <w:proofErr w:type="spellEnd"/>
      <w:r w:rsidR="00274280">
        <w:t>, Koprivnički Ivanec</w:t>
      </w:r>
      <w:r w:rsidR="003D12BD">
        <w:t xml:space="preserve">, </w:t>
      </w:r>
      <w:r w:rsidR="00274280">
        <w:t>Koprivnička 5 E, OIB: 43221858898</w:t>
      </w:r>
      <w:r w:rsidR="009B5681">
        <w:t>,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274280">
        <w:t>/</w:t>
      </w:r>
      <w:r w:rsidR="00274280">
        <w:tab/>
        <w:t xml:space="preserve">Upozorava se član uprave </w:t>
      </w:r>
      <w:r w:rsidR="00CB6C18">
        <w:t>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</w:t>
      </w:r>
      <w:proofErr w:type="spellStart"/>
      <w:r w:rsidR="00D60907">
        <w:t>prokazni</w:t>
      </w:r>
      <w:proofErr w:type="spellEnd"/>
      <w:r w:rsidR="00D60907">
        <w:t xml:space="preserve">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684DB9">
        <w:t>17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CD0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CD090C" w:rsidP="00684DB9" w:rsidR="00CD090C">
      <w:r>
        <w:t xml:space="preserve">                                                                                                  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</w:p>
    <w:sectPr w:rsidSect="002D74E2" w:rsidR="00CD090C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452" w:rsidR="00FE7452">
      <w:r>
        <w:separator/>
      </w:r>
    </w:p>
  </w:endnote>
  <w:endnote w:id="0" w:type="continuationSeparator">
    <w:p w:rsidRDefault="00FE7452" w:rsidR="00FE7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452" w:rsidR="00FE7452">
      <w:r>
        <w:separator/>
      </w:r>
    </w:p>
  </w:footnote>
  <w:footnote w:id="0" w:type="continuationSeparator">
    <w:p w:rsidRDefault="00FE7452" w:rsidR="00FE7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9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684DB9" w:rsidP="00AC0D1D" w:rsidR="00AC0D1D">
    <w:pPr>
      <w:jc w:val="right"/>
    </w:pPr>
    <w:r>
      <w:t>Poslovni broj</w:t>
    </w:r>
    <w:r w:rsidR="00274280">
      <w:t>: 4 St-225</w:t>
    </w:r>
    <w:r w:rsidR="007B1538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280"/>
    <w:rsid w:val="00274464"/>
    <w:rsid w:val="00290AC3"/>
    <w:rsid w:val="00296EBD"/>
    <w:rsid w:val="002B49A1"/>
    <w:rsid w:val="002D74E2"/>
    <w:rsid w:val="002F1F37"/>
    <w:rsid w:val="002F3837"/>
    <w:rsid w:val="002F45CC"/>
    <w:rsid w:val="003074E6"/>
    <w:rsid w:val="00327690"/>
    <w:rsid w:val="003A7C72"/>
    <w:rsid w:val="003C0583"/>
    <w:rsid w:val="003D12BD"/>
    <w:rsid w:val="003E2AE0"/>
    <w:rsid w:val="00400A96"/>
    <w:rsid w:val="00401A7F"/>
    <w:rsid w:val="00420F99"/>
    <w:rsid w:val="00431711"/>
    <w:rsid w:val="0047710E"/>
    <w:rsid w:val="004861BE"/>
    <w:rsid w:val="00497129"/>
    <w:rsid w:val="004C1E71"/>
    <w:rsid w:val="004E2E98"/>
    <w:rsid w:val="004F0490"/>
    <w:rsid w:val="0051058E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84DB9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24AD"/>
    <w:rsid w:val="008354B4"/>
    <w:rsid w:val="00852A7C"/>
    <w:rsid w:val="00862F8B"/>
    <w:rsid w:val="00893BAA"/>
    <w:rsid w:val="008A024C"/>
    <w:rsid w:val="008D03CD"/>
    <w:rsid w:val="008E064F"/>
    <w:rsid w:val="008F0323"/>
    <w:rsid w:val="008F2F96"/>
    <w:rsid w:val="00906B85"/>
    <w:rsid w:val="00931D35"/>
    <w:rsid w:val="00933038"/>
    <w:rsid w:val="00940790"/>
    <w:rsid w:val="00943931"/>
    <w:rsid w:val="009463BE"/>
    <w:rsid w:val="00976967"/>
    <w:rsid w:val="00982CC9"/>
    <w:rsid w:val="009B5681"/>
    <w:rsid w:val="009C7B0C"/>
    <w:rsid w:val="009D0C5B"/>
    <w:rsid w:val="009E2664"/>
    <w:rsid w:val="00A00D9B"/>
    <w:rsid w:val="00A05A32"/>
    <w:rsid w:val="00AC0D1D"/>
    <w:rsid w:val="00AC1B89"/>
    <w:rsid w:val="00AF0757"/>
    <w:rsid w:val="00AF2C11"/>
    <w:rsid w:val="00B050F6"/>
    <w:rsid w:val="00B220FC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2231C"/>
    <w:rsid w:val="00C7158A"/>
    <w:rsid w:val="00C71B6D"/>
    <w:rsid w:val="00C77A15"/>
    <w:rsid w:val="00C83918"/>
    <w:rsid w:val="00C95F18"/>
    <w:rsid w:val="00CA4C65"/>
    <w:rsid w:val="00CB41F0"/>
    <w:rsid w:val="00CB6C18"/>
    <w:rsid w:val="00CC7B8F"/>
    <w:rsid w:val="00CD090C"/>
    <w:rsid w:val="00CD31F8"/>
    <w:rsid w:val="00CE19A1"/>
    <w:rsid w:val="00CE29CC"/>
    <w:rsid w:val="00CF33AC"/>
    <w:rsid w:val="00CF7EB7"/>
    <w:rsid w:val="00D30041"/>
    <w:rsid w:val="00D3556D"/>
    <w:rsid w:val="00D47733"/>
    <w:rsid w:val="00D60907"/>
    <w:rsid w:val="00D65681"/>
    <w:rsid w:val="00D65D0F"/>
    <w:rsid w:val="00D733D2"/>
    <w:rsid w:val="00D8212F"/>
    <w:rsid w:val="00DA3125"/>
    <w:rsid w:val="00DA54DB"/>
    <w:rsid w:val="00DD78E6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213B"/>
    <w:rsid w:val="00EC7B25"/>
    <w:rsid w:val="00F02FAD"/>
    <w:rsid w:val="00F06763"/>
    <w:rsid w:val="00F10C2B"/>
    <w:rsid w:val="00F210ED"/>
    <w:rsid w:val="00F644E6"/>
    <w:rsid w:val="00F658C8"/>
    <w:rsid w:val="00FA2088"/>
    <w:rsid w:val="00FC01C2"/>
    <w:rsid w:val="00FE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F9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2F96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2F9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2F9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F9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2F96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2F9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2F9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63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01115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573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0445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9235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91207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1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9453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14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81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683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47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St-225/2016</izvorni_sadrzaj>
    <derivirana_varijabla naziv="DomainObject.Predmet.OznakaBroj_1">St-225/2016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PULJKO TRANS društvo s ograničenom odgovornošću za prijevoz, trgovinu i usluge</izvorni_sadrzaj>
    <derivirana_varijabla naziv="DomainObject.Predmet.ProtustrankaFormated_1">  PULJKO TRANS društvo s ograničenom odgovornošću za prijevoz, trgovinu i usluge</derivirana_varijabla>
  </DomainObject.Predmet.ProtustrankaFormated>
  <DomainObject.Predmet.ProtustrankaFormatedOIB>
    <izvorni_sadrzaj>  PULJKO TRANS društvo s ograničenom odgovornošću za prijevoz, trgovinu i usluge, OIB 70339024213</izvorni_sadrzaj>
    <derivirana_varijabla naziv="DomainObject.Predmet.ProtustrankaFormatedOIB_1">  PULJKO TRANS društvo s ograničenom odgovornošću za prijevoz, trgovinu i usluge, OIB 70339024213</derivirana_varijabla>
  </DomainObject.Predmet.ProtustrankaFormatedOIB>
  <DomainObject.Predmet.ProtustrankaFormatedWithAdress>
    <izvorni_sadrzaj> PULJKO TRANS društvo s ograničenom odgovornošću za prijevoz, trgovinu i usluge, Koprivnička 5/E, 48000 Koprivnički Ivanec</izvorni_sadrzaj>
    <derivirana_varijabla naziv="DomainObject.Predmet.ProtustrankaFormatedWithAdress_1"> PULJKO TRANS društvo s ograničenom odgovornošću za prijevoz, trgovinu i usluge, Koprivnička 5/E, 48000 Koprivnički Ivanec</derivirana_varijabla>
  </DomainObject.Predmet.ProtustrankaFormatedWithAdress>
  <DomainObject.Predmet.ProtustrankaFormatedWithAdressOIB>
    <izvorni_sadrzaj> PULJKO TRANS društvo s ograničenom odgovornošću za prijevoz, trgovinu i usluge, OIB 70339024213, Koprivnička 5/E, 48000 Koprivnički Ivanec</izvorni_sadrzaj>
    <derivirana_varijabla naziv="DomainObject.Predmet.ProtustrankaFormatedWithAdressOIB_1"> PULJKO TRANS društvo s ograničenom odgovornošću za prijevoz, trgovinu i usluge, OIB 70339024213, Koprivnička 5/E, 48000 Koprivnički Ivanec</derivirana_varijabla>
  </DomainObject.Predmet.ProtustrankaFormatedWithAdressOIB>
  <DomainObject.Predmet.ProtustrankaWithAdress>
    <izvorni_sadrzaj>PULJKO TRANS društvo s ograničenom odgovornošću za prijevoz, trgovinu i usluge Koprivnička 5/E, 48000 Koprivnički Ivanec</izvorni_sadrzaj>
    <derivirana_varijabla naziv="DomainObject.Predmet.ProtustrankaWithAdress_1">PULJKO TRANS društvo s ograničenom odgovornošću za prijevoz, trgovinu i usluge Koprivnička 5/E, 48000 Koprivnički Ivanec</derivirana_varijabla>
  </DomainObject.Predmet.ProtustrankaWithAdress>
  <DomainObject.Predmet.ProtustrankaWithAdressOIB>
    <izvorni_sadrzaj>PULJKO TRANS društvo s ograničenom odgovornošću za prijevoz, trgovinu i usluge, OIB 70339024213, Koprivnička 5/E, 48000 Koprivnički Ivanec</izvorni_sadrzaj>
    <derivirana_varijabla naziv="DomainObject.Predmet.ProtustrankaWithAdressOIB_1">PULJKO TRANS društvo s ograničenom odgovornošću za prijevoz, trgovinu i usluge, OIB 70339024213, Koprivnička 5/E, 48000 Koprivnički Ivanec</derivirana_varijabla>
  </DomainObject.Predmet.ProtustrankaWithAdressOIB>
  <DomainObject.Predmet.ProtustrankaNazivFormated>
    <izvorni_sadrzaj>PULJKO TRANS društvo s ograničenom odgovornošću za prijevoz, trgovinu i usluge</izvorni_sadrzaj>
    <derivirana_varijabla naziv="DomainObject.Predmet.ProtustrankaNazivFormated_1">PULJKO TRANS društvo s ograničenom odgovornošću za prijevoz, trgovinu i usluge</derivirana_varijabla>
  </DomainObject.Predmet.ProtustrankaNazivFormated>
  <DomainObject.Predmet.ProtustrankaNazivFormatedOIB>
    <izvorni_sadrzaj>PULJKO TRANS društvo s ograničenom odgovornošću za prijevoz, trgovinu i usluge, OIB 70339024213</izvorni_sadrzaj>
    <derivirana_varijabla naziv="DomainObject.Predmet.ProtustrankaNazivFormatedOIB_1">PULJKO TRANS društvo s ograničenom odgovornošću za prijevoz, trgovinu i usluge, OIB 70339024213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2146.74</izvorni_sadrzaj>
    <derivirana_varijabla naziv="DomainObject.Predmet.TrenutnaVrijednost_1">2146.74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PULJKO TRANS društvo s ograničenom odgovornošću za prijevoz, trgovinu i usluge</item>
    </izvorni_sadrzaj>
    <derivirana_varijabla naziv="DomainObject.Predmet.ProtuStrankaListFormated_1">
      <item>PULJKO TRANS društvo s ograničenom odgovornošću za prijevoz, trgovinu i usluge</item>
    </derivirana_varijabla>
  </DomainObject.Predmet.ProtuStrankaListFormated>
  <DomainObject.Predmet.ProtuStrankaListFormatedOIB>
    <izvorni_sadrzaj>
      <item>PULJKO TRANS društvo s ograničenom odgovornošću za prijevoz, trgovinu i usluge, OIB 70339024213</item>
    </izvorni_sadrzaj>
    <derivirana_varijabla naziv="DomainObject.Predmet.ProtuStrankaListFormatedOIB_1">
      <item>PULJKO TRANS društvo s ograničenom odgovornošću za prijevoz, trgovinu i usluge, OIB 70339024213</item>
    </derivirana_varijabla>
  </DomainObject.Predmet.ProtuStrankaListFormatedOIB>
  <DomainObject.Predmet.ProtuStrankaListFormatedWithAdress>
    <izvorni_sadrzaj>
      <item>PULJKO TRANS društvo s ograničenom odgovornošću za prijevoz, trgovinu i usluge, Koprivnička 5/E, 48000 Koprivnički Ivanec</item>
    </izvorni_sadrzaj>
    <derivirana_varijabla naziv="DomainObject.Predmet.ProtuStrankaListFormatedWithAdress_1">
      <item>PULJKO TRANS društvo s ograničenom odgovornošću za prijevoz, trgovinu i usluge, Koprivnička 5/E, 48000 Koprivnički Ivanec</item>
    </derivirana_varijabla>
  </DomainObject.Predmet.ProtuStrankaListFormatedWithAdress>
  <DomainObject.Predmet.ProtuStrankaListFormatedWithAdressOIB>
    <izvorni_sadrzaj>
      <item>PULJKO TRANS društvo s ograničenom odgovornošću za prijevoz, trgovinu i usluge, OIB 70339024213, Koprivnička 5/E, 48000 Koprivnički Ivanec</item>
    </izvorni_sadrzaj>
    <derivirana_varijabla naziv="DomainObject.Predmet.ProtuStrankaListFormatedWithAdressOIB_1">
      <item>PULJKO TRANS društvo s ograničenom odgovornošću za prijevoz, trgovinu i usluge, OIB 70339024213, Koprivnička 5/E, 48000 Koprivnički Ivanec</item>
    </derivirana_varijabla>
  </DomainObject.Predmet.ProtuStrankaListFormatedWithAdressOIB>
  <DomainObject.Predmet.ProtuStrankaListNazivFormated>
    <izvorni_sadrzaj>
      <item>PULJKO TRANS društvo s ograničenom odgovornošću za prijevoz, trgovinu i usluge</item>
    </izvorni_sadrzaj>
    <derivirana_varijabla naziv="DomainObject.Predmet.ProtuStrankaListNazivFormated_1">
      <item>PULJKO TRANS društvo s ograničenom odgovornošću za prijevoz, trgovinu i usluge</item>
    </derivirana_varijabla>
  </DomainObject.Predmet.ProtuStrankaListNazivFormated>
  <DomainObject.Predmet.ProtuStrankaListNazivFormatedOIB>
    <izvorni_sadrzaj>
      <item>PULJKO TRANS društvo s ograničenom odgovornošću za prijevoz, trgovinu i usluge, OIB 70339024213</item>
    </izvorni_sadrzaj>
    <derivirana_varijabla naziv="DomainObject.Predmet.ProtuStrankaListNazivFormatedOIB_1">
      <item>PULJKO TRANS društvo s ograničenom odgovornošću za prijevoz, trgovinu i usluge, OIB 70339024213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PULJKO TRANS društvo s ograničenom odgovornošću za prijevoz, trgovinu i usluge</izvorni_sadrzaj>
    <derivirana_varijabla naziv="DomainObject.Predmet.ProtustrankaIDrugi_1">PULJKO TRANS društvo s ograničenom odgovornošću za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PULJKO TRANS društvo s ograničenom odgovornošću za prijevoz, trgovinu i usluge, OIB 70339024213, Koprivnička 5/E, 48000 Koprivnički Ivanec</izvorni_sadrzaj>
    <derivirana_varijabla naziv="DomainObject.Predmet.ProtustrankaIDrugiAdressOIB_1">PULJKO TRANS društvo s ograničenom odgovornošću za prijevoz, trgovinu i usluge, OIB 70339024213, Koprivnička 5/E,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PULJKO TRANS društvo s ograničenom odgovornošću za prijevoz, trgovinu i usluge</item>
      <item>Sudski registar</item>
    </izvorni_sadrzaj>
    <derivirana_varijabla naziv="DomainObject.Predmet.SudioniciListNaziv_1">
      <item>Financijska agencija</item>
      <item>PULJKO TRANS društvo s ograničenom odgovornošću za prijevoz,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PULJKO TRANS društvo s ograničenom odgovornošću za prijevoz, trgovinu i usluge, OIB 70339024213, Koprivnička 5/E,48000 Koprivnički Ivanec</item>
      <item>Sudski registar</item>
    </izvorni_sadrzaj>
    <derivirana_varijabla naziv="DomainObject.Predmet.SudioniciListAdressOIB_1">
      <item>Financijska agencija, OIB 85821130368, A. Cesarca 2,42000 Varaždin</item>
      <item>PULJKO TRANS društvo s ograničenom odgovornošću za prijevoz, trgovinu i usluge, OIB 70339024213, Koprivnička 5/E,48000 Koprivnički Ivanec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70339024213</item>
      <item>, OIB null</item>
    </izvorni_sadrzaj>
    <derivirana_varijabla naziv="DomainObject.Predmet.SudioniciListNazivOIB_1">
      <item>, OIB 85821130368</item>
      <item>, OIB 70339024213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06F71B-B763-48B0-9BAD-2445C1BFA9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2023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2016-02-17T09:51:00Z</dcterms:created>
  <dc:creator>Ljubica Makovec</dc:creator>
  <cp:lastModifiedBy>Maja Marčec</cp:lastModifiedBy>
  <cp:lastPrinted>2016-02-17T11:11:00Z</cp:lastPrinted>
  <dcterms:modified xmlns:xsi="http://www.w3.org/2001/XMLSchema-instance" xsi:type="dcterms:W3CDTF">2016-02-17T11:27:00Z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