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5110" w14:paraId="00a5110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1 St-</w:t>
      </w:r>
      <w:r w:rsidR="00D15BC9">
        <w:t>424</w:t>
      </w:r>
      <w:r w:rsidRPr="001568BE">
        <w:t>/20</w:t>
      </w:r>
      <w:r w:rsidRPr="00F06A9B">
        <w:t>1</w:t>
      </w:r>
      <w:r w:rsidR="00342D89">
        <w:t>6</w:t>
      </w:r>
      <w:r w:rsidRPr="00F06A9B">
        <w:t>-</w:t>
      </w:r>
      <w:r w:rsidR="00D15BC9">
        <w:t>64</w:t>
      </w:r>
    </w:p>
    <w:p w:rsidRDefault="00AD539E" w:rsidP="00AD539E" w:rsidR="00AD539E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52000 </w:t>
      </w:r>
      <w:r w:rsidRPr="00EC7326">
        <w:t>PAZIN</w:t>
      </w:r>
      <w:r w:rsidRPr="00F06A9B">
        <w:t>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AD539E" w:rsidP="00AD539E" w:rsidR="00AD539E" w:rsidRPr="00F06A9B"/>
    <w:p w:rsidRDefault="00AD539E" w:rsidP="00AD539E" w:rsidR="00AD539E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D15BC9" w:rsidRPr="009924B4">
        <w:t>VERITAS d.o.o. u stečaju, Labin, Ul. Sv. Katarina 4, OIB: 04640130985</w:t>
      </w:r>
      <w:r w:rsidRPr="00F06A9B">
        <w:t xml:space="preserve">, </w:t>
      </w:r>
      <w:r w:rsidR="00D15BC9">
        <w:t>24</w:t>
      </w:r>
      <w:r w:rsidR="00342D89">
        <w:t xml:space="preserve">. listopada </w:t>
      </w:r>
      <w:r>
        <w:t>2018.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>z a k lj u č i o  j e</w:t>
      </w:r>
    </w:p>
    <w:p w:rsidRDefault="00AD539E" w:rsidP="00AD539E" w:rsidR="00AD539E" w:rsidRPr="007D0794"/>
    <w:p w:rsidRDefault="00AD539E" w:rsidP="00AD539E" w:rsidR="00AD539E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13.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AD539E" w:rsidP="00AD539E" w:rsidR="00AD539E">
      <w:pPr>
        <w:jc w:val="both"/>
      </w:pPr>
    </w:p>
    <w:p w:rsidRDefault="00AD539E" w:rsidP="00AD539E" w:rsidR="00AD539E">
      <w:pPr>
        <w:jc w:val="both"/>
      </w:pPr>
      <w:r>
        <w:tab/>
        <w:t xml:space="preserve">- </w:t>
      </w:r>
      <w:r w:rsidR="00D15BC9">
        <w:t>AKTIVA 15 j.d.o.o. Gračišće, Marcani 131 C</w:t>
      </w:r>
      <w:r w:rsidR="004E14E6" w:rsidRPr="00EC20C3">
        <w:t xml:space="preserve">, OIB: </w:t>
      </w:r>
      <w:r w:rsidR="00D15BC9">
        <w:t>60714035074</w:t>
      </w:r>
      <w:r>
        <w:t>,</w:t>
      </w:r>
      <w:r w:rsidRPr="00252067">
        <w:t xml:space="preserve"> </w:t>
      </w:r>
      <w:r>
        <w:t xml:space="preserve">u iznosu od </w:t>
      </w:r>
      <w:r w:rsidR="00D15BC9">
        <w:t>31,820,00</w:t>
      </w:r>
      <w:r>
        <w:t xml:space="preserve"> kn, (ID nadmetanja: </w:t>
      </w:r>
      <w:r w:rsidR="00D15BC9">
        <w:t>10683</w:t>
      </w:r>
      <w:r>
        <w:t xml:space="preserve">) na </w:t>
      </w:r>
      <w:r w:rsidRPr="00957180">
        <w:t>račun broj HR</w:t>
      </w:r>
      <w:r w:rsidR="00D15BC9">
        <w:t>17</w:t>
      </w:r>
      <w:r w:rsidRPr="00957180">
        <w:t xml:space="preserve"> </w:t>
      </w:r>
      <w:r w:rsidR="004E14E6">
        <w:t>240</w:t>
      </w:r>
      <w:r w:rsidR="00D15BC9">
        <w:t>7</w:t>
      </w:r>
      <w:r w:rsidRPr="00957180">
        <w:t xml:space="preserve"> </w:t>
      </w:r>
      <w:r w:rsidR="00D15BC9">
        <w:t>0001</w:t>
      </w:r>
      <w:r w:rsidRPr="00957180">
        <w:t xml:space="preserve"> </w:t>
      </w:r>
      <w:r w:rsidR="00D15BC9">
        <w:t>1004</w:t>
      </w:r>
      <w:r w:rsidRPr="00957180">
        <w:t xml:space="preserve"> </w:t>
      </w:r>
      <w:r w:rsidR="00D15BC9">
        <w:t>2497</w:t>
      </w:r>
      <w:r w:rsidRPr="00957180">
        <w:t xml:space="preserve"> </w:t>
      </w:r>
      <w:r w:rsidR="00D15BC9">
        <w:t>7</w:t>
      </w:r>
      <w:r w:rsidR="004E14E6">
        <w:t>,</w:t>
      </w:r>
    </w:p>
    <w:p w:rsidRDefault="004E14E6" w:rsidP="00AD539E" w:rsidR="004E14E6">
      <w:pPr>
        <w:jc w:val="both"/>
      </w:pPr>
      <w:r>
        <w:tab/>
      </w:r>
    </w:p>
    <w:p w:rsidRDefault="004E14E6" w:rsidP="00D15BC9" w:rsidR="00D15BC9">
      <w:pPr>
        <w:jc w:val="both"/>
      </w:pPr>
      <w:r>
        <w:tab/>
      </w:r>
      <w:r w:rsidR="00D15BC9">
        <w:t>- TERRA TISON d.o.o. Zagreb, Budmanijeva 3</w:t>
      </w:r>
      <w:r w:rsidR="00D15BC9" w:rsidRPr="00EC20C3">
        <w:t xml:space="preserve">, OIB: </w:t>
      </w:r>
      <w:r w:rsidR="00D15BC9">
        <w:t>83919481568,</w:t>
      </w:r>
      <w:r w:rsidR="00D15BC9" w:rsidRPr="00252067">
        <w:t xml:space="preserve"> </w:t>
      </w:r>
      <w:r w:rsidR="00D15BC9">
        <w:t xml:space="preserve">u iznosu od 31,820,00 kn, (ID nadmetanja: 10683) na </w:t>
      </w:r>
      <w:r w:rsidR="00D15BC9" w:rsidRPr="00957180">
        <w:t>račun broj HR</w:t>
      </w:r>
      <w:r w:rsidR="00D15BC9">
        <w:t>51</w:t>
      </w:r>
      <w:r w:rsidR="00D15BC9" w:rsidRPr="00957180">
        <w:t xml:space="preserve"> </w:t>
      </w:r>
      <w:r w:rsidR="00D15BC9">
        <w:t>2484</w:t>
      </w:r>
      <w:r w:rsidR="00D15BC9" w:rsidRPr="00957180">
        <w:t xml:space="preserve"> </w:t>
      </w:r>
      <w:r w:rsidR="00D15BC9">
        <w:t>0081</w:t>
      </w:r>
      <w:r w:rsidR="00D15BC9" w:rsidRPr="00957180">
        <w:t xml:space="preserve"> </w:t>
      </w:r>
      <w:r w:rsidR="00D15BC9">
        <w:t>1350</w:t>
      </w:r>
      <w:r w:rsidR="00D15BC9" w:rsidRPr="00957180">
        <w:t xml:space="preserve"> </w:t>
      </w:r>
      <w:r w:rsidR="00D15BC9">
        <w:t>8014</w:t>
      </w:r>
      <w:r w:rsidR="00D15BC9" w:rsidRPr="00957180">
        <w:t xml:space="preserve"> </w:t>
      </w:r>
      <w:r w:rsidR="00D15BC9">
        <w:t>2,</w:t>
      </w:r>
    </w:p>
    <w:p w:rsidRDefault="004E14E6" w:rsidP="004E14E6" w:rsidR="004E14E6">
      <w:pPr>
        <w:jc w:val="both"/>
      </w:pPr>
      <w:r>
        <w:tab/>
      </w:r>
    </w:p>
    <w:p w:rsidRDefault="00D15BC9" w:rsidP="00D15BC9" w:rsidR="00D15BC9">
      <w:pPr>
        <w:ind w:firstLine="708"/>
        <w:jc w:val="both"/>
      </w:pPr>
      <w:r>
        <w:t>- Vedran Lanča, Pazin, Muntriljska 7A</w:t>
      </w:r>
      <w:r w:rsidRPr="00EC20C3">
        <w:t xml:space="preserve">, OIB: </w:t>
      </w:r>
      <w:r>
        <w:t>63437016433,</w:t>
      </w:r>
      <w:r w:rsidRPr="00252067">
        <w:t xml:space="preserve"> </w:t>
      </w:r>
      <w:r>
        <w:t xml:space="preserve">u iznosu od 31,820,00 kn, (ID nadmetanja: 10683) na </w:t>
      </w:r>
      <w:r w:rsidRPr="00957180">
        <w:t>račun broj HR</w:t>
      </w:r>
      <w:r>
        <w:t>62</w:t>
      </w:r>
      <w:r w:rsidRPr="00957180">
        <w:t xml:space="preserve"> </w:t>
      </w:r>
      <w:r>
        <w:t>2500</w:t>
      </w:r>
      <w:r w:rsidRPr="00957180">
        <w:t xml:space="preserve"> </w:t>
      </w:r>
      <w:r>
        <w:t>0093</w:t>
      </w:r>
      <w:r w:rsidRPr="00957180">
        <w:t xml:space="preserve"> </w:t>
      </w:r>
      <w:r>
        <w:t>2007</w:t>
      </w:r>
      <w:r w:rsidRPr="00957180">
        <w:t xml:space="preserve"> </w:t>
      </w:r>
      <w:r>
        <w:t>1939</w:t>
      </w:r>
      <w:r w:rsidRPr="00957180">
        <w:t xml:space="preserve"> </w:t>
      </w:r>
      <w:r>
        <w:t>0,</w:t>
      </w:r>
    </w:p>
    <w:p w:rsidRDefault="00AD539E" w:rsidP="00AD539E" w:rsidR="00AD539E">
      <w:pPr>
        <w:jc w:val="both"/>
      </w:pPr>
    </w:p>
    <w:p w:rsidRDefault="00D15BC9" w:rsidP="00D15BC9" w:rsidR="00D15BC9">
      <w:pPr>
        <w:ind w:firstLine="708"/>
        <w:jc w:val="both"/>
      </w:pPr>
      <w:r>
        <w:t>- Svetlana Fable, Labin, Marcilnica 20</w:t>
      </w:r>
      <w:r w:rsidRPr="00EC20C3">
        <w:t xml:space="preserve">, OIB: </w:t>
      </w:r>
      <w:r>
        <w:t>88937655895,</w:t>
      </w:r>
      <w:r w:rsidRPr="00252067">
        <w:t xml:space="preserve"> </w:t>
      </w:r>
      <w:r>
        <w:t xml:space="preserve">u iznosu od 31,820,00 kn, (ID nadmetanja: 10683) na </w:t>
      </w:r>
      <w:r w:rsidRPr="00957180">
        <w:t>račun broj HR</w:t>
      </w:r>
      <w:r>
        <w:t>43</w:t>
      </w:r>
      <w:r w:rsidRPr="00957180">
        <w:t xml:space="preserve"> </w:t>
      </w:r>
      <w:r>
        <w:t>2402</w:t>
      </w:r>
      <w:r w:rsidRPr="00957180">
        <w:t xml:space="preserve"> </w:t>
      </w:r>
      <w:r>
        <w:t>0063</w:t>
      </w:r>
      <w:r w:rsidRPr="00957180">
        <w:t xml:space="preserve"> </w:t>
      </w:r>
      <w:r>
        <w:t>2031</w:t>
      </w:r>
      <w:r w:rsidRPr="00957180">
        <w:t xml:space="preserve"> </w:t>
      </w:r>
      <w:r>
        <w:t>3082</w:t>
      </w:r>
      <w:r w:rsidRPr="00957180">
        <w:t xml:space="preserve"> </w:t>
      </w:r>
      <w:r>
        <w:t>9,</w:t>
      </w:r>
    </w:p>
    <w:p w:rsidRDefault="00D15BC9" w:rsidP="00AD539E" w:rsidR="00D15BC9">
      <w:pPr>
        <w:jc w:val="both"/>
      </w:pPr>
    </w:p>
    <w:p w:rsidRDefault="00D15BC9" w:rsidP="00D15BC9" w:rsidR="00D15BC9">
      <w:pPr>
        <w:ind w:firstLine="708"/>
        <w:jc w:val="both"/>
      </w:pPr>
      <w:r>
        <w:t>- Dalibor Jakac, Veli Mlun, Veli Mlun 81</w:t>
      </w:r>
      <w:r w:rsidRPr="00EC20C3">
        <w:t xml:space="preserve">, OIB: </w:t>
      </w:r>
      <w:r>
        <w:t>22289150082,</w:t>
      </w:r>
      <w:r w:rsidRPr="00252067">
        <w:t xml:space="preserve"> </w:t>
      </w:r>
      <w:r>
        <w:t xml:space="preserve">u iznosu od 36.200,00 kn, (ID nadmetanja: 10685) na </w:t>
      </w:r>
      <w:r w:rsidRPr="00957180">
        <w:t>račun broj HR</w:t>
      </w:r>
      <w:r>
        <w:t>64</w:t>
      </w:r>
      <w:r w:rsidRPr="00957180">
        <w:t xml:space="preserve"> </w:t>
      </w:r>
      <w:r>
        <w:t>2402</w:t>
      </w:r>
      <w:r w:rsidRPr="00957180">
        <w:t xml:space="preserve"> </w:t>
      </w:r>
      <w:r>
        <w:t>0063</w:t>
      </w:r>
      <w:r w:rsidRPr="00957180">
        <w:t xml:space="preserve"> </w:t>
      </w:r>
      <w:r w:rsidR="00111425">
        <w:t>2032</w:t>
      </w:r>
      <w:r w:rsidRPr="00957180">
        <w:t xml:space="preserve"> </w:t>
      </w:r>
      <w:r w:rsidR="00111425">
        <w:t>8633</w:t>
      </w:r>
      <w:r w:rsidRPr="00957180">
        <w:t xml:space="preserve"> </w:t>
      </w:r>
      <w:r w:rsidR="00111425">
        <w:t>0</w:t>
      </w:r>
      <w:r>
        <w:t>,</w:t>
      </w:r>
    </w:p>
    <w:p w:rsidRDefault="00D15BC9" w:rsidP="00D15BC9" w:rsidR="00D15BC9">
      <w:pPr>
        <w:ind w:firstLine="708"/>
        <w:jc w:val="both"/>
      </w:pPr>
    </w:p>
    <w:p w:rsidRDefault="00111425" w:rsidP="00111425" w:rsidR="00111425">
      <w:pPr>
        <w:ind w:firstLine="708"/>
        <w:jc w:val="both"/>
      </w:pPr>
      <w:r>
        <w:t>- TERRA TISON d.o.o. Zagreb, Budmanijeva 3</w:t>
      </w:r>
      <w:r w:rsidRPr="00EC20C3">
        <w:t xml:space="preserve">, OIB: </w:t>
      </w:r>
      <w:r>
        <w:t>83919481568,</w:t>
      </w:r>
      <w:r w:rsidRPr="00252067">
        <w:t xml:space="preserve"> </w:t>
      </w:r>
      <w:r>
        <w:t xml:space="preserve">u iznosu od 36.200,00 kn, (ID nadmetanja: 10685) na </w:t>
      </w:r>
      <w:r w:rsidRPr="00957180">
        <w:t>račun broj HR</w:t>
      </w:r>
      <w:r>
        <w:t>51</w:t>
      </w:r>
      <w:r w:rsidRPr="00957180">
        <w:t xml:space="preserve"> </w:t>
      </w:r>
      <w:r>
        <w:t>2484</w:t>
      </w:r>
      <w:r w:rsidRPr="00957180">
        <w:t xml:space="preserve"> </w:t>
      </w:r>
      <w:r>
        <w:t>0081</w:t>
      </w:r>
      <w:r w:rsidRPr="00957180">
        <w:t xml:space="preserve"> </w:t>
      </w:r>
      <w:r>
        <w:t>1350</w:t>
      </w:r>
      <w:r w:rsidRPr="00957180">
        <w:t xml:space="preserve"> </w:t>
      </w:r>
      <w:r>
        <w:t>8014</w:t>
      </w:r>
      <w:r w:rsidRPr="00957180">
        <w:t xml:space="preserve"> </w:t>
      </w:r>
      <w:r>
        <w:t>2,</w:t>
      </w:r>
    </w:p>
    <w:p w:rsidRDefault="00D15BC9" w:rsidP="00D15BC9" w:rsidR="00D15BC9">
      <w:pPr>
        <w:ind w:firstLine="708"/>
        <w:jc w:val="both"/>
      </w:pPr>
    </w:p>
    <w:p w:rsidRDefault="00111425" w:rsidP="00111425" w:rsidR="00111425">
      <w:pPr>
        <w:ind w:firstLine="708"/>
        <w:jc w:val="both"/>
      </w:pPr>
      <w:r>
        <w:t>- Vladimir Veljović, Medulin, Fucane 1A</w:t>
      </w:r>
      <w:r w:rsidRPr="00EC20C3">
        <w:t xml:space="preserve">, OIB: </w:t>
      </w:r>
      <w:r>
        <w:t>67629473612,</w:t>
      </w:r>
      <w:r w:rsidRPr="00252067">
        <w:t xml:space="preserve"> </w:t>
      </w:r>
      <w:r>
        <w:t xml:space="preserve">u iznosu od 36.200,00 kn, (ID nadmetanja: 10685) na </w:t>
      </w:r>
      <w:r w:rsidRPr="00957180">
        <w:t>račun broj HR</w:t>
      </w:r>
      <w:r>
        <w:t>80</w:t>
      </w:r>
      <w:r w:rsidRPr="00957180">
        <w:t xml:space="preserve"> </w:t>
      </w:r>
      <w:r>
        <w:t>2402</w:t>
      </w:r>
      <w:r w:rsidRPr="00957180">
        <w:t xml:space="preserve"> </w:t>
      </w:r>
      <w:r>
        <w:t>0063</w:t>
      </w:r>
      <w:r w:rsidRPr="00957180">
        <w:t xml:space="preserve"> </w:t>
      </w:r>
      <w:r>
        <w:t>2062</w:t>
      </w:r>
      <w:r w:rsidRPr="00957180">
        <w:t xml:space="preserve"> </w:t>
      </w:r>
      <w:r>
        <w:t>9837 7,</w:t>
      </w:r>
    </w:p>
    <w:p w:rsidRDefault="00111425" w:rsidP="00111425" w:rsidR="00111425">
      <w:pPr>
        <w:ind w:firstLine="708"/>
        <w:jc w:val="both"/>
      </w:pPr>
    </w:p>
    <w:p w:rsidRDefault="00111425" w:rsidP="00111425" w:rsidR="00111425">
      <w:pPr>
        <w:ind w:firstLine="708"/>
        <w:jc w:val="both"/>
      </w:pPr>
      <w:r>
        <w:t>- Goran Dujmović, Pazin, Saše Šantela 7</w:t>
      </w:r>
      <w:r w:rsidRPr="00EC20C3">
        <w:t xml:space="preserve">, OIB: </w:t>
      </w:r>
      <w:r>
        <w:t>06478536709,</w:t>
      </w:r>
      <w:r w:rsidRPr="00252067">
        <w:t xml:space="preserve"> </w:t>
      </w:r>
      <w:r>
        <w:t xml:space="preserve">u iznosu od 36.200,00 kn, (ID nadmetanja: 10685) na </w:t>
      </w:r>
      <w:r w:rsidRPr="00957180">
        <w:t>račun broj HR</w:t>
      </w:r>
      <w:r>
        <w:t>86</w:t>
      </w:r>
      <w:r w:rsidRPr="00957180">
        <w:t xml:space="preserve"> </w:t>
      </w:r>
      <w:r>
        <w:t>2402</w:t>
      </w:r>
      <w:r w:rsidRPr="00957180">
        <w:t xml:space="preserve"> </w:t>
      </w:r>
      <w:r>
        <w:t>0063</w:t>
      </w:r>
      <w:r w:rsidRPr="00957180">
        <w:t xml:space="preserve"> </w:t>
      </w:r>
      <w:r>
        <w:t>2036</w:t>
      </w:r>
      <w:r w:rsidRPr="00957180">
        <w:t xml:space="preserve"> </w:t>
      </w:r>
      <w:r>
        <w:t>0787 7,</w:t>
      </w:r>
    </w:p>
    <w:p w:rsidRDefault="00D15BC9" w:rsidP="00D15BC9" w:rsidR="00D15BC9">
      <w:pPr>
        <w:ind w:firstLine="708"/>
        <w:jc w:val="both"/>
      </w:pPr>
    </w:p>
    <w:p w:rsidRDefault="00111425" w:rsidP="00111425" w:rsidR="00111425">
      <w:pPr>
        <w:ind w:firstLine="708"/>
        <w:jc w:val="both"/>
      </w:pPr>
      <w:r>
        <w:t>- Svetlana Fable, Labin, Marcilnica 20</w:t>
      </w:r>
      <w:r w:rsidRPr="00EC20C3">
        <w:t xml:space="preserve">, OIB: </w:t>
      </w:r>
      <w:r>
        <w:t>88937655895,</w:t>
      </w:r>
      <w:r w:rsidRPr="00252067">
        <w:t xml:space="preserve"> </w:t>
      </w:r>
      <w:r>
        <w:t xml:space="preserve">u iznosu od 36.200,00 kn, (ID nadmetanja: 10685)  na </w:t>
      </w:r>
      <w:r w:rsidRPr="00957180">
        <w:t>račun broj HR</w:t>
      </w:r>
      <w:r>
        <w:t>43</w:t>
      </w:r>
      <w:r w:rsidRPr="00957180">
        <w:t xml:space="preserve"> </w:t>
      </w:r>
      <w:r>
        <w:t>2402</w:t>
      </w:r>
      <w:r w:rsidRPr="00957180">
        <w:t xml:space="preserve"> </w:t>
      </w:r>
      <w:r>
        <w:t>0063</w:t>
      </w:r>
      <w:r w:rsidRPr="00957180">
        <w:t xml:space="preserve"> </w:t>
      </w:r>
      <w:r>
        <w:t>2031</w:t>
      </w:r>
      <w:r w:rsidRPr="00957180">
        <w:t xml:space="preserve"> </w:t>
      </w:r>
      <w:r>
        <w:t>3082</w:t>
      </w:r>
      <w:r w:rsidRPr="00957180">
        <w:t xml:space="preserve"> </w:t>
      </w:r>
      <w:r>
        <w:t>9.</w:t>
      </w:r>
    </w:p>
    <w:p w:rsidRDefault="00D15BC9" w:rsidP="00D15BC9" w:rsidR="00D15BC9" w:rsidRPr="007D0794">
      <w:pPr>
        <w:ind w:firstLine="708"/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r w:rsidR="00111425">
        <w:t>24</w:t>
      </w:r>
      <w:r w:rsidR="00342D89">
        <w:t>. listopada</w:t>
      </w:r>
      <w:r>
        <w:t xml:space="preserve"> 2018</w:t>
      </w:r>
      <w:r w:rsidRPr="001568BE">
        <w:t>.</w:t>
      </w:r>
    </w:p>
    <w:p w:rsidRDefault="00AD539E" w:rsidP="00AD539E" w:rsidR="00AD539E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4E14E6">
        <w:t xml:space="preserve"> </w:t>
      </w:r>
      <w:r w:rsidR="000C6474">
        <w:t xml:space="preserve"> </w:t>
      </w:r>
      <w:r w:rsidR="00111425">
        <w:t xml:space="preserve"> </w:t>
      </w:r>
      <w:r>
        <w:t>Damir Rabar</w:t>
      </w:r>
      <w:r w:rsidR="006D07CE">
        <w:t>, v.r.</w:t>
      </w:r>
    </w:p>
    <w:p w:rsidRDefault="00AD539E" w:rsidP="00AD539E" w:rsidR="00AD539E" w:rsidRPr="00CB66E1">
      <w:pPr>
        <w:rPr>
          <w:b/>
        </w:rPr>
      </w:pPr>
      <w:r w:rsidRPr="00CB66E1">
        <w:lastRenderedPageBreak/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0129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</w:r>
        <w:r w:rsidR="005826EB">
          <w:t>1 St-424</w:t>
        </w:r>
        <w:r w:rsidR="005826EB" w:rsidRPr="001568BE">
          <w:t>/20</w:t>
        </w:r>
        <w:r w:rsidR="005826EB" w:rsidRPr="00F06A9B">
          <w:t>1</w:t>
        </w:r>
        <w:r w:rsidR="005826EB">
          <w:t>6</w:t>
        </w:r>
        <w:r w:rsidR="005826EB" w:rsidRPr="00F06A9B">
          <w:t>-</w:t>
        </w:r>
        <w:r w:rsidR="005826EB">
          <w:t>64</w:t>
        </w:r>
      </w:p>
      <w:p w:rsidRDefault="00160129" w:rsidR="003E5AEE">
        <w:pPr>
          <w:pStyle w:val="Zaglavlje"/>
          <w:jc w:val="center"/>
        </w:pPr>
      </w:p>
    </w:sdtContent>
  </w:sdt>
  <w:p w:rsidRDefault="00160129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94D2A"/>
    <w:rsid w:val="000C6474"/>
    <w:rsid w:val="00111425"/>
    <w:rsid w:val="00160129"/>
    <w:rsid w:val="00186E3D"/>
    <w:rsid w:val="001959EF"/>
    <w:rsid w:val="001E1C76"/>
    <w:rsid w:val="00342D89"/>
    <w:rsid w:val="00391CD8"/>
    <w:rsid w:val="004C311F"/>
    <w:rsid w:val="004E14E6"/>
    <w:rsid w:val="0050380B"/>
    <w:rsid w:val="0053124C"/>
    <w:rsid w:val="00554328"/>
    <w:rsid w:val="005826EB"/>
    <w:rsid w:val="00591561"/>
    <w:rsid w:val="00605D9E"/>
    <w:rsid w:val="00606BED"/>
    <w:rsid w:val="00646C65"/>
    <w:rsid w:val="006579C1"/>
    <w:rsid w:val="00675CE5"/>
    <w:rsid w:val="00682060"/>
    <w:rsid w:val="006C06BB"/>
    <w:rsid w:val="006D07CE"/>
    <w:rsid w:val="00721844"/>
    <w:rsid w:val="007E11F8"/>
    <w:rsid w:val="007E6459"/>
    <w:rsid w:val="00821766"/>
    <w:rsid w:val="00957180"/>
    <w:rsid w:val="00974AE1"/>
    <w:rsid w:val="00985388"/>
    <w:rsid w:val="00A41E51"/>
    <w:rsid w:val="00A9703E"/>
    <w:rsid w:val="00AB2DBB"/>
    <w:rsid w:val="00AD539E"/>
    <w:rsid w:val="00B174CA"/>
    <w:rsid w:val="00B83CCB"/>
    <w:rsid w:val="00B8592A"/>
    <w:rsid w:val="00B9729B"/>
    <w:rsid w:val="00BF20D5"/>
    <w:rsid w:val="00C36D6E"/>
    <w:rsid w:val="00C765C3"/>
    <w:rsid w:val="00CB7FEA"/>
    <w:rsid w:val="00D15BC9"/>
    <w:rsid w:val="00D50B3A"/>
    <w:rsid w:val="00D55596"/>
    <w:rsid w:val="00D66FB1"/>
    <w:rsid w:val="00DF0360"/>
    <w:rsid w:val="00DF5904"/>
    <w:rsid w:val="00E86677"/>
    <w:rsid w:val="00EC7326"/>
    <w:rsid w:val="00ED13ED"/>
    <w:rsid w:val="00EE2FEA"/>
    <w:rsid w:val="00F35F85"/>
    <w:rsid w:val="00F740DD"/>
    <w:rsid w:val="00FA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12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12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12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12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0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12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12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12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12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2017.</izvorni_sadrzaj>
    <derivirana_varijabla naziv="DomainObject.Predmet.DatumZadnjeOdrzaneSudskeRadnje_1">12. srpnja 2017.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St-424/2016-62</izvorni_sadrzaj>
    <derivirana_varijabla naziv="DomainObject.PredzadnjaOdlukaIzPredmeta.Oznaka_1">St-424/2016-62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1717</properties:Characters>
  <properties:Lines>53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2018-10-24T08:08:00Z</dcterms:created>
  <dc:creator>Jasmina Matika</dc:creator>
  <cp:lastModifiedBy>Lorena Paris Aničić</cp:lastModifiedBy>
  <cp:lastPrinted>2018-10-24T08:29:00Z</cp:lastPrinted>
  <dcterms:modified xmlns:xsi="http://www.w3.org/2001/XMLSchema-instance" xsi:type="dcterms:W3CDTF">2018-10-24T08:34:00Z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(St-424-16 ZAKLJUČAK - NALOG FINI 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