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17f7" w14:paraId="ed217f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09067C">
        <w:rPr>
          <w:rStyle w:val="Naglaeno"/>
          <w:b w:val="false"/>
        </w:rPr>
        <w:t>2</w:t>
      </w:r>
      <w:r w:rsidR="00AA0757">
        <w:rPr>
          <w:rStyle w:val="Naglaeno"/>
          <w:b w:val="false"/>
        </w:rPr>
        <w:t>91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0906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09067C" w:rsidRPr="0009067C"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AA0757" w:rsidRPr="00D80B52">
        <w:t>PBI-INVEST d.o.o. za graditeljstvo, trgovinu i zastupanje</w:t>
      </w:r>
      <w:r w:rsidR="00AA0757">
        <w:t xml:space="preserve"> Samobor, Langova 21, MBS </w:t>
      </w:r>
      <w:r w:rsidR="00AA0757" w:rsidRPr="00D80B52">
        <w:t>080405879</w:t>
      </w:r>
      <w:r w:rsidR="00AA0757">
        <w:t xml:space="preserve">, OIB </w:t>
      </w:r>
      <w:r w:rsidR="00AA0757" w:rsidRPr="00D80B52">
        <w:t>32370008336</w:t>
      </w:r>
      <w:r w:rsidRPr="0041082E">
        <w:t xml:space="preserve">, dana </w:t>
      </w:r>
      <w:r w:rsidR="00AA0757">
        <w:t>20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A0757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A0757" w:rsidRPr="00AA0757">
        <w:t>PBI-INVEST d.o.o. za graditeljstvo, trgovinu i zastupanje Samobor, Langova 21, MBS 080405879, OIB 32370008336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8F6358">
        <w:t>Sabina Lalić</w:t>
      </w:r>
      <w:r w:rsidR="00BF001C">
        <w:t xml:space="preserve">, Osijek, </w:t>
      </w:r>
      <w:r w:rsidR="008F6358">
        <w:t>Gundulićeva 5</w:t>
      </w:r>
      <w:r w:rsidR="00C13047" w:rsidRPr="00C13047">
        <w:t xml:space="preserve">, OIB </w:t>
      </w:r>
      <w:r w:rsidR="008F6358">
        <w:t>09145874795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A0757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A0757" w:rsidRPr="00AA0757">
        <w:t>PBI-INVEST d.o.o. za graditeljstvo, trgovinu i zastupanje Samobor, Langova 21, MBS 080405879, OIB 32370008336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D53A8D">
        <w:t>2</w:t>
      </w:r>
      <w:r w:rsidR="00130DC2">
        <w:t>4</w:t>
      </w:r>
      <w:r>
        <w:t>.</w:t>
      </w:r>
      <w:r w:rsidR="006503DA">
        <w:t>1</w:t>
      </w:r>
      <w:r w:rsidR="00C556F6">
        <w:t>1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AA0757" w:rsidRPr="00AA0757">
        <w:t>PBI-INVEST d.o.o. za graditeljstvo, trgovinu i zastupanje Samobor, Langova 21, MBS 080405879, OIB 32370008336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D53A8D">
        <w:t>9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F72419">
        <w:t>2</w:t>
      </w:r>
      <w:r w:rsidR="00D53A8D">
        <w:t>91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D53A8D">
        <w:t>20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D53A8D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D53A8D" w:rsidRPr="00D53A8D">
        <w:t>Ivana Butković, Samobor, Milana Langa 21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903F85">
        <w:t>23</w:t>
      </w:r>
      <w:r>
        <w:t>.</w:t>
      </w:r>
      <w:r w:rsidR="009B64BB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2053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09067C" w:rsidRPr="0009067C">
      <w:rPr>
        <w:rStyle w:val="Naglaeno"/>
        <w:b w:val="false"/>
      </w:rPr>
      <w:t>14 St-2</w:t>
    </w:r>
    <w:r w:rsidR="00AA0757">
      <w:rPr>
        <w:rStyle w:val="Naglaeno"/>
        <w:b w:val="false"/>
      </w:rPr>
      <w:t>91</w:t>
    </w:r>
    <w:r w:rsidR="0009067C" w:rsidRPr="0009067C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2053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0DC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C495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568F4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6358"/>
    <w:rsid w:val="00901EF5"/>
    <w:rsid w:val="00903F8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0757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047FC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84C7C"/>
    <w:rsid w:val="00B95A80"/>
    <w:rsid w:val="00B95B20"/>
    <w:rsid w:val="00BE33FF"/>
    <w:rsid w:val="00BE34CC"/>
    <w:rsid w:val="00BE6750"/>
    <w:rsid w:val="00BF001C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56F6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53A8D"/>
    <w:rsid w:val="00D63144"/>
    <w:rsid w:val="00D63BE6"/>
    <w:rsid w:val="00D64021"/>
    <w:rsid w:val="00D65330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20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20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20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20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PBI-INVEST d.o.o. za graditeljstvo, trgovinu i zastupanje</izvorni_sadrzaj>
    <derivirana_varijabla naziv="DomainObject.Predmet.ProtustrankaFormated_1">  PBI-INVEST d.o.o. za graditeljstvo, trgovinu i zastupanje</derivirana_varijabla>
  </DomainObject.Predmet.ProtustrankaFormated>
  <DomainObject.Predmet.ProtustrankaFormatedOIB>
    <izvorni_sadrzaj>  PBI-INVEST d.o.o. za graditeljstvo, trgovinu i zastupanje, OIB 32370008336</izvorni_sadrzaj>
    <derivirana_varijabla naziv="DomainObject.Predmet.ProtustrankaFormatedOIB_1">  PBI-INVEST d.o.o. za graditeljstvo, trgovinu i zastupanje, OIB 32370008336</derivirana_varijabla>
  </DomainObject.Predmet.ProtustrankaFormatedOIB>
  <DomainObject.Predmet.ProtustrankaFormatedWithAdress>
    <izvorni_sadrzaj> PBI-INVEST d.o.o. za graditeljstvo, trgovinu i zastupanje, Langova 21, 10430 Samobor</izvorni_sadrzaj>
    <derivirana_varijabla naziv="DomainObject.Predmet.ProtustrankaFormatedWithAdress_1"> PBI-INVEST d.o.o. za graditeljstvo, trgovinu i zastupanje, Langova 21, 10430 Samobor</derivirana_varijabla>
  </DomainObject.Predmet.ProtustrankaFormatedWithAdress>
  <DomainObject.Predmet.ProtustrankaFormatedWithAdressOIB>
    <izvorni_sadrzaj> PBI-INVEST d.o.o. za graditeljstvo, trgovinu i zastupanje, OIB 32370008336, Langova 21, 10430 Samobor</izvorni_sadrzaj>
    <derivirana_varijabla naziv="DomainObject.Predmet.ProtustrankaFormatedWithAdressOIB_1"> PBI-INVEST d.o.o. za graditeljstvo, trgovinu i zastupanje, OIB 32370008336, Langova 21, 10430 Samobor</derivirana_varijabla>
  </DomainObject.Predmet.ProtustrankaFormatedWithAdressOIB>
  <DomainObject.Predmet.ProtustrankaWithAdress>
    <izvorni_sadrzaj>PBI-INVEST d.o.o. za graditeljstvo, trgovinu i zastupanje Langova 21, 10430 Samobor</izvorni_sadrzaj>
    <derivirana_varijabla naziv="DomainObject.Predmet.ProtustrankaWithAdress_1">PBI-INVEST d.o.o. za graditeljstvo, trgovinu i zastupanje Langova 21, 10430 Samobor</derivirana_varijabla>
  </DomainObject.Predmet.ProtustrankaWithAdress>
  <DomainObject.Predmet.ProtustrankaWithAdressOIB>
    <izvorni_sadrzaj>PBI-INVEST d.o.o. za graditeljstvo, trgovinu i zastupanje, OIB 32370008336, Langova 21, 10430 Samobor</izvorni_sadrzaj>
    <derivirana_varijabla naziv="DomainObject.Predmet.ProtustrankaWithAdressOIB_1">PBI-INVEST d.o.o. za graditeljstvo, trgovinu i zastupanje, OIB 32370008336, Langova 21, 10430 Samobor</derivirana_varijabla>
  </DomainObject.Predmet.ProtustrankaWithAdressOIB>
  <DomainObject.Predmet.ProtustrankaNazivFormated>
    <izvorni_sadrzaj>PBI-INVEST d.o.o. za graditeljstvo, trgovinu i zastupanje</izvorni_sadrzaj>
    <derivirana_varijabla naziv="DomainObject.Predmet.ProtustrankaNazivFormated_1">PBI-INVEST d.o.o. za graditeljstvo, trgovinu i zastupanje</derivirana_varijabla>
  </DomainObject.Predmet.ProtustrankaNazivFormated>
  <DomainObject.Predmet.ProtustrankaNazivFormatedOIB>
    <izvorni_sadrzaj>PBI-INVEST d.o.o. za graditeljstvo, trgovinu i zastupanje, OIB 32370008336</izvorni_sadrzaj>
    <derivirana_varijabla naziv="DomainObject.Predmet.ProtustrankaNazivFormatedOIB_1">PBI-INVEST d.o.o. za graditeljstvo, trgovinu i zastupanje, OIB 32370008336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PBI-INVEST d.o.o. za graditeljstvo, trgovinu i zastupanje</item>
    </izvorni_sadrzaj>
    <derivirana_varijabla naziv="DomainObject.Predmet.ProtuStrankaListFormated_1">
      <item>PBI-INVEST d.o.o. za graditeljstvo, trgovinu i zastupanje</item>
    </derivirana_varijabla>
  </DomainObject.Predmet.ProtuStrankaListFormated>
  <DomainObject.Predmet.ProtuStrankaListFormatedOIB>
    <izvorni_sadrzaj>
      <item>PBI-INVEST d.o.o. za graditeljstvo, trgovinu i zastupanje, OIB 32370008336</item>
    </izvorni_sadrzaj>
    <derivirana_varijabla naziv="DomainObject.Predmet.ProtuStrankaListFormatedOIB_1">
      <item>PBI-INVEST d.o.o. za graditeljstvo, trgovinu i zastupanje, OIB 32370008336</item>
    </derivirana_varijabla>
  </DomainObject.Predmet.ProtuStrankaListFormatedOIB>
  <DomainObject.Predmet.ProtuStrankaListFormatedWithAdress>
    <izvorni_sadrzaj>
      <item>PBI-INVEST d.o.o. za graditeljstvo, trgovinu i zastupanje, Langova 21, 10430 Samobor</item>
    </izvorni_sadrzaj>
    <derivirana_varijabla naziv="DomainObject.Predmet.ProtuStrankaListFormatedWithAdress_1">
      <item>PBI-INVEST d.o.o. za graditeljstvo, trgovinu i zastupanje, Langova 21, 10430 Samobor</item>
    </derivirana_varijabla>
  </DomainObject.Predmet.ProtuStrankaListFormatedWithAdress>
  <DomainObject.Predmet.ProtuStrankaListFormatedWithAdressOIB>
    <izvorni_sadrzaj>
      <item>PBI-INVEST d.o.o. za graditeljstvo, trgovinu i zastupanje, OIB 32370008336, Langova 21, 10430 Samobor</item>
    </izvorni_sadrzaj>
    <derivirana_varijabla naziv="DomainObject.Predmet.ProtuStrankaListFormatedWithAdressOIB_1">
      <item>PBI-INVEST d.o.o. za graditeljstvo, trgovinu i zastupanje, OIB 32370008336, Langova 21, 10430 Samobor</item>
    </derivirana_varijabla>
  </DomainObject.Predmet.ProtuStrankaListFormatedWithAdressOIB>
  <DomainObject.Predmet.ProtuStrankaListNazivFormated>
    <izvorni_sadrzaj>
      <item>PBI-INVEST d.o.o. za graditeljstvo, trgovinu i zastupanje</item>
    </izvorni_sadrzaj>
    <derivirana_varijabla naziv="DomainObject.Predmet.ProtuStrankaListNazivFormated_1">
      <item>PBI-INVEST d.o.o. za graditeljstvo, trgovinu i zastupanje</item>
    </derivirana_varijabla>
  </DomainObject.Predmet.ProtuStrankaListNazivFormated>
  <DomainObject.Predmet.ProtuStrankaListNazivFormatedOIB>
    <izvorni_sadrzaj>
      <item>PBI-INVEST d.o.o. za graditeljstvo, trgovinu i zastupanje, OIB 32370008336</item>
    </izvorni_sadrzaj>
    <derivirana_varijabla naziv="DomainObject.Predmet.ProtuStrankaListNazivFormatedOIB_1">
      <item>PBI-INVEST d.o.o. za graditeljstvo, trgovinu i zastupanje, OIB 32370008336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PBI-INVEST d.o.o. za graditeljstvo, trgovinu i zastupanje</izvorni_sadrzaj>
    <derivirana_varijabla naziv="DomainObject.Predmet.ProtustrankaIDrugi_1">PBI-INVEST d.o.o. za graditeljstvo, trgovinu i zastupanje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PBI-INVEST d.o.o. za graditeljstvo, trgovinu i zastupanje, OIB 32370008336, Langova 21, 10430 Samobor</izvorni_sadrzaj>
    <derivirana_varijabla naziv="DomainObject.Predmet.ProtustrankaIDrugiAdressOIB_1">PBI-INVEST d.o.o. za graditeljstvo, trgovinu i zastupanje, OIB 32370008336, Langova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PBI-INVEST d.o.o. za graditeljstvo, trgovinu i zastupanje</item>
      <item>FINA Regionalni centar Zagreb</item>
    </izvorni_sadrzaj>
    <derivirana_varijabla naziv="DomainObject.Predmet.SudioniciListNaziv_1">
      <item>PBI-INVEST d.o.o. za graditeljstvo, trgovinu i zastupanje</item>
      <item>FINA Regionalni centar Zagreb</item>
    </derivirana_varijabla>
  </DomainObject.Predmet.SudioniciListNaziv>
  <DomainObject.Predmet.SudioniciListAdressOIB>
    <izvorni_sadrzaj>
      <item>PBI-INVEST d.o.o. za graditeljstvo, trgovinu i zastupanje, OIB 32370008336, Langova 21,10430 Samobor</item>
      <item>FINA Regionalni centar Zagreb, OIB 85821130368, Trg svibanjskih žrtava 1995. 1,10000 Zagreb</item>
    </izvorni_sadrzaj>
    <derivirana_varijabla naziv="DomainObject.Predmet.SudioniciListAdressOIB_1">
      <item>PBI-INVEST d.o.o. za graditeljstvo, trgovinu i zastupanje, OIB 32370008336, Langova 21,10430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32370008336</item>
      <item>, OIB 85821130368</item>
    </izvorni_sadrzaj>
    <derivirana_varijabla naziv="DomainObject.Predmet.SudioniciListNazivOIB_1">
      <item>, OIB 32370008336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875C6-4AF5-4C0C-BC33-A3F857C08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2646</properties:Characters>
  <properties:Lines>88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2017-04-20T11:39:00Z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