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11f1" w14:paraId="1f711f1" w:rsidRDefault="003F60D4" w:rsidP="003F60D4" w:rsidR="003F60D4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3F60D4" w:rsidP="003F60D4" w:rsidR="003F60D4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3F60D4" w:rsidP="003F60D4" w:rsidR="003F60D4" w:rsidRPr="00ED68C3">
      <w:pPr>
        <w:rPr>
          <w:color w:val="FF0000"/>
        </w:rPr>
      </w:pPr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 St-414</w:t>
      </w:r>
      <w:r w:rsidRPr="0096577A">
        <w:t>/</w:t>
      </w:r>
      <w:r>
        <w:t>2</w:t>
      </w:r>
      <w:r w:rsidRPr="0032772A">
        <w:t>017-</w:t>
      </w:r>
      <w:r>
        <w:t>10</w:t>
      </w:r>
    </w:p>
    <w:p w:rsidRDefault="003F60D4" w:rsidP="003F60D4" w:rsidR="003F60D4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3F60D4" w:rsidP="003F60D4" w:rsidR="003F60D4">
      <w:pPr>
        <w:jc w:val="both"/>
      </w:pPr>
      <w:r w:rsidRPr="00B36FAE">
        <w:tab/>
      </w:r>
    </w:p>
    <w:p w:rsidRDefault="003F60D4" w:rsidP="003F60D4" w:rsidR="003F60D4" w:rsidRPr="00B36FAE">
      <w:pPr>
        <w:jc w:val="both"/>
      </w:pPr>
    </w:p>
    <w:p w:rsidRDefault="003F60D4" w:rsidP="003F60D4" w:rsidR="003F60D4" w:rsidRPr="00B36FAE">
      <w:pPr>
        <w:jc w:val="center"/>
      </w:pPr>
      <w:r>
        <w:t xml:space="preserve">  R E P U B L I K A  H R V A T S K A</w:t>
      </w:r>
    </w:p>
    <w:p w:rsidRDefault="003F60D4" w:rsidP="003F60D4" w:rsidR="003F60D4" w:rsidRPr="00B36FAE"/>
    <w:p w:rsidRDefault="003F60D4" w:rsidP="003F60D4" w:rsidR="003F60D4" w:rsidRPr="00B36FAE">
      <w:pPr>
        <w:jc w:val="center"/>
      </w:pPr>
      <w:r w:rsidRPr="00B36FAE">
        <w:t>R J E Š E NJ E</w:t>
      </w:r>
    </w:p>
    <w:p w:rsidRDefault="003F60D4" w:rsidP="003F60D4" w:rsidR="003F60D4"/>
    <w:p w:rsidRDefault="003F60D4" w:rsidP="003F60D4" w:rsidR="003F60D4" w:rsidRPr="00B36FAE"/>
    <w:p w:rsidRDefault="003F60D4" w:rsidP="003F60D4" w:rsidR="003F60D4" w:rsidRPr="0032772A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</w:t>
      </w:r>
      <w:r w:rsidRPr="00E832FE">
        <w:t xml:space="preserve">dužnikom </w:t>
      </w:r>
      <w:r>
        <w:t>PULA GRADNJA j.d.o.o., Pula, Argonautska ulica 47, OIB: 8370250</w:t>
      </w:r>
      <w:r w:rsidRPr="00DF33F2">
        <w:t>2585</w:t>
      </w:r>
      <w:r w:rsidRPr="0032772A">
        <w:t xml:space="preserve">, </w:t>
      </w:r>
      <w:r>
        <w:t>21</w:t>
      </w:r>
      <w:r w:rsidRPr="0032772A">
        <w:t>. studenog 2017.</w:t>
      </w:r>
    </w:p>
    <w:p w:rsidRDefault="003F60D4" w:rsidP="003F60D4" w:rsidR="003F60D4">
      <w:pPr>
        <w:jc w:val="both"/>
      </w:pPr>
    </w:p>
    <w:p w:rsidRDefault="003F60D4" w:rsidP="003F60D4" w:rsidR="003F60D4" w:rsidRPr="00B119E8">
      <w:pPr>
        <w:jc w:val="both"/>
      </w:pPr>
    </w:p>
    <w:p w:rsidRDefault="003F60D4" w:rsidP="003F60D4" w:rsidR="003F60D4" w:rsidRPr="00B119E8">
      <w:pPr>
        <w:jc w:val="center"/>
      </w:pPr>
      <w:r w:rsidRPr="00B119E8">
        <w:t>r i j e š i o    j e</w:t>
      </w:r>
    </w:p>
    <w:p w:rsidRDefault="003F60D4" w:rsidP="003F60D4" w:rsidR="003F60D4">
      <w:pPr>
        <w:jc w:val="center"/>
      </w:pPr>
    </w:p>
    <w:p w:rsidRDefault="003F60D4" w:rsidP="003F60D4" w:rsidR="003F60D4" w:rsidRPr="00B119E8">
      <w:pPr>
        <w:jc w:val="center"/>
      </w:pPr>
    </w:p>
    <w:p w:rsidRDefault="003F60D4" w:rsidP="003F60D4" w:rsidR="003F60D4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3F60D4" w:rsidP="003F60D4" w:rsidR="003F60D4">
      <w:pPr>
        <w:jc w:val="both"/>
        <w:rPr>
          <w:bCs w:val="false"/>
        </w:rPr>
      </w:pPr>
    </w:p>
    <w:p w:rsidRDefault="003F60D4" w:rsidP="003F60D4" w:rsidR="003F60D4" w:rsidRPr="00B119E8">
      <w:pPr>
        <w:jc w:val="both"/>
        <w:rPr>
          <w:bCs w:val="false"/>
        </w:rPr>
      </w:pPr>
    </w:p>
    <w:p w:rsidRDefault="003F60D4" w:rsidP="003F60D4" w:rsidR="003F60D4">
      <w:pPr>
        <w:jc w:val="center"/>
      </w:pPr>
      <w:r w:rsidRPr="00B119E8">
        <w:t>Obrazloženje</w:t>
      </w:r>
    </w:p>
    <w:p w:rsidRDefault="003F60D4" w:rsidP="003F60D4" w:rsidR="003F60D4">
      <w:pPr>
        <w:jc w:val="center"/>
        <w:rPr>
          <w:bCs w:val="false"/>
        </w:rPr>
      </w:pPr>
    </w:p>
    <w:p w:rsidRDefault="003F60D4" w:rsidP="003F60D4" w:rsidR="003F60D4" w:rsidRPr="00B119E8">
      <w:pPr>
        <w:jc w:val="center"/>
        <w:rPr>
          <w:bCs w:val="false"/>
        </w:rPr>
      </w:pPr>
    </w:p>
    <w:p w:rsidRDefault="003F60D4" w:rsidP="003F60D4" w:rsidR="003F60D4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>
        <w:t xml:space="preserve"> i zatražila naknadu za poslove obavljene u stečajnom postupku.</w:t>
      </w:r>
    </w:p>
    <w:p w:rsidRDefault="003F60D4" w:rsidP="003F60D4" w:rsidR="003F60D4">
      <w:pPr>
        <w:jc w:val="both"/>
      </w:pPr>
      <w:r>
        <w:tab/>
        <w:t>Rješenjem 2 St-414</w:t>
      </w:r>
      <w:r w:rsidRPr="0032772A">
        <w:t>/2017-</w:t>
      </w:r>
      <w:r>
        <w:t>8</w:t>
      </w:r>
      <w:r w:rsidRPr="0032772A">
        <w:t xml:space="preserve"> od </w:t>
      </w:r>
      <w:r>
        <w:t xml:space="preserve">24. listopada </w:t>
      </w:r>
      <w:r w:rsidRPr="0032772A">
        <w:t xml:space="preserve">2017. </w:t>
      </w:r>
      <w:r>
        <w:t>otvoren je i zaključen</w:t>
      </w:r>
      <w:r w:rsidRPr="0032772A">
        <w:t xml:space="preserve"> stečajni postupak </w:t>
      </w:r>
      <w:r>
        <w:t>nad dužnikom.</w:t>
      </w:r>
    </w:p>
    <w:p w:rsidRDefault="003F60D4" w:rsidP="003F60D4" w:rsidR="003F60D4">
      <w:pPr>
        <w:jc w:val="both"/>
      </w:pPr>
      <w:r>
        <w:tab/>
        <w:t xml:space="preserve">Prema odredbi čl. 10. Stečajnog zakona (NN 71/15, dalje: SZ) u stečajnom postupku na odgovarajući se način primjenjuju pravila parničnoga postupka u postupku pred trgovačkim sudovima. </w:t>
      </w:r>
    </w:p>
    <w:p w:rsidRDefault="003F60D4" w:rsidP="003F60D4" w:rsidR="003F60D4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3F60D4" w:rsidP="003F60D4" w:rsidR="003F60D4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3F60D4" w:rsidP="003F60D4" w:rsidR="003F60D4">
      <w:pPr>
        <w:jc w:val="both"/>
      </w:pPr>
      <w:r>
        <w:tab/>
        <w:t xml:space="preserve">FINA je u prijedlogu za otvaranje stečajnog postupka navela da potražuje pripadajuću naknadu za obavljanje poslova u stečajnom postupku, ali nije u smislu odredbe članka 164. </w:t>
      </w:r>
      <w:r>
        <w:lastRenderedPageBreak/>
        <w:t>stavak 2. ZPP-a navela koju konkretno naknadu troška zahtijeva niti visinu tog troška pa je, primjenom odredba čl. 164. st. 2. ZPP-a vezano uz čl. 10. SZ-a, odlučeno kao u izreci.</w:t>
      </w:r>
    </w:p>
    <w:p w:rsidRDefault="003F60D4" w:rsidP="003F60D4" w:rsidR="003F60D4"/>
    <w:p w:rsidRDefault="003F60D4" w:rsidP="003F60D4" w:rsidR="003F60D4" w:rsidRPr="00B119E8"/>
    <w:p w:rsidRDefault="003F60D4" w:rsidP="003F60D4" w:rsidR="003F60D4" w:rsidRPr="0032772A">
      <w:pPr>
        <w:jc w:val="center"/>
      </w:pPr>
      <w:r w:rsidRPr="0032772A">
        <w:t xml:space="preserve">U Pazinu </w:t>
      </w:r>
      <w:r>
        <w:t>21</w:t>
      </w:r>
      <w:r w:rsidRPr="0032772A">
        <w:t>. studenog 2017.</w:t>
      </w:r>
    </w:p>
    <w:p w:rsidRDefault="003F60D4" w:rsidP="003F60D4" w:rsidR="003F60D4" w:rsidRPr="00B36FAE">
      <w:pPr>
        <w:jc w:val="center"/>
      </w:pPr>
    </w:p>
    <w:p w:rsidRDefault="003F60D4" w:rsidP="003F60D4" w:rsidR="003F60D4" w:rsidRPr="00B119E8">
      <w:pPr>
        <w:ind w:firstLine="720" w:left="5652"/>
        <w:jc w:val="both"/>
      </w:pPr>
      <w:r w:rsidRPr="00B119E8">
        <w:t xml:space="preserve">      </w:t>
      </w:r>
      <w:r>
        <w:t xml:space="preserve">  Stečajna</w:t>
      </w:r>
      <w:r w:rsidRPr="00B119E8">
        <w:t xml:space="preserve"> su</w:t>
      </w:r>
      <w:r>
        <w:t>tkinja</w:t>
      </w:r>
      <w:r w:rsidRPr="00B119E8">
        <w:t xml:space="preserve"> </w:t>
      </w:r>
    </w:p>
    <w:p w:rsidRDefault="003F60D4" w:rsidP="003F60D4" w:rsidR="003F60D4">
      <w:pPr>
        <w:ind w:left="5712"/>
        <w:jc w:val="both"/>
      </w:pPr>
      <w:r w:rsidRPr="00B119E8">
        <w:t xml:space="preserve">          Adrijana Labinjan Skok, v.r.</w:t>
      </w:r>
    </w:p>
    <w:p w:rsidRDefault="003F60D4" w:rsidP="003F60D4" w:rsidR="003F60D4">
      <w:pPr>
        <w:ind w:left="5712"/>
        <w:jc w:val="both"/>
      </w:pPr>
    </w:p>
    <w:p w:rsidRDefault="003F60D4" w:rsidP="003F60D4" w:rsidR="003F60D4" w:rsidRPr="00B119E8">
      <w:pPr>
        <w:jc w:val="both"/>
      </w:pPr>
    </w:p>
    <w:p w:rsidRDefault="003F60D4" w:rsidP="003F60D4" w:rsidR="003F60D4">
      <w:pPr>
        <w:jc w:val="both"/>
      </w:pPr>
      <w:r>
        <w:t>UPUTA O PRAVNOM LIJEKU:</w:t>
      </w:r>
    </w:p>
    <w:p w:rsidRDefault="003F60D4" w:rsidP="003F60D4" w:rsidR="003F60D4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3F60D4" w:rsidP="003F60D4" w:rsidR="003F60D4" w:rsidRPr="00B119E8">
      <w:pPr>
        <w:jc w:val="both"/>
      </w:pPr>
    </w:p>
    <w:p w:rsidRDefault="003F60D4" w:rsidP="003F60D4" w:rsidR="003F60D4" w:rsidRPr="00F86C6C">
      <w:pPr>
        <w:jc w:val="both"/>
      </w:pPr>
      <w:r w:rsidRPr="00F86C6C">
        <w:t>DNA:</w:t>
      </w:r>
    </w:p>
    <w:p w:rsidRDefault="003F60D4" w:rsidP="003F60D4" w:rsidR="003F60D4">
      <w:pPr>
        <w:jc w:val="both"/>
      </w:pPr>
      <w:r w:rsidRPr="00F86C6C">
        <w:t xml:space="preserve">- FINA, Regionalni centar Rijeka, Rijeka, F. Kurelca 8 </w:t>
      </w:r>
    </w:p>
    <w:p w:rsidRDefault="003F60D4" w:rsidP="003F60D4" w:rsidR="003F60D4" w:rsidRPr="00F86C6C">
      <w:pPr>
        <w:jc w:val="both"/>
      </w:pPr>
      <w:r>
        <w:t>- PULA GRADNJA j.d.o.o., Pula, Argonautska ulica 47</w:t>
      </w:r>
    </w:p>
    <w:p w:rsidRDefault="003F60D4" w:rsidP="003F60D4" w:rsidR="003F60D4" w:rsidRPr="00F86C6C">
      <w:pPr>
        <w:jc w:val="both"/>
      </w:pPr>
      <w:r w:rsidRPr="00F86C6C">
        <w:t>- mrežna stranica e-Oglasna ploča sudova – 8 dana</w:t>
      </w:r>
    </w:p>
    <w:p w:rsidRDefault="003F60D4" w:rsidP="003F60D4" w:rsidR="003F60D4"/>
    <w:p w:rsidRDefault="003F60D4" w:rsidP="003F60D4" w:rsidR="003F60D4"/>
    <w:p w:rsidRDefault="003F60D4" w:rsidP="003F60D4" w:rsidR="003F60D4"/>
    <w:p w:rsidRDefault="003F60D4" w:rsidP="003F60D4" w:rsidR="003F60D4"/>
    <w:p w:rsidRDefault="003F60D4" w:rsidP="003F60D4" w:rsidR="003F60D4"/>
    <w:p w:rsidRDefault="003F60D4" w:rsidP="003F60D4" w:rsidR="003F60D4"/>
    <w:p w:rsidRDefault="00D067A7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0D4" w:rsidP="003F60D4" w:rsidR="003F60D4">
      <w:r>
        <w:separator/>
      </w:r>
    </w:p>
  </w:endnote>
  <w:endnote w:id="0" w:type="continuationSeparator">
    <w:p w:rsidRDefault="003F60D4" w:rsidP="003F60D4" w:rsidR="003F6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0D4" w:rsidP="003F60D4" w:rsidR="003F60D4">
      <w:r>
        <w:separator/>
      </w:r>
    </w:p>
  </w:footnote>
  <w:footnote w:id="0" w:type="continuationSeparator">
    <w:p w:rsidRDefault="003F60D4" w:rsidP="003F60D4" w:rsidR="003F6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3F60D4" w:rsidP="00163C5E" w:rsidR="00ED131D" w:rsidRPr="0032772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67A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        </w:t>
        </w:r>
        <w:r>
          <w:t>2 St-414</w:t>
        </w:r>
        <w:r w:rsidRPr="0096577A">
          <w:t>/</w:t>
        </w:r>
        <w:r>
          <w:t>2</w:t>
        </w:r>
        <w:r w:rsidRPr="0032772A">
          <w:t>017-</w:t>
        </w:r>
        <w:r>
          <w:t>10</w:t>
        </w:r>
      </w:p>
    </w:sdtContent>
  </w:sdt>
  <w:p w:rsidRDefault="00D067A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0D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60D4"/>
    <w:rsid w:val="003F60D4"/>
    <w:rsid w:val="00554328"/>
    <w:rsid w:val="00985388"/>
    <w:rsid w:val="00D0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60D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0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60D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60D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60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0D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60D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0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60D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60D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60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0D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GRADNJA j.d.o.o. PULA</izvorni_sadrzaj>
    <derivirana_varijabla naziv="DomainObject.Predmet.ProtustrankaFormated_1">  PULA GRADNJA j.d.o.o. PULA</derivirana_varijabla>
  </DomainObject.Predmet.ProtustrankaFormated>
  <DomainObject.Predmet.ProtustrankaFormatedOIB>
    <izvorni_sadrzaj>  PULA GRADNJA j.d.o.o. PULA, OIB 83702502585</izvorni_sadrzaj>
    <derivirana_varijabla naziv="DomainObject.Predmet.ProtustrankaFormatedOIB_1">  PULA GRADNJA j.d.o.o. PULA, OIB 83702502585</derivirana_varijabla>
  </DomainObject.Predmet.ProtustrankaFormatedOIB>
  <DomainObject.Predmet.ProtustrankaFormatedWithAdress>
    <izvorni_sadrzaj> PULA GRADNJA j.d.o.o. PULA, Argonautska ulica 47, 52100 Pula</izvorni_sadrzaj>
    <derivirana_varijabla naziv="DomainObject.Predmet.ProtustrankaFormatedWithAdress_1"> PULA GRADNJA j.d.o.o. PULA, Argonautska ulica 47, 52100 Pula</derivirana_varijabla>
  </DomainObject.Predmet.ProtustrankaFormatedWithAdress>
  <DomainObject.Predmet.ProtustrankaFormatedWithAdressOIB>
    <izvorni_sadrzaj> PULA GRADNJA j.d.o.o. PULA, OIB 83702502585, Argonautska ulica 47, 52100 Pula</izvorni_sadrzaj>
    <derivirana_varijabla naziv="DomainObject.Predmet.ProtustrankaFormatedWithAdressOIB_1"> PULA GRADNJA j.d.o.o. PULA, OIB 83702502585, Argonautska ulica 47, 52100 Pula</derivirana_varijabla>
  </DomainObject.Predmet.ProtustrankaFormatedWithAdressOIB>
  <DomainObject.Predmet.ProtustrankaWithAdress>
    <izvorni_sadrzaj>PULA GRADNJA j.d.o.o. PULA Argonautska ulica 47, 52100 Pula</izvorni_sadrzaj>
    <derivirana_varijabla naziv="DomainObject.Predmet.ProtustrankaWithAdress_1">PULA GRADNJA j.d.o.o. PULA Argonautska ulica 47, 52100 Pula</derivirana_varijabla>
  </DomainObject.Predmet.ProtustrankaWithAdress>
  <DomainObject.Predmet.ProtustrankaWithAdressOIB>
    <izvorni_sadrzaj>PULA GRADNJA j.d.o.o. PULA, OIB 83702502585, Argonautska ulica 47, 52100 Pula</izvorni_sadrzaj>
    <derivirana_varijabla naziv="DomainObject.Predmet.ProtustrankaWithAdressOIB_1">PULA GRADNJA j.d.o.o. PULA, OIB 83702502585, Argonautska ulica 47, 52100 Pula</derivirana_varijabla>
  </DomainObject.Predmet.ProtustrankaWithAdressOIB>
  <DomainObject.Predmet.ProtustrankaNazivFormated>
    <izvorni_sadrzaj>PULA GRADNJA j.d.o.o. PULA</izvorni_sadrzaj>
    <derivirana_varijabla naziv="DomainObject.Predmet.ProtustrankaNazivFormated_1">PULA GRADNJA j.d.o.o. PULA</derivirana_varijabla>
  </DomainObject.Predmet.ProtustrankaNazivFormated>
  <DomainObject.Predmet.ProtustrankaNazivFormatedOIB>
    <izvorni_sadrzaj>PULA GRADNJA j.d.o.o. PULA, OIB 83702502585</izvorni_sadrzaj>
    <derivirana_varijabla naziv="DomainObject.Predmet.ProtustrankaNazivFormatedOIB_1">PULA GRADNJA j.d.o.o. PULA, OIB 83702502585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60882.57</izvorni_sadrzaj>
    <derivirana_varijabla naziv="DomainObject.Predmet.TrenutnaVrijednost_1">60882.57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GRADNJA j.d.o.o. PULA</item>
    </izvorni_sadrzaj>
    <derivirana_varijabla naziv="DomainObject.Predmet.ProtuStrankaListFormated_1">
      <item>PULA GRADNJA j.d.o.o. PULA</item>
    </derivirana_varijabla>
  </DomainObject.Predmet.ProtuStrankaListFormated>
  <DomainObject.Predmet.ProtuStrankaListFormatedOIB>
    <izvorni_sadrzaj>
      <item>PULA GRADNJA j.d.o.o. PULA, OIB 83702502585</item>
    </izvorni_sadrzaj>
    <derivirana_varijabla naziv="DomainObject.Predmet.ProtuStrankaListFormatedOIB_1">
      <item>PULA GRADNJA j.d.o.o. PULA, OIB 83702502585</item>
    </derivirana_varijabla>
  </DomainObject.Predmet.ProtuStrankaListFormatedOIB>
  <DomainObject.Predmet.ProtuStrankaListFormatedWithAdress>
    <izvorni_sadrzaj>
      <item>PULA GRADNJA j.d.o.o. PULA, Argonautska ulica 47, 52100 Pula</item>
    </izvorni_sadrzaj>
    <derivirana_varijabla naziv="DomainObject.Predmet.ProtuStrankaListFormatedWithAdress_1">
      <item>PULA GRADNJA j.d.o.o. PULA, Argonautska ulica 47, 52100 Pula</item>
    </derivirana_varijabla>
  </DomainObject.Predmet.ProtuStrankaListFormatedWithAdress>
  <DomainObject.Predmet.ProtuStrankaListFormatedWithAdressOIB>
    <izvorni_sadrzaj>
      <item>PULA GRADNJA j.d.o.o. PULA, OIB 83702502585, Argonautska ulica 47, 52100 Pula</item>
    </izvorni_sadrzaj>
    <derivirana_varijabla naziv="DomainObject.Predmet.ProtuStrankaListFormatedWithAdressOIB_1">
      <item>PULA GRADNJA j.d.o.o. PULA, OIB 83702502585, Argonautska ulica 47, 52100 Pula</item>
    </derivirana_varijabla>
  </DomainObject.Predmet.ProtuStrankaListFormatedWithAdressOIB>
  <DomainObject.Predmet.ProtuStrankaListNazivFormated>
    <izvorni_sadrzaj>
      <item>PULA GRADNJA j.d.o.o. PULA</item>
    </izvorni_sadrzaj>
    <derivirana_varijabla naziv="DomainObject.Predmet.ProtuStrankaListNazivFormated_1">
      <item>PULA GRADNJA j.d.o.o. PULA</item>
    </derivirana_varijabla>
  </DomainObject.Predmet.ProtuStrankaListNazivFormated>
  <DomainObject.Predmet.ProtuStrankaListNazivFormatedOIB>
    <izvorni_sadrzaj>
      <item>PULA GRADNJA j.d.o.o. PULA, OIB 83702502585</item>
    </izvorni_sadrzaj>
    <derivirana_varijabla naziv="DomainObject.Predmet.ProtuStrankaListNazivFormatedOIB_1">
      <item>PULA GRADNJA j.d.o.o. PULA, OIB 83702502585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GRADNJA j.d.o.o. PULA</izvorni_sadrzaj>
    <derivirana_varijabla naziv="DomainObject.Predmet.ProtustrankaIDrugi_1">PULA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PULA GRADNJA j.d.o.o. PULA, OIB 83702502585, Argonautska ulica 47, 52100 Pula</izvorni_sadrzaj>
    <derivirana_varijabla naziv="DomainObject.Predmet.ProtustrankaIDrugiAdressOIB_1">PULA GRADNJA j.d.o.o. PULA, OIB 83702502585, Argonautska ulica 47,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13. studenog 2017.</izvorni_sadrzaj>
    <derivirana_varijabla naziv="DomainObject.Predmet.OdlukaRjesenje.DatumPravomocnosti_1">13. studenog 2017.</derivirana_varijabla>
  </DomainObject.Predmet.OdlukaRjesenje.DatumPravomocnosti>
  <DomainObject.Predmet.OdlukaRjesenje.Oznaka>
    <izvorni_sadrzaj>St-414/2017-8</izvorni_sadrzaj>
    <derivirana_varijabla naziv="DomainObject.Predmet.OdlukaRjesenje.Oznaka_1">St-414/2017-8</derivirana_varijabla>
  </DomainObject.Predmet.OdlukaRjesenje.Oznaka>
  <DomainObject.Predmet.SudioniciListNaziv>
    <izvorni_sadrzaj>
      <item>FINANCIJSKA AGENCIJA, RC RIJEKA, PODRUŽNICA PULA, PULA</item>
      <item>PULA GRADNJA j.d.o.o. PULA</item>
    </izvorni_sadrzaj>
    <derivirana_varijabla naziv="DomainObject.Predmet.SudioniciListNaziv_1">
      <item>FINANCIJSKA AGENCIJA, RC RIJEKA, PODRUŽNICA PULA, PULA</item>
      <item>PULA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PULA GRADNJA j.d.o.o. PULA, OIB 83702502585, Argonautska ulica 47,52100 Pula</item>
    </izvorni_sadrzaj>
    <derivirana_varijabla naziv="DomainObject.Predmet.SudioniciListAdressOIB_1">
      <item>FINANCIJSKA AGENCIJA, RC RIJEKA, PODRUŽNICA PULA, PULA, OIB 85821130368, Giardini 5,52100 Pula</item>
      <item>PULA GRADNJA j.d.o.o. PULA, OIB 83702502585, Argonautska ulica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83702502585</item>
    </izvorni_sadrzaj>
    <derivirana_varijabla naziv="DomainObject.Predmet.SudioniciListNazivOIB_1">
      <item>, OIB 85821130368</item>
      <item>, OIB 83702502585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2417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2017-11-21T09:39:00Z</dcterms:created>
  <dc:creator>Jasmina Matika</dc:creator>
  <cp:lastModifiedBy>Jasmina Matika</cp:lastModifiedBy>
  <dcterms:modified xmlns:xsi="http://www.w3.org/2001/XMLSchema-instance" xsi:type="dcterms:W3CDTF">2017-11-21T09:51:00Z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