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3bfb" w14:paraId="aea3bfb" w:rsidRDefault="0088188C" w:rsidP="0088188C" w:rsidR="0088188C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8188C" w:rsidP="0088188C" w:rsidR="0088188C">
      <w:pPr>
        <w:jc w:val="both"/>
      </w:pPr>
      <w:r>
        <w:t xml:space="preserve">       REPUBLIKA HRVATSKA</w:t>
      </w:r>
    </w:p>
    <w:p w:rsidRDefault="0088188C" w:rsidP="0088188C" w:rsidR="0088188C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8188C" w:rsidP="0088188C" w:rsidR="0088188C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8188C" w:rsidP="0088188C" w:rsidR="0088188C">
      <w:pPr>
        <w:rPr>
          <w:bCs/>
        </w:rPr>
      </w:pPr>
    </w:p>
    <w:p w:rsidRDefault="0088188C" w:rsidP="0088188C" w:rsidR="0088188C">
      <w:pPr>
        <w:ind w:left="5664"/>
      </w:pPr>
    </w:p>
    <w:p w:rsidRDefault="0088188C" w:rsidP="0088188C" w:rsidR="0088188C">
      <w:pPr>
        <w:jc w:val="center"/>
      </w:pPr>
      <w:r>
        <w:t>R E P U B L I K A   H R V A T S K A</w:t>
      </w:r>
    </w:p>
    <w:p w:rsidRDefault="0088188C" w:rsidP="0088188C" w:rsidR="0088188C">
      <w:pPr>
        <w:rPr>
          <w:b/>
        </w:rPr>
      </w:pPr>
    </w:p>
    <w:p w:rsidRDefault="0088188C" w:rsidP="0088188C" w:rsidR="0088188C">
      <w:pPr>
        <w:jc w:val="center"/>
      </w:pPr>
      <w:r>
        <w:t>R J E Š E N J E</w:t>
      </w:r>
    </w:p>
    <w:p w:rsidRDefault="0088188C" w:rsidP="0088188C" w:rsidR="0088188C">
      <w:pPr>
        <w:jc w:val="center"/>
      </w:pPr>
    </w:p>
    <w:p w:rsidRDefault="0088188C" w:rsidP="0088188C" w:rsidR="0088188C">
      <w:pPr>
        <w:jc w:val="center"/>
      </w:pPr>
    </w:p>
    <w:p w:rsidRDefault="00117FD6" w:rsidP="00117FD6" w:rsidR="00117FD6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POYEL društvo s ograničenom odgovornošću za poslovno savjetovanje i turističke usluge, skraćena tvrtka POYEL d.o.o. </w:t>
      </w:r>
      <w:proofErr w:type="spellStart"/>
      <w:r>
        <w:t>Štrigova</w:t>
      </w:r>
      <w:proofErr w:type="spellEnd"/>
      <w:r>
        <w:t xml:space="preserve">, </w:t>
      </w:r>
      <w:proofErr w:type="spellStart"/>
      <w:r>
        <w:t>Štrigova</w:t>
      </w:r>
      <w:proofErr w:type="spellEnd"/>
      <w:r>
        <w:t xml:space="preserve"> 101/A, MBS: 070100556, OIB: 13491750282, radi otvaranja stečajnog postupka nad dužnikom, dana 1</w:t>
      </w:r>
      <w:r>
        <w:t>3</w:t>
      </w:r>
      <w:r>
        <w:t xml:space="preserve">. </w:t>
      </w:r>
      <w:r>
        <w:t>prosinca</w:t>
      </w:r>
      <w:r>
        <w:t xml:space="preserve"> 2016. godine,  </w:t>
      </w: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</w:p>
    <w:p w:rsidRDefault="0088188C" w:rsidP="0088188C" w:rsidR="0088188C">
      <w:pPr>
        <w:jc w:val="center"/>
      </w:pPr>
      <w:r>
        <w:t xml:space="preserve">r i j e š i o    j e </w:t>
      </w:r>
    </w:p>
    <w:p w:rsidRDefault="0088188C" w:rsidP="0088188C" w:rsidR="0088188C">
      <w:pPr>
        <w:jc w:val="center"/>
      </w:pPr>
    </w:p>
    <w:p w:rsidRDefault="0088188C" w:rsidP="0088188C" w:rsidR="0088188C"/>
    <w:p w:rsidRDefault="0088188C" w:rsidP="0088188C" w:rsidR="0088188C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05403F">
        <w:t xml:space="preserve">POYEL društvo s ograničenom odgovornošću za poslovno savjetovanje i turističke usluge, skraćena tvrtka POYEL d.o.o. </w:t>
      </w:r>
      <w:proofErr w:type="spellStart"/>
      <w:r w:rsidR="0005403F">
        <w:t>Štrigova</w:t>
      </w:r>
      <w:proofErr w:type="spellEnd"/>
      <w:r w:rsidR="0005403F">
        <w:t xml:space="preserve">, </w:t>
      </w:r>
      <w:proofErr w:type="spellStart"/>
      <w:r w:rsidR="0005403F">
        <w:t>Štrigova</w:t>
      </w:r>
      <w:proofErr w:type="spellEnd"/>
      <w:r w:rsidR="0005403F">
        <w:t xml:space="preserve"> 101/A, MBS: 070100556, OIB: 13491750282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88188C" w:rsidP="0088188C" w:rsidR="0088188C">
      <w:pPr>
        <w:jc w:val="both"/>
      </w:pPr>
    </w:p>
    <w:p w:rsidRDefault="0088188C" w:rsidP="0088188C" w:rsidR="0088188C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</w:p>
    <w:p w:rsidRDefault="0088188C" w:rsidP="0088188C" w:rsidR="0088188C">
      <w:pPr>
        <w:jc w:val="center"/>
      </w:pPr>
      <w:r>
        <w:t>Obrazloženje</w:t>
      </w:r>
    </w:p>
    <w:p w:rsidRDefault="0088188C" w:rsidP="0088188C" w:rsidR="0088188C">
      <w:pPr>
        <w:jc w:val="center"/>
      </w:pPr>
    </w:p>
    <w:p w:rsidRDefault="0088188C" w:rsidP="0088188C" w:rsidR="0088188C">
      <w:pPr>
        <w:jc w:val="center"/>
      </w:pPr>
    </w:p>
    <w:p w:rsidRDefault="0088188C" w:rsidP="0088188C" w:rsidR="0088188C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</w:p>
    <w:p w:rsidRDefault="0088188C" w:rsidP="0088188C" w:rsidR="0088188C">
      <w:pPr>
        <w:jc w:val="center"/>
      </w:pPr>
      <w:r>
        <w:t>U Varaždinu, 13. prosinca 2016. godine</w:t>
      </w:r>
    </w:p>
    <w:p w:rsidRDefault="0088188C" w:rsidP="0088188C" w:rsidR="0088188C">
      <w:pPr>
        <w:jc w:val="center"/>
      </w:pPr>
    </w:p>
    <w:p w:rsidRDefault="0088188C" w:rsidP="0088188C" w:rsidR="0088188C">
      <w:pPr>
        <w:jc w:val="center"/>
      </w:pPr>
    </w:p>
    <w:p w:rsidRDefault="0088188C" w:rsidP="0088188C" w:rsidR="0088188C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  <w:r>
        <w:t>UPUTA O PRAVNOM LIJEKU:</w:t>
      </w:r>
    </w:p>
    <w:p w:rsidRDefault="0088188C" w:rsidP="0088188C" w:rsidR="0088188C">
      <w:pPr>
        <w:jc w:val="both"/>
      </w:pPr>
      <w:r>
        <w:t xml:space="preserve">Protiv ovog rješenja posebna žalba nije dopuštena. </w:t>
      </w: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</w:p>
    <w:p w:rsidRDefault="0088188C" w:rsidP="0088188C" w:rsidR="0088188C">
      <w:pPr>
        <w:jc w:val="both"/>
      </w:pPr>
      <w:r>
        <w:t xml:space="preserve">DNA: 1. Direktor dužnika Rudi </w:t>
      </w:r>
      <w:proofErr w:type="spellStart"/>
      <w:r>
        <w:t>Lesinger</w:t>
      </w:r>
      <w:proofErr w:type="spellEnd"/>
      <w:r>
        <w:t xml:space="preserve">, </w:t>
      </w:r>
      <w:proofErr w:type="spellStart"/>
      <w:r>
        <w:t>Štrigova</w:t>
      </w:r>
      <w:proofErr w:type="spellEnd"/>
      <w:r>
        <w:t xml:space="preserve">, </w:t>
      </w:r>
      <w:proofErr w:type="spellStart"/>
      <w:r>
        <w:t>Štrigova</w:t>
      </w:r>
      <w:proofErr w:type="spellEnd"/>
      <w:r>
        <w:t xml:space="preserve"> 101/A</w:t>
      </w:r>
    </w:p>
    <w:p w:rsidRDefault="0088188C" w:rsidP="0088188C" w:rsidR="0088188C">
      <w:pPr>
        <w:jc w:val="both"/>
      </w:pPr>
      <w:r>
        <w:t xml:space="preserve">           2. Direktor dužnika Silvija Novak, </w:t>
      </w:r>
      <w:proofErr w:type="spellStart"/>
      <w:r>
        <w:t>Štrigova</w:t>
      </w:r>
      <w:proofErr w:type="spellEnd"/>
      <w:r>
        <w:t xml:space="preserve">, </w:t>
      </w:r>
      <w:proofErr w:type="spellStart"/>
      <w:r>
        <w:t>Štrigova</w:t>
      </w:r>
      <w:proofErr w:type="spellEnd"/>
      <w:r>
        <w:t xml:space="preserve"> 101/A </w:t>
      </w:r>
    </w:p>
    <w:p w:rsidRDefault="0088188C" w:rsidP="0088188C" w:rsidR="0088188C">
      <w:pPr>
        <w:jc w:val="both"/>
      </w:pPr>
      <w:r>
        <w:t xml:space="preserve">           3. e-Oglasna ploča ovog suda </w:t>
      </w:r>
    </w:p>
    <w:p w:rsidRDefault="00DA0242" w:rsidP="0088188C" w:rsidR="00DA0242" w:rsidRPr="0088188C"/>
    <w:sectPr w:rsidSect="0032366B" w:rsidR="00DA0242" w:rsidRPr="0088188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88C" w:rsidR="008333A9">
    <w:pPr>
      <w:pStyle w:val="Zaglavlje"/>
    </w:pPr>
    <w:r>
      <w:rPr>
        <w:rStyle w:val="PozadinaSvijetloCrvena"/>
        <w:shd w:fill="auto" w:color="auto" w:val="clear"/>
      </w:rPr>
      <w:t>Poslovni broj: 3 St-389/16-12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03F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17FD6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88C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05C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5C7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162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818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818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94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50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St-389/2016-12</izvorni_sadrzaj>
    <derivirana_varijabla naziv="DomainObject.Oznaka_1">St-389/2016-12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POYEL društvo s ograničenom odgovornošću za poslovno savjetovanje i turističke usluge</izvorni_sadrzaj>
    <derivirana_varijabla naziv="DomainObject.Predmet.ProtustrankaFormated_1">  POYEL društvo s ograničenom odgovornošću za poslovno savjetovanje i turističke usluge</derivirana_varijabla>
  </DomainObject.Predmet.ProtustrankaFormated>
  <DomainObject.Predmet.ProtustrankaFormatedOIB>
    <izvorni_sadrzaj>  POYEL društvo s ograničenom odgovornošću za poslovno savjetovanje i turističke usluge, OIB 13491750282</izvorni_sadrzaj>
    <derivirana_varijabla naziv="DomainObject.Predmet.ProtustrankaFormatedOIB_1">  POYEL društvo s ograničenom odgovornošću za poslovno savjetovanje i turističke usluge, OIB 13491750282</derivirana_varijabla>
  </DomainObject.Predmet.ProtustrankaFormatedOIB>
  <DomainObject.Predmet.ProtustrankaFormatedWithAdress>
    <izvorni_sadrzaj> POYEL društvo s ograničenom odgovornošću za poslovno savjetovanje i turističke usluge, Štrigova 101/A, 40313 Štrigova</izvorni_sadrzaj>
    <derivirana_varijabla naziv="DomainObject.Predmet.ProtustrankaFormatedWithAdress_1"> POYEL društvo s ograničenom odgovornošću za poslovno savjetovanje i turističke usluge, Štrigova 101/A, 40313 Štrigova</derivirana_varijabla>
  </DomainObject.Predmet.ProtustrankaFormatedWithAdress>
  <DomainObject.Predmet.ProtustrankaFormatedWithAdressOIB>
    <izvorni_sadrzaj> POYEL društvo s ograničenom odgovornošću za poslovno savjetovanje i turističke usluge, OIB 13491750282, Štrigova 101/A, 40313 Štrigova</izvorni_sadrzaj>
    <derivirana_varijabla naziv="DomainObject.Predmet.ProtustrankaFormatedWithAdressOIB_1"> POYEL društvo s ograničenom odgovornošću za poslovno savjetovanje i turističke usluge, OIB 13491750282, Štrigova 101/A, 40313 Štrigova</derivirana_varijabla>
  </DomainObject.Predmet.ProtustrankaFormatedWithAdressOIB>
  <DomainObject.Predmet.ProtustrankaWithAdress>
    <izvorni_sadrzaj>POYEL društvo s ograničenom odgovornošću za poslovno savjetovanje i turističke usluge Štrigova 101/A, 40313 Štrigova</izvorni_sadrzaj>
    <derivirana_varijabla naziv="DomainObject.Predmet.ProtustrankaWithAdress_1">POYEL društvo s ograničenom odgovornošću za poslovno savjetovanje i turističke usluge Štrigova 101/A, 40313 Štrigova</derivirana_varijabla>
  </DomainObject.Predmet.ProtustrankaWithAdress>
  <DomainObject.Predmet.ProtustrankaWithAdressOIB>
    <izvorni_sadrzaj>POYEL društvo s ograničenom odgovornošću za poslovno savjetovanje i turističke usluge, OIB 13491750282, Štrigova 101/A, 40313 Štrigova</izvorni_sadrzaj>
    <derivirana_varijabla naziv="DomainObject.Predmet.ProtustrankaWithAdressOIB_1">POYEL društvo s ograničenom odgovornošću za poslovno savjetovanje i turističke usluge, OIB 13491750282, Štrigova 101/A, 40313 Štrigova</derivirana_varijabla>
  </DomainObject.Predmet.ProtustrankaWithAdressOIB>
  <DomainObject.Predmet.ProtustrankaNazivFormated>
    <izvorni_sadrzaj>POYEL društvo s ograničenom odgovornošću za poslovno savjetovanje i turističke usluge</izvorni_sadrzaj>
    <derivirana_varijabla naziv="DomainObject.Predmet.ProtustrankaNazivFormated_1">POYEL društvo s ograničenom odgovornošću za poslovno savjetovanje i turističke usluge</derivirana_varijabla>
  </DomainObject.Predmet.ProtustrankaNazivFormated>
  <DomainObject.Predmet.ProtustrankaNazivFormatedOIB>
    <izvorni_sadrzaj>POYEL društvo s ograničenom odgovornošću za poslovno savjetovanje i turističke usluge, OIB 13491750282</izvorni_sadrzaj>
    <derivirana_varijabla naziv="DomainObject.Predmet.ProtustrankaNazivFormatedOIB_1">POYEL društvo s ograničenom odgovornošću za poslovno savjetovanje i turističke usluge, OIB 13491750282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10050.16</izvorni_sadrzaj>
    <derivirana_varijabla naziv="DomainObject.Predmet.TrenutnaVrijednost_1">10050.16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POYEL društvo s ograničenom odgovornošću za poslovno savjetovanje i turističke usluge</item>
    </izvorni_sadrzaj>
    <derivirana_varijabla naziv="DomainObject.Predmet.ProtuStrankaListFormated_1">
      <item>POYEL društvo s ograničenom odgovornošću za poslovno savjetovanje i turističke usluge</item>
    </derivirana_varijabla>
  </DomainObject.Predmet.ProtuStrankaListFormated>
  <DomainObject.Predmet.ProtuStrankaListFormatedOIB>
    <izvorni_sadrzaj>
      <item>POYEL društvo s ograničenom odgovornošću za poslovno savjetovanje i turističke usluge, OIB 13491750282</item>
    </izvorni_sadrzaj>
    <derivirana_varijabla naziv="DomainObject.Predmet.ProtuStrankaListFormatedOIB_1">
      <item>POYEL društvo s ograničenom odgovornošću za poslovno savjetovanje i turističke usluge, OIB 13491750282</item>
    </derivirana_varijabla>
  </DomainObject.Predmet.ProtuStrankaListFormatedOIB>
  <DomainObject.Predmet.ProtuStrankaListFormatedWithAdress>
    <izvorni_sadrzaj>
      <item>POYEL društvo s ograničenom odgovornošću za poslovno savjetovanje i turističke usluge, Štrigova 101/A, 40313 Štrigova</item>
    </izvorni_sadrzaj>
    <derivirana_varijabla naziv="DomainObject.Predmet.ProtuStrankaListFormatedWithAdress_1">
      <item>POYEL društvo s ograničenom odgovornošću za poslovno savjetovanje i turističke usluge, Štrigova 101/A, 40313 Štrigova</item>
    </derivirana_varijabla>
  </DomainObject.Predmet.ProtuStrankaListFormatedWithAdress>
  <DomainObject.Predmet.ProtuStrankaListFormatedWithAdressOIB>
    <izvorni_sadrzaj>
      <item>POYEL društvo s ograničenom odgovornošću za poslovno savjetovanje i turističke usluge, OIB 13491750282, Štrigova 101/A, 40313 Štrigova</item>
    </izvorni_sadrzaj>
    <derivirana_varijabla naziv="DomainObject.Predmet.ProtuStrankaListFormatedWithAdressOIB_1">
      <item>POYEL društvo s ograničenom odgovornošću za poslovno savjetovanje i turističke usluge, OIB 13491750282, Štrigova 101/A, 40313 Štrigova</item>
    </derivirana_varijabla>
  </DomainObject.Predmet.ProtuStrankaListFormatedWithAdressOIB>
  <DomainObject.Predmet.ProtuStrankaListNazivFormated>
    <izvorni_sadrzaj>
      <item>POYEL društvo s ograničenom odgovornošću za poslovno savjetovanje i turističke usluge</item>
    </izvorni_sadrzaj>
    <derivirana_varijabla naziv="DomainObject.Predmet.ProtuStrankaListNazivFormated_1">
      <item>POYEL društvo s ograničenom odgovornošću za poslovno savjetovanje i turističke usluge</item>
    </derivirana_varijabla>
  </DomainObject.Predmet.ProtuStrankaListNazivFormated>
  <DomainObject.Predmet.ProtuStrankaListNazivFormatedOIB>
    <izvorni_sadrzaj>
      <item>POYEL društvo s ograničenom odgovornošću za poslovno savjetovanje i turističke usluge, OIB 13491750282</item>
    </izvorni_sadrzaj>
    <derivirana_varijabla naziv="DomainObject.Predmet.ProtuStrankaListNazivFormatedOIB_1">
      <item>POYEL društvo s ograničenom odgovornošću za poslovno savjetovanje i turističke usluge, OIB 13491750282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St-389/2016-12</izvorni_sadrzaj>
    <derivirana_varijabla naziv="DomainObject.PoslovniBrojDokumenta_1">St-389/2016-12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POYEL društvo s ograničenom odgovornošću za poslovno savjetovanje i turističke usluge</izvorni_sadrzaj>
    <derivirana_varijabla naziv="DomainObject.Predmet.ProtustrankaIDrugi_1">POYEL društvo s ograničenom odgovornošću za poslovno savjetovanje i turističke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POYEL društvo s ograničenom odgovornošću za poslovno savjetovanje i turističke usluge, OIB 13491750282, Štrigova 101/A, 40313 Štrigova</izvorni_sadrzaj>
    <derivirana_varijabla naziv="DomainObject.Predmet.ProtustrankaIDrugiAdressOIB_1">POYEL društvo s ograničenom odgovornošću za poslovno savjetovanje i turističke usluge, OIB 13491750282, Štrigova 101/A,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POYEL društvo s ograničenom odgovornošću za poslovno savjetovanje i turističke usluge</item>
      <item>Sudski registar</item>
    </izvorni_sadrzaj>
    <derivirana_varijabla naziv="DomainObject.Predmet.SudioniciListNaziv_1">
      <item>Financijska agencija</item>
      <item>POYEL društvo s ograničenom odgovornošću za poslovno savjetovanje i turističke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POYEL društvo s ograničenom odgovornošću za poslovno savjetovanje i turističke usluge, OIB 13491750282, Štrigova 101/A,40313 Štrigova</item>
      <item>Sudski registar</item>
    </izvorni_sadrzaj>
    <derivirana_varijabla naziv="DomainObject.Predmet.SudioniciListAdressOIB_1">
      <item>Financijska agencija, OIB 85821130368, A. Cesarca 2,42000 Varaždin</item>
      <item>POYEL društvo s ograničenom odgovornošću za poslovno savjetovanje i turističke usluge, OIB 13491750282, Štrigova 101/A,40313 Štrigova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53355-969A-4C4C-B379-D0B11CD41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1873</properties:Characters>
  <properties:Lines>69</properties:Lines>
  <properties:Paragraphs>21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2016-12-13T08:50:00Z</cp:lastPrinted>
  <dcterms:modified xmlns:xsi="http://www.w3.org/2001/XMLSchema-instance" xsi:type="dcterms:W3CDTF">2016-12-13T08:50:00Z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St-389/2016-12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