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6b4f" w14:paraId="3746b4f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480682">
        <w:t>Mirjana Miklec iz Zagreba</w:t>
      </w:r>
      <w:r w:rsidR="004304FD">
        <w:t xml:space="preserve">, </w:t>
      </w:r>
      <w:r w:rsidR="00480682">
        <w:t>Gradečak Desni 6</w:t>
      </w:r>
      <w:r w:rsidR="004304FD">
        <w:t xml:space="preserve">, OIB: </w:t>
      </w:r>
      <w:r w:rsidR="00480682">
        <w:t>84852362407</w:t>
      </w:r>
      <w:r>
        <w:t xml:space="preserve">, za otvaranje postupka stečaja potrošača, nakon pripremnog ročišta održanog </w:t>
      </w:r>
      <w:r w:rsidR="00480682">
        <w:t>05. prosinca</w:t>
      </w:r>
      <w:r w:rsidR="004304FD">
        <w:t xml:space="preserve"> 2017</w:t>
      </w:r>
      <w:r>
        <w:t xml:space="preserve">. u </w:t>
      </w:r>
      <w:r w:rsidR="00480682">
        <w:t>odsutnosti uredno pozvanog</w:t>
      </w:r>
      <w:r>
        <w:t xml:space="preserve"> </w:t>
      </w:r>
      <w:r w:rsidR="00AA4A49">
        <w:t>potrošača</w:t>
      </w:r>
      <w:r w:rsidR="00480682">
        <w:t xml:space="preserve"> i </w:t>
      </w:r>
      <w:r w:rsidR="00235275">
        <w:t xml:space="preserve"> vjerovnika</w:t>
      </w:r>
      <w:r>
        <w:t xml:space="preserve">, </w:t>
      </w:r>
      <w:r w:rsidR="004304FD">
        <w:t>01. veljače</w:t>
      </w:r>
      <w:r w:rsidR="00C53361">
        <w:t xml:space="preserve"> 2018</w:t>
      </w:r>
      <w:r>
        <w:t xml:space="preserve">. godine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both"/>
      </w:pPr>
      <w:r>
        <w:tab/>
        <w:t xml:space="preserve">I. O t v a r a  s e  postupak stečaja potrošača nad potrošačem </w:t>
      </w:r>
      <w:r w:rsidR="00480682">
        <w:t>Mirjanom Miklec iz Zagreba, Gradečak Desni 6, OIB: 84852362407</w:t>
      </w:r>
      <w:r w:rsidR="00C53361">
        <w:t>.</w:t>
      </w:r>
    </w:p>
    <w:p w:rsidRDefault="00CA1195" w:rsidP="00420F9A" w:rsidR="00CA1195">
      <w:pPr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480682">
        <w:t>02</w:t>
      </w:r>
      <w:r w:rsidR="004304FD">
        <w:t>. veljače</w:t>
      </w:r>
      <w:r w:rsidR="00C53361">
        <w:t xml:space="preserve"> 2018</w:t>
      </w:r>
      <w:r>
        <w:t>.  godine u 15,00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420F9A" w:rsidR="00C53361">
      <w:pPr>
        <w:ind w:firstLine="708"/>
        <w:jc w:val="both"/>
      </w:pPr>
      <w:r>
        <w:t xml:space="preserve">II. Z a k lj u č u j e  s e  postupak stečaja potrošača </w:t>
      </w:r>
      <w:r w:rsidR="00480682">
        <w:t>Mirjana Miklec iz Zagreba, Gradečak Desni 6, OIB: 84852362407.</w:t>
      </w:r>
    </w:p>
    <w:p w:rsidRDefault="00EE6DF9" w:rsidP="00420F9A" w:rsidR="00EE6DF9">
      <w:pPr>
        <w:ind w:firstLine="708"/>
        <w:jc w:val="both"/>
      </w:pP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EE6DF9">
        <w:t xml:space="preserve">Stjepan Rakarec, iz Velike Gorice, Črnkovec 16, OIB: 64132194100.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E6DF9">
        <w:t>Stjepanu Rakarec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3.776,00 kn za 2017.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480682">
        <w:t>Mirjana Miklec</w:t>
      </w:r>
      <w:r w:rsidR="004304FD">
        <w:t xml:space="preserve"> podnijela</w:t>
      </w:r>
      <w:r>
        <w:t xml:space="preserve"> 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</w:p>
    <w:p w:rsidRDefault="009F38F9" w:rsidP="009D23CE" w:rsidR="009F38F9">
      <w:pPr>
        <w:jc w:val="both"/>
      </w:pPr>
      <w:r>
        <w:tab/>
        <w:t xml:space="preserve">Poziv za pripremno ročište u postupku stečaja potrošača za dan </w:t>
      </w:r>
      <w:r w:rsidR="00480682">
        <w:t>05. prosinca</w:t>
      </w:r>
      <w:r>
        <w:t xml:space="preserve">  2017. godine objavljen je na e-oglasnoj ploči sudova </w:t>
      </w:r>
      <w:r w:rsidR="00480682">
        <w:t>24. kolovoza</w:t>
      </w:r>
      <w:r>
        <w:t xml:space="preserve"> 201</w:t>
      </w:r>
      <w:r w:rsidR="001E60A9">
        <w:t>7</w:t>
      </w:r>
      <w:r>
        <w:t>. godine zajedno s popisom imovine i obveza te planom ispunjenja obveza.</w:t>
      </w:r>
    </w:p>
    <w:p w:rsidRDefault="009F38F9" w:rsidP="009D23CE" w:rsidR="009F38F9">
      <w:pPr>
        <w:jc w:val="both"/>
      </w:pPr>
      <w:r>
        <w:tab/>
      </w:r>
      <w:r w:rsidR="00480682">
        <w:t>Vjerovnik</w:t>
      </w:r>
      <w:r w:rsidR="001E60A9">
        <w:t xml:space="preserve"> </w:t>
      </w:r>
      <w:r w:rsidR="00480682">
        <w:t xml:space="preserve">Hrvatski Telekom d.d. </w:t>
      </w:r>
      <w:r w:rsidR="000E0B4E">
        <w:t xml:space="preserve"> </w:t>
      </w:r>
      <w:r w:rsidR="00480682">
        <w:t>se očitovao</w:t>
      </w:r>
      <w:r w:rsidR="001E60A9">
        <w:t xml:space="preserve"> da ne prihvaća</w:t>
      </w:r>
      <w:r>
        <w:t xml:space="preserve"> predloženi plan ispunjenja obveza. </w:t>
      </w:r>
    </w:p>
    <w:p w:rsidRDefault="009F38F9" w:rsidP="009D23CE" w:rsidR="00C53361">
      <w:pPr>
        <w:jc w:val="both"/>
      </w:pPr>
      <w:r>
        <w:tab/>
      </w:r>
      <w:r>
        <w:tab/>
      </w:r>
      <w:r w:rsidR="004304FD">
        <w:t xml:space="preserve"> </w:t>
      </w:r>
    </w:p>
    <w:p w:rsidRDefault="009F38F9" w:rsidP="00E75BAD" w:rsidR="009F38F9">
      <w:pPr>
        <w:ind w:firstLine="708"/>
        <w:jc w:val="both"/>
      </w:pPr>
      <w:r>
        <w:t xml:space="preserve">Iz plana ispunjenja obveza vidljivo je da potrošač prema vjerovnicima ima dugovanja u ukupnom iznosu od </w:t>
      </w:r>
      <w:r w:rsidR="00480682">
        <w:t>40.000,00</w:t>
      </w:r>
      <w:r w:rsidR="00026677">
        <w:t xml:space="preserve"> kuna</w:t>
      </w:r>
      <w:r>
        <w:t>, samo po osno</w:t>
      </w:r>
      <w:r w:rsidR="000E0B4E">
        <w:t>vi glavnica, dakle, bez kamata.</w:t>
      </w:r>
      <w:r>
        <w:t xml:space="preserve"> </w:t>
      </w:r>
    </w:p>
    <w:p w:rsidRDefault="00C22339" w:rsidP="004304FD" w:rsidR="00480682">
      <w:pPr>
        <w:ind w:firstLine="708"/>
        <w:jc w:val="both"/>
      </w:pPr>
      <w:r>
        <w:t>Iz dostavljenih podataka od P</w:t>
      </w:r>
      <w:r w:rsidR="00C53361">
        <w:t xml:space="preserve">orezne uprave razvidno je da potrošač </w:t>
      </w:r>
      <w:r w:rsidR="00480682">
        <w:t xml:space="preserve">Mirjana Miklec nije evidentirana kao obveznik poreza i doprinosa sa bilo kojeg osnova, a kroz razdoblje od 2014. do 2017. nije ostvarila nikakve prihode. </w:t>
      </w:r>
    </w:p>
    <w:p w:rsidRDefault="00C22339" w:rsidP="004304FD" w:rsidR="00C53361">
      <w:pPr>
        <w:ind w:firstLine="708"/>
        <w:jc w:val="both"/>
      </w:pPr>
      <w:r>
        <w:t>Iz potvrde Gradskog ureda za katastar i geodetske poslove i D</w:t>
      </w:r>
      <w:r w:rsidR="00CA1195">
        <w:t xml:space="preserve">ržavne geodetske uprave utvrđeno je da potrošač </w:t>
      </w:r>
      <w:r w:rsidR="00480682">
        <w:t>Mirjana Miklec</w:t>
      </w:r>
      <w:r w:rsidR="00CA1195">
        <w:t xml:space="preserve"> nije nositelj</w:t>
      </w:r>
      <w:r w:rsidR="004304FD">
        <w:t>ica</w:t>
      </w:r>
      <w:r w:rsidR="00CA1195">
        <w:t xml:space="preserve"> prava na nekretninama na području Republike Hrvatske. </w:t>
      </w:r>
    </w:p>
    <w:p w:rsidRDefault="009F38F9" w:rsidP="00026677" w:rsidR="009F38F9">
      <w:pPr>
        <w:jc w:val="both"/>
      </w:pPr>
      <w:r>
        <w:tab/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9F38F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FC0FD8" w:rsidR="00CE2BB9">
      <w:pPr>
        <w:jc w:val="both"/>
      </w:pP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lastRenderedPageBreak/>
        <w:tab/>
        <w:t xml:space="preserve"> Državni zavod za statistiku, svojom Objavom (Nar. nov., br. 102/15.),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2017. godinu iznosi 5.664,00 kn.</w:t>
      </w:r>
    </w:p>
    <w:p w:rsidRDefault="009F38F9" w:rsidP="008604A3" w:rsidR="009F38F9">
      <w:pPr>
        <w:jc w:val="center"/>
      </w:pPr>
      <w:r>
        <w:t xml:space="preserve">U Zagrebu, </w:t>
      </w:r>
      <w:r w:rsidR="004304FD">
        <w:t>01. veljače</w:t>
      </w:r>
      <w:r w:rsidR="00CA1195">
        <w:t xml:space="preserve"> 2018</w:t>
      </w:r>
      <w:r>
        <w:t xml:space="preserve">. </w:t>
      </w:r>
    </w:p>
    <w:p w:rsidRDefault="009F38F9" w:rsidP="009566A2" w:rsidR="009F38F9">
      <w:pPr>
        <w:jc w:val="right"/>
      </w:pPr>
    </w:p>
    <w:p w:rsidRDefault="009F38F9" w:rsidP="009566A2" w:rsidR="009F38F9">
      <w:pPr>
        <w:jc w:val="right"/>
      </w:pPr>
      <w:r>
        <w:t>S u d a c:</w:t>
      </w:r>
    </w:p>
    <w:p w:rsidRDefault="009F38F9" w:rsidP="009566A2" w:rsidR="009F38F9">
      <w:pPr>
        <w:jc w:val="right"/>
      </w:pPr>
    </w:p>
    <w:p w:rsidRDefault="009F38F9" w:rsidP="009566A2" w:rsidR="00AA4A49">
      <w:pPr>
        <w:jc w:val="right"/>
      </w:pPr>
      <w:r>
        <w:t>Jasna Gažić Ferenčina</w:t>
      </w:r>
      <w:r w:rsidR="000E0B4E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0C64E4">
        <w:t>Stjepan Rakarec</w:t>
      </w:r>
    </w:p>
    <w:p w:rsidRDefault="00480682" w:rsidP="008B677C" w:rsidR="004237C3">
      <w:pPr>
        <w:pStyle w:val="Odlomakpopisa"/>
        <w:numPr>
          <w:ilvl w:val="0"/>
          <w:numId w:val="9"/>
        </w:numPr>
        <w:jc w:val="both"/>
      </w:pPr>
      <w:r>
        <w:t xml:space="preserve">Zagrebačka banka d.d. </w:t>
      </w:r>
    </w:p>
    <w:p w:rsidRDefault="00480682" w:rsidP="008B677C" w:rsidR="00480682">
      <w:pPr>
        <w:pStyle w:val="Odlomakpopisa"/>
        <w:numPr>
          <w:ilvl w:val="0"/>
          <w:numId w:val="9"/>
        </w:numPr>
        <w:jc w:val="both"/>
      </w:pPr>
      <w:r>
        <w:t xml:space="preserve">Privredna banka d.d. </w:t>
      </w:r>
    </w:p>
    <w:p w:rsidRDefault="00480682" w:rsidP="008B677C" w:rsidR="00480682">
      <w:pPr>
        <w:pStyle w:val="Odlomakpopisa"/>
        <w:numPr>
          <w:ilvl w:val="0"/>
          <w:numId w:val="9"/>
        </w:numPr>
        <w:jc w:val="both"/>
      </w:pPr>
      <w:r>
        <w:t xml:space="preserve">Erste&amp;Steiermarkische bank d.d. </w:t>
      </w:r>
    </w:p>
    <w:p w:rsidRDefault="000C64E4" w:rsidP="000C64E4" w:rsidR="000C64E4" w:rsidRPr="00590FB7">
      <w:pPr>
        <w:pStyle w:val="Odlomakpopisa"/>
        <w:jc w:val="both"/>
      </w:pPr>
    </w:p>
    <w:p w:rsidRDefault="000E0B4E" w:rsidP="00590FB7" w:rsidR="000E0B4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0E0B4E" w:rsidP="00A04EFC" w:rsidR="009F38F9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768" w:rsidR="009C4768">
      <w:r>
        <w:separator/>
      </w:r>
    </w:p>
  </w:endnote>
  <w:endnote w:id="0" w:type="continuationSeparator">
    <w:p w:rsidRDefault="009C4768" w:rsidR="009C4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768" w:rsidR="009C4768">
      <w:r>
        <w:separator/>
      </w:r>
    </w:p>
  </w:footnote>
  <w:footnote w:id="0" w:type="continuationSeparator">
    <w:p w:rsidRDefault="009C4768" w:rsidR="009C4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9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0682" w:rsidP="00480682" w:rsidR="00480682">
    <w:pPr>
      <w:jc w:val="right"/>
    </w:pPr>
    <w:r>
      <w:t>Posl. broj: 40 Sp-83/16-17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>Posl. broj: 40 Sp-</w:t>
    </w:r>
    <w:r w:rsidR="00480682">
      <w:t>83/16-17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80682"/>
    <w:rsid w:val="00491F66"/>
    <w:rsid w:val="004B4AF2"/>
    <w:rsid w:val="004E28E6"/>
    <w:rsid w:val="0051265D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813598"/>
    <w:rsid w:val="00830160"/>
    <w:rsid w:val="00830DF1"/>
    <w:rsid w:val="00835EA0"/>
    <w:rsid w:val="00855D28"/>
    <w:rsid w:val="008604A3"/>
    <w:rsid w:val="0086321F"/>
    <w:rsid w:val="008B677C"/>
    <w:rsid w:val="00913843"/>
    <w:rsid w:val="00932AA9"/>
    <w:rsid w:val="00940B50"/>
    <w:rsid w:val="00954CDA"/>
    <w:rsid w:val="009566A2"/>
    <w:rsid w:val="00966B9D"/>
    <w:rsid w:val="009C0FB6"/>
    <w:rsid w:val="009C4768"/>
    <w:rsid w:val="009D083C"/>
    <w:rsid w:val="009D23CE"/>
    <w:rsid w:val="009D3CD2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2339"/>
    <w:rsid w:val="00C25DA4"/>
    <w:rsid w:val="00C53361"/>
    <w:rsid w:val="00C544E4"/>
    <w:rsid w:val="00C6192A"/>
    <w:rsid w:val="00C812AA"/>
    <w:rsid w:val="00C86EAF"/>
    <w:rsid w:val="00C9293C"/>
    <w:rsid w:val="00CA1195"/>
    <w:rsid w:val="00CB4E29"/>
    <w:rsid w:val="00CD5CC4"/>
    <w:rsid w:val="00CE2BB9"/>
    <w:rsid w:val="00D07016"/>
    <w:rsid w:val="00D25B55"/>
    <w:rsid w:val="00D92CA8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649F"/>
    <w:rsid w:val="00F727A7"/>
    <w:rsid w:val="00FA2CEE"/>
    <w:rsid w:val="00FB29FB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Sp-83/2016</izvorni_sadrzaj>
    <derivirana_varijabla naziv="DomainObject.Predmet.OznakaBroj_1">Sp-83/2016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Miklec</izvorni_sadrzaj>
    <derivirana_varijabla naziv="DomainObject.Predmet.StrankaFormated_1">  Mirjana Miklec</derivirana_varijabla>
  </DomainObject.Predmet.StrankaFormated>
  <DomainObject.Predmet.StrankaFormatedOIB>
    <izvorni_sadrzaj>  Mirjana Miklec, OIB 84852362407</izvorni_sadrzaj>
    <derivirana_varijabla naziv="DomainObject.Predmet.StrankaFormatedOIB_1">  Mirjana Miklec, OIB 84852362407</derivirana_varijabla>
  </DomainObject.Predmet.StrankaFormatedOIB>
  <DomainObject.Predmet.StrankaFormatedWithAdress>
    <izvorni_sadrzaj> Mirjana Miklec, Gradečak Desni 6, 10000 Zagreb</izvorni_sadrzaj>
    <derivirana_varijabla naziv="DomainObject.Predmet.StrankaFormatedWithAdress_1"> Mirjana Miklec, Gradečak Desni 6, 10000 Zagreb</derivirana_varijabla>
  </DomainObject.Predmet.StrankaFormatedWithAdress>
  <DomainObject.Predmet.StrankaFormatedWithAdressOIB>
    <izvorni_sadrzaj> Mirjana Miklec, OIB 84852362407, Gradečak Desni 6, 10000 Zagreb</izvorni_sadrzaj>
    <derivirana_varijabla naziv="DomainObject.Predmet.StrankaFormatedWithAdressOIB_1"> Mirjana Miklec, OIB 84852362407, Gradečak Desni 6, 10000 Zagreb</derivirana_varijabla>
  </DomainObject.Predmet.StrankaFormatedWithAdressOIB>
  <DomainObject.Predmet.StrankaWithAdress>
    <izvorni_sadrzaj>Mirjana Miklec Gradečak Desni 6,10000 Zagreb</izvorni_sadrzaj>
    <derivirana_varijabla naziv="DomainObject.Predmet.StrankaWithAdress_1">Mirjana Miklec Gradečak Desni 6,10000 Zagreb</derivirana_varijabla>
  </DomainObject.Predmet.StrankaWithAdress>
  <DomainObject.Predmet.StrankaWithAdressOIB>
    <izvorni_sadrzaj>Mirjana Miklec, OIB 84852362407, Gradečak Desni 6,10000 Zagreb</izvorni_sadrzaj>
    <derivirana_varijabla naziv="DomainObject.Predmet.StrankaWithAdressOIB_1">Mirjana Miklec, OIB 84852362407, Gradečak Desni 6,10000 Zagreb</derivirana_varijabla>
  </DomainObject.Predmet.StrankaWithAdressOIB>
  <DomainObject.Predmet.StrankaNazivFormated>
    <izvorni_sadrzaj>Mirjana Miklec</izvorni_sadrzaj>
    <derivirana_varijabla naziv="DomainObject.Predmet.StrankaNazivFormated_1">Mirjana Miklec</derivirana_varijabla>
  </DomainObject.Predmet.StrankaNazivFormated>
  <DomainObject.Predmet.StrankaNazivFormatedOIB>
    <izvorni_sadrzaj>Mirjana Miklec, OIB 84852362407</izvorni_sadrzaj>
    <derivirana_varijabla naziv="DomainObject.Predmet.StrankaNazivFormatedOIB_1">Mirjana Miklec, OIB 84852362407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Mirjana Miklec</item>
    </izvorni_sadrzaj>
    <derivirana_varijabla naziv="DomainObject.Predmet.StrankaListFormated_1">
      <item>Mirjana Miklec</item>
    </derivirana_varijabla>
  </DomainObject.Predmet.StrankaListFormated>
  <DomainObject.Predmet.StrankaListFormatedOIB>
    <izvorni_sadrzaj>
      <item>Mirjana Miklec, OIB 84852362407</item>
    </izvorni_sadrzaj>
    <derivirana_varijabla naziv="DomainObject.Predmet.StrankaListFormatedOIB_1">
      <item>Mirjana Miklec, OIB 84852362407</item>
    </derivirana_varijabla>
  </DomainObject.Predmet.StrankaListFormatedOIB>
  <DomainObject.Predmet.StrankaListFormatedWithAdress>
    <izvorni_sadrzaj>
      <item>Mirjana Miklec, Gradečak Desni 6, 10000 Zagreb</item>
    </izvorni_sadrzaj>
    <derivirana_varijabla naziv="DomainObject.Predmet.StrankaListFormatedWithAdress_1">
      <item>Mirjana Miklec, Gradečak Desni 6, 10000 Zagreb</item>
    </derivirana_varijabla>
  </DomainObject.Predmet.StrankaListFormatedWithAdress>
  <DomainObject.Predmet.StrankaListFormatedWithAdressOIB>
    <izvorni_sadrzaj>
      <item>Mirjana Miklec, OIB 84852362407, Gradečak Desni 6, 10000 Zagreb</item>
    </izvorni_sadrzaj>
    <derivirana_varijabla naziv="DomainObject.Predmet.StrankaListFormatedWithAdressOIB_1">
      <item>Mirjana Miklec, OIB 84852362407, Gradečak Desni 6, 10000 Zagreb</item>
    </derivirana_varijabla>
  </DomainObject.Predmet.StrankaListFormatedWithAdressOIB>
  <DomainObject.Predmet.StrankaListNazivFormated>
    <izvorni_sadrzaj>
      <item>Mirjana Miklec</item>
    </izvorni_sadrzaj>
    <derivirana_varijabla naziv="DomainObject.Predmet.StrankaListNazivFormated_1">
      <item>Mirjana Miklec</item>
    </derivirana_varijabla>
  </DomainObject.Predmet.StrankaListNazivFormated>
  <DomainObject.Predmet.StrankaListNazivFormatedOIB>
    <izvorni_sadrzaj>
      <item>Mirjana Miklec, OIB 84852362407</item>
    </izvorni_sadrzaj>
    <derivirana_varijabla naziv="DomainObject.Predmet.StrankaListNazivFormatedOIB_1">
      <item>Mirjana Miklec, OIB 84852362407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</izvorni_sadrzaj>
    <derivirana_varijabla naziv="DomainObject.Predmet.OstaliListFormated_1">
      <item>Hrvatski Telekom d.d.</item>
    </derivirana_varijabla>
  </DomainObject.Predmet.OstaliListFormated>
  <DomainObject.Predmet.OstaliListFormatedOIB>
    <izvorni_sadrzaj>
      <item>Hrvatski Telekom d.d.</item>
    </izvorni_sadrzaj>
    <derivirana_varijabla naziv="DomainObject.Predmet.OstaliListFormatedOIB_1">
      <item>Hrvatski Telekom d.d.</item>
    </derivirana_varijabla>
  </DomainObject.Predmet.OstaliListFormatedOIB>
  <DomainObject.Predmet.OstaliListFormatedWithAdress>
    <izvorni_sadrzaj>
      <item>Hrvatski Telekom d.d., Roberta Frangeša Mihanovća 9, 10000 Zagreb</item>
    </izvorni_sadrzaj>
    <derivirana_varijabla naziv="DomainObject.Predmet.OstaliListFormatedWithAdress_1">
      <item>Hrvatski Telekom d.d., Roberta Frangeša Mihanovća 9, 10000 Zagreb</item>
    </derivirana_varijabla>
  </DomainObject.Predmet.OstaliListFormatedWithAdress>
  <DomainObject.Predmet.OstaliListFormatedWithAdressOIB>
    <izvorni_sadrzaj>
      <item>Hrvatski Telekom d.d., Roberta Frangeša Mihanovća 9, 10000 Zagreb</item>
    </izvorni_sadrzaj>
    <derivirana_varijabla naziv="DomainObject.Predmet.OstaliListFormatedWithAdressOIB_1">
      <item>Hrvatski Telekom d.d., Roberta Frangeša Mihanovća 9, 10000 Zagreb</item>
    </derivirana_varijabla>
  </DomainObject.Predmet.OstaliListFormatedWithAdressOIB>
  <DomainObject.Predmet.OstaliListNazivFormated>
    <izvorni_sadrzaj>
      <item>Hrvatski Telekom d.d.</item>
    </izvorni_sadrzaj>
    <derivirana_varijabla naziv="DomainObject.Predmet.OstaliListNazivFormated_1">
      <item>Hrvatski Telekom d.d.</item>
    </derivirana_varijabla>
  </DomainObject.Predmet.OstaliListNazivFormated>
  <DomainObject.Predmet.OstaliListNazivFormatedOIB>
    <izvorni_sadrzaj>
      <item>Hrvatski Telekom d.d.</item>
    </izvorni_sadrzaj>
    <derivirana_varijabla naziv="DomainObject.Predmet.OstaliListNazivFormatedOIB_1">
      <item>Hrvatski Telekom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Miklec</izvorni_sadrzaj>
    <derivirana_varijabla naziv="DomainObject.Predmet.StrankaIDrugi_1">Mirjana Miklec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Miklec, OIB 84852362407, Gradečak Desni 6, 10000 Zagreb</izvorni_sadrzaj>
    <derivirana_varijabla naziv="DomainObject.Predmet.StrankaIDrugiAdressOIB_1">Mirjana Miklec, OIB 84852362407, Gradečak Desni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Miklec</item>
      <item>Hrvatski Telekom d.d.</item>
    </izvorni_sadrzaj>
    <derivirana_varijabla naziv="DomainObject.Predmet.SudioniciListNaziv_1">
      <item>Mirjana Miklec</item>
      <item>Hrvatski Telekom d.d.</item>
    </derivirana_varijabla>
  </DomainObject.Predmet.SudioniciListNaziv>
  <DomainObject.Predmet.SudioniciListAdressOIB>
    <izvorni_sadrzaj>
      <item>Mirjana Miklec, OIB 84852362407, Gradečak Desni 6,10000 Zagreb</item>
      <item>Hrvatski Telekom d.d., Roberta Frangeša Mihanovća 9,10000 Zagreb</item>
    </izvorni_sadrzaj>
    <derivirana_varijabla naziv="DomainObject.Predmet.SudioniciListAdressOIB_1">
      <item>Mirjana Miklec, OIB 84852362407, Gradečak Desni 6,10000 Zagreb</item>
      <item>Hrvatski Telekom d.d., Roberta Frangeša Mihanovća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84852362407</item>
      <item>, OIB null</item>
    </izvorni_sadrzaj>
    <derivirana_varijabla naziv="DomainObject.Predmet.SudioniciListNazivOIB_1">
      <item>, OIB 84852362407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1024</properties:Words>
  <properties:Characters>5505</properties:Characters>
  <properties:Lines>130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2018-02-01T12:01:00Z</dcterms:created>
  <dc:creator>RH - TDU</dc:creator>
  <cp:lastModifiedBy>Jelena Pavić</cp:lastModifiedBy>
  <cp:lastPrinted>2018-02-01T12:01:00Z</cp:lastPrinted>
  <dcterms:modified xmlns:xsi="http://www.w3.org/2001/XMLSchema-instance" xsi:type="dcterms:W3CDTF">2018-02-02T07:25:00Z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