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1a36" w14:paraId="3dc1a3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8221C">
        <w:t>44</w:t>
      </w:r>
      <w:r w:rsidR="00D600AE">
        <w:t>5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600AE">
        <w:t>VI-MA d.o.o., Zadar, Ulica Grge Novaka 32,</w:t>
      </w:r>
      <w:r w:rsidR="00D600AE" w:rsidRPr="007A679F">
        <w:t xml:space="preserve"> OIB: </w:t>
      </w:r>
      <w:r w:rsidR="00D600AE">
        <w:t>62798091779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8221C">
        <w:t>24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D600AE">
        <w:t>VI-MA d.o.o., Zadar, Ulica Grge Novaka 32,</w:t>
      </w:r>
      <w:r w:rsidR="00D600AE" w:rsidRPr="007A679F">
        <w:t xml:space="preserve"> OIB: </w:t>
      </w:r>
      <w:r w:rsidR="00D600AE">
        <w:t>62798091779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271057">
        <w:t>0</w:t>
      </w:r>
      <w:r w:rsidR="00DE189B">
        <w:t>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271057">
        <w:t>1</w:t>
      </w:r>
      <w:r w:rsidR="00BA77B2">
        <w:t>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271057">
        <w:t>VI-MA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271057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271057">
        <w:t>1028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271057">
        <w:t>39.545,30</w:t>
      </w:r>
      <w:r w:rsidR="00245588" w:rsidRPr="006A6907">
        <w:t xml:space="preserve"> kun</w:t>
      </w:r>
      <w:r w:rsidR="00271057">
        <w:t>a</w:t>
      </w:r>
      <w:r w:rsidR="00673D65" w:rsidRPr="006A6907">
        <w:t xml:space="preserve">, te da ima </w:t>
      </w:r>
      <w:r w:rsidR="008E0679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8221C">
        <w:t>24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7438C5" w:rsidR="0020610B" w:rsidRPr="007438C5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dužniku </w:t>
      </w:r>
      <w:r w:rsidR="00271057">
        <w:t>VI-MA d.o.o., Zadar</w:t>
      </w:r>
      <w:r w:rsidR="00271057" w:rsidRPr="00F60CD9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7438C5">
        <w:t xml:space="preserve"> i na e-oglasnu ploču suda</w:t>
      </w:r>
    </w:p>
    <w:p w:rsidRDefault="00F520EF" w:rsidP="007438C5" w:rsidR="000C7F11" w:rsidRPr="007438C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MARIN</w:t>
      </w:r>
      <w:r w:rsidR="00271057">
        <w:rPr>
          <w:szCs w:val="24"/>
        </w:rPr>
        <w:t xml:space="preserve">KO BRONIĆ iz Zadra, </w:t>
      </w:r>
      <w:r w:rsidR="00271057" w:rsidRPr="00606552">
        <w:rPr>
          <w:szCs w:val="24"/>
        </w:rPr>
        <w:t>Ulica Grge Novaka 32</w:t>
      </w:r>
      <w:r w:rsidR="00F74D4B">
        <w:rPr>
          <w:szCs w:val="24"/>
        </w:rPr>
        <w:t xml:space="preserve"> </w:t>
      </w:r>
      <w:r w:rsidR="000C7F11">
        <w:t xml:space="preserve">- uz upozorenje na adresu </w:t>
      </w:r>
      <w:r w:rsidR="007438C5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520EF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68221C">
      <w:t>44</w:t>
    </w:r>
    <w:r w:rsidR="00D600AE">
      <w:t>5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71057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438C5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1796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A77B2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0A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189B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20EF"/>
    <w:rsid w:val="00F568F8"/>
    <w:rsid w:val="00F60CD9"/>
    <w:rsid w:val="00F63403"/>
    <w:rsid w:val="00F72661"/>
    <w:rsid w:val="00F73E01"/>
    <w:rsid w:val="00F74D4B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52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0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0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0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0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52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0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0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0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0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VI-MA - trgovina i usluge društvo s ograničenom odgovornošću</izvorni_sadrzaj>
    <derivirana_varijabla naziv="DomainObject.Predmet.ProtustrankaFormated_1">  VI-MA - trgovina i usluge društvo s ograničenom odgovornošću</derivirana_varijabla>
  </DomainObject.Predmet.ProtustrankaFormated>
  <DomainObject.Predmet.ProtustrankaFormatedOIB>
    <izvorni_sadrzaj>  VI-MA - trgovina i usluge društvo s ograničenom odgovornošću, OIB 62798091779</izvorni_sadrzaj>
    <derivirana_varijabla naziv="DomainObject.Predmet.ProtustrankaFormatedOIB_1">  VI-MA - trgovina i usluge društvo s ograničenom odgovornošću, OIB 62798091779</derivirana_varijabla>
  </DomainObject.Predmet.ProtustrankaFormatedOIB>
  <DomainObject.Predmet.ProtustrankaFormatedWithAdress>
    <izvorni_sadrzaj> VI-MA - trgovina i usluge društvo s ograničenom odgovornošću, Ulica Grge Novaka 32, 23000 Zadar</izvorni_sadrzaj>
    <derivirana_varijabla naziv="DomainObject.Predmet.ProtustrankaFormatedWithAdress_1"> VI-MA - trgovina i usluge društvo s ograničenom odgovornošću, Ulica Grge Novaka 32, 23000 Zadar</derivirana_varijabla>
  </DomainObject.Predmet.ProtustrankaFormatedWithAdress>
  <DomainObject.Predmet.ProtustrankaFormatedWithAdressOIB>
    <izvorni_sadrzaj> VI-MA - trgovina i usluge društvo s ograničenom odgovornošću, OIB 62798091779, Ulica Grge Novaka 32, 23000 Zadar</izvorni_sadrzaj>
    <derivirana_varijabla naziv="DomainObject.Predmet.ProtustrankaFormatedWithAdressOIB_1"> VI-MA - trgovina i usluge društvo s ograničenom odgovornošću, OIB 62798091779, Ulica Grge Novaka 32, 23000 Zadar</derivirana_varijabla>
  </DomainObject.Predmet.ProtustrankaFormatedWithAdressOIB>
  <DomainObject.Predmet.ProtustrankaWithAdress>
    <izvorni_sadrzaj>VI-MA - trgovina i usluge društvo s ograničenom odgovornošću Ulica Grge Novaka 32, 23000 Zadar</izvorni_sadrzaj>
    <derivirana_varijabla naziv="DomainObject.Predmet.ProtustrankaWithAdress_1">VI-MA - trgovina i usluge društvo s ograničenom odgovornošću Ulica Grge Novaka 32, 23000 Zadar</derivirana_varijabla>
  </DomainObject.Predmet.ProtustrankaWithAdress>
  <DomainObject.Predmet.ProtustrankaWithAdressOIB>
    <izvorni_sadrzaj>VI-MA - trgovina i usluge društvo s ograničenom odgovornošću, OIB 62798091779, Ulica Grge Novaka 32, 23000 Zadar</izvorni_sadrzaj>
    <derivirana_varijabla naziv="DomainObject.Predmet.ProtustrankaWithAdressOIB_1">VI-MA - trgovina i usluge društvo s ograničenom odgovornošću, OIB 62798091779, Ulica Grge Novaka 32, 23000 Zadar</derivirana_varijabla>
  </DomainObject.Predmet.ProtustrankaWithAdressOIB>
  <DomainObject.Predmet.ProtustrankaNazivFormated>
    <izvorni_sadrzaj>VI-MA - trgovina i usluge društvo s ograničenom odgovornošću</izvorni_sadrzaj>
    <derivirana_varijabla naziv="DomainObject.Predmet.ProtustrankaNazivFormated_1">VI-MA - trgovina i usluge društvo s ograničenom odgovornošću</derivirana_varijabla>
  </DomainObject.Predmet.ProtustrankaNazivFormated>
  <DomainObject.Predmet.ProtustrankaNazivFormatedOIB>
    <izvorni_sadrzaj>VI-MA - trgovina i usluge društvo s ograničenom odgovornošću, OIB 62798091779</izvorni_sadrzaj>
    <derivirana_varijabla naziv="DomainObject.Predmet.ProtustrankaNazivFormatedOIB_1">VI-MA - trgovina i usluge društvo s ograničenom odgovornošću, OIB 62798091779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39545.30</izvorni_sadrzaj>
    <derivirana_varijabla naziv="DomainObject.Predmet.TrenutnaVrijednost_1">39545.30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VI-MA - trgovina i usluge društvo s ograničenom odgovornošću</item>
    </izvorni_sadrzaj>
    <derivirana_varijabla naziv="DomainObject.Predmet.ProtuStrankaListFormated_1">
      <item>VI-MA - trgovina i usluge društvo s ograničenom odgovornošću</item>
    </derivirana_varijabla>
  </DomainObject.Predmet.ProtuStrankaListFormated>
  <DomainObject.Predmet.ProtuStrankaListFormatedOIB>
    <izvorni_sadrzaj>
      <item>VI-MA - trgovina i usluge društvo s ograničenom odgovornošću, OIB 62798091779</item>
    </izvorni_sadrzaj>
    <derivirana_varijabla naziv="DomainObject.Predmet.ProtuStrankaListFormatedOIB_1">
      <item>VI-MA - trgovina i usluge društvo s ograničenom odgovornošću, OIB 62798091779</item>
    </derivirana_varijabla>
  </DomainObject.Predmet.ProtuStrankaListFormatedOIB>
  <DomainObject.Predmet.ProtuStrankaListFormatedWithAdress>
    <izvorni_sadrzaj>
      <item>VI-MA - trgovina i usluge društvo s ograničenom odgovornošću, Ulica Grge Novaka 32, 23000 Zadar</item>
    </izvorni_sadrzaj>
    <derivirana_varijabla naziv="DomainObject.Predmet.ProtuStrankaListFormatedWithAdress_1">
      <item>VI-MA - trgovina i usluge društvo s ograničenom odgovornošću, Ulica Grge Novaka 32, 23000 Zadar</item>
    </derivirana_varijabla>
  </DomainObject.Predmet.ProtuStrankaListFormatedWithAdress>
  <DomainObject.Predmet.ProtuStrankaListFormatedWithAdressOIB>
    <izvorni_sadrzaj>
      <item>VI-MA - trgovina i usluge društvo s ograničenom odgovornošću, OIB 62798091779, Ulica Grge Novaka 32, 23000 Zadar</item>
    </izvorni_sadrzaj>
    <derivirana_varijabla naziv="DomainObject.Predmet.ProtuStrankaListFormatedWithAdressOIB_1">
      <item>VI-MA - trgovina i usluge društvo s ograničenom odgovornošću, OIB 62798091779, Ulica Grge Novaka 32, 23000 Zadar</item>
    </derivirana_varijabla>
  </DomainObject.Predmet.ProtuStrankaListFormatedWithAdressOIB>
  <DomainObject.Predmet.ProtuStrankaListNazivFormated>
    <izvorni_sadrzaj>
      <item>VI-MA - trgovina i usluge društvo s ograničenom odgovornošću</item>
    </izvorni_sadrzaj>
    <derivirana_varijabla naziv="DomainObject.Predmet.ProtuStrankaListNazivFormated_1">
      <item>VI-MA - trgovina i usluge društvo s ograničenom odgovornošću</item>
    </derivirana_varijabla>
  </DomainObject.Predmet.ProtuStrankaListNazivFormated>
  <DomainObject.Predmet.ProtuStrankaListNazivFormatedOIB>
    <izvorni_sadrzaj>
      <item>VI-MA - trgovina i usluge društvo s ograničenom odgovornošću, OIB 62798091779</item>
    </izvorni_sadrzaj>
    <derivirana_varijabla naziv="DomainObject.Predmet.ProtuStrankaListNazivFormatedOIB_1">
      <item>VI-MA - trgovina i usluge društvo s ograničenom odgovornošću, OIB 62798091779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VI-MA - trgovina i usluge društvo s ograničenom odgovornošću</izvorni_sadrzaj>
    <derivirana_varijabla naziv="DomainObject.Predmet.ProtustrankaIDrugi_1">VI-MA - trgovina i usluge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VI-MA - trgovina i usluge društvo s ograničenom odgovornošću, OIB 62798091779, Ulica Grge Novaka 32, 23000 Zadar</izvorni_sadrzaj>
    <derivirana_varijabla naziv="DomainObject.Predmet.ProtustrankaIDrugiAdressOIB_1">VI-MA - trgovina i usluge društvo s ograničenom odgovornošću, OIB 62798091779, Ulica Grge Novaka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VI-MA - trgovina i usluge društvo s ograničenom odgovornošću</item>
    </izvorni_sadrzaj>
    <derivirana_varijabla naziv="DomainObject.Predmet.SudioniciListNaziv_1">
      <item>FINA</item>
      <item>VI-MA - trgovina i usluge društvo s ograničenom odgovornošću</item>
    </derivirana_varijabla>
  </DomainObject.Predmet.SudioniciListNaziv>
  <DomainObject.Predmet.SudioniciListAdressOIB>
    <izvorni_sadrzaj>
      <item>FINA, OIB 85821130368</item>
      <item>VI-MA - trgovina i usluge društvo s ograničenom odgovornošću, OIB 62798091779, Ulica Grge Novaka 32,23000 Zadar</item>
    </izvorni_sadrzaj>
    <derivirana_varijabla naziv="DomainObject.Predmet.SudioniciListAdressOIB_1">
      <item>FINA, OIB 85821130368</item>
      <item>VI-MA - trgovina i usluge društvo s ograničenom odgovornošću, OIB 62798091779, Ulica Grge Novaka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62798091779</item>
    </izvorni_sadrzaj>
    <derivirana_varijabla naziv="DomainObject.Predmet.SudioniciListNazivOIB_1">
      <item>, OIB 85821130368</item>
      <item>, OIB 62798091779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724D3-516B-4A16-A8EE-FA36070E9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364</properties:Words>
  <properties:Characters>1886</properties:Characters>
  <properties:Lines>77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2016-03-24T08:12:00Z</dcterms:created>
  <dc:creator>Administrator</dc:creator>
  <cp:lastModifiedBy>wsadmin</cp:lastModifiedBy>
  <cp:lastPrinted>2016-03-18T09:50:00Z</cp:lastPrinted>
  <dcterms:modified xmlns:xsi="http://www.w3.org/2001/XMLSchema-instance" xsi:type="dcterms:W3CDTF">2016-03-24T12:53:00Z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