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c018f" w14:paraId="b1c018f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66FE0" w:rsidP="00F66FE0" w:rsidR="00F66FE0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St-919/2016-4.</w:t>
      </w:r>
    </w:p>
    <w:p w:rsidRDefault="00F66FE0" w:rsidP="00F66FE0" w:rsidR="00F66FE0">
      <w:pPr>
        <w:jc w:val="both"/>
        <w:rPr>
          <w:rFonts w:cs="Arial" w:hAnsi="Arial" w:ascii="Arial"/>
          <w:b/>
        </w:rPr>
      </w:pPr>
    </w:p>
    <w:p w:rsidRDefault="00F66FE0" w:rsidP="00F66FE0" w:rsidR="00F66FE0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F66FE0" w:rsidP="00F66FE0" w:rsidR="00F66FE0">
      <w:pPr>
        <w:jc w:val="center"/>
        <w:rPr>
          <w:rFonts w:cs="Arial" w:hAnsi="Arial" w:ascii="Arial"/>
          <w:b/>
        </w:rPr>
      </w:pPr>
    </w:p>
    <w:p w:rsidRDefault="00F66FE0" w:rsidP="00F66FE0" w:rsidR="00F66FE0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J E Š E N J E</w:t>
      </w:r>
    </w:p>
    <w:p w:rsidRDefault="00F66FE0" w:rsidP="00F66FE0" w:rsidR="00F66FE0">
      <w:pPr>
        <w:jc w:val="both"/>
        <w:rPr>
          <w:rFonts w:cs="Arial" w:hAnsi="Arial" w:ascii="Arial"/>
        </w:rPr>
      </w:pPr>
    </w:p>
    <w:p w:rsidRDefault="00F66FE0" w:rsidP="00F66FE0" w:rsidR="00F66FE0">
      <w:pPr>
        <w:jc w:val="both"/>
        <w:rPr>
          <w:rFonts w:cs="Arial" w:hAnsi="Arial" w:ascii="Arial"/>
        </w:rPr>
      </w:pPr>
    </w:p>
    <w:p w:rsidRDefault="00F66FE0" w:rsidP="00F66FE0" w:rsidR="00F66FE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MALA IVANA d.o.o. za trgovinu i proizvodnju iz Velike Gorice, </w:t>
      </w:r>
      <w:proofErr w:type="spellStart"/>
      <w:r>
        <w:rPr>
          <w:rFonts w:cs="Arial" w:hAnsi="Arial" w:ascii="Arial"/>
        </w:rPr>
        <w:t>Kurilovečka</w:t>
      </w:r>
      <w:proofErr w:type="spellEnd"/>
      <w:r>
        <w:rPr>
          <w:rFonts w:cs="Arial" w:hAnsi="Arial" w:ascii="Arial"/>
        </w:rPr>
        <w:t xml:space="preserve"> 172, MBS 080899401, OIB 75749993163, dana 18. siječnja 2017. godine  </w:t>
      </w:r>
    </w:p>
    <w:p w:rsidRDefault="00F66FE0" w:rsidP="00F66FE0" w:rsidR="00F66FE0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F66FE0" w:rsidP="00F66FE0" w:rsidR="00F66FE0">
      <w:pPr>
        <w:jc w:val="both"/>
        <w:rPr>
          <w:rFonts w:cs="Arial" w:hAnsi="Arial" w:ascii="Arial"/>
        </w:rPr>
      </w:pPr>
    </w:p>
    <w:p w:rsidRDefault="00F66FE0" w:rsidP="00F66FE0" w:rsidR="00F66FE0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MALA IVANA d.o.o. za trgovinu i proizvodnju iz Velike Gorice, </w:t>
      </w:r>
      <w:proofErr w:type="spellStart"/>
      <w:r>
        <w:rPr>
          <w:rFonts w:cs="Arial" w:hAnsi="Arial" w:ascii="Arial"/>
        </w:rPr>
        <w:t>Kurilovečka</w:t>
      </w:r>
      <w:proofErr w:type="spellEnd"/>
      <w:r>
        <w:rPr>
          <w:rFonts w:cs="Arial" w:hAnsi="Arial" w:ascii="Arial"/>
        </w:rPr>
        <w:t xml:space="preserve"> 172, MBS 080899401, OIB 75749993163.</w:t>
      </w:r>
    </w:p>
    <w:p w:rsidRDefault="00F66FE0" w:rsidP="00F66FE0" w:rsidR="00F66FE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stečajnog upravitelja imenuje se DAVID JAKOVLJEVIĆ iz Sesveta, </w:t>
      </w:r>
      <w:proofErr w:type="spellStart"/>
      <w:r>
        <w:rPr>
          <w:rFonts w:cs="Arial" w:hAnsi="Arial" w:ascii="Arial"/>
        </w:rPr>
        <w:t>Kašinska</w:t>
      </w:r>
      <w:proofErr w:type="spellEnd"/>
      <w:r>
        <w:rPr>
          <w:rFonts w:cs="Arial" w:hAnsi="Arial" w:ascii="Arial"/>
        </w:rPr>
        <w:t xml:space="preserve"> 7, OIB 63014812654.</w:t>
      </w:r>
    </w:p>
    <w:p w:rsidRDefault="00F66FE0" w:rsidP="00F66FE0" w:rsidR="00F66FE0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MALA IVANA d.o.o. za trgovinu i proizvodnju iz Velike Gorice, </w:t>
      </w:r>
      <w:proofErr w:type="spellStart"/>
      <w:r>
        <w:rPr>
          <w:rFonts w:cs="Arial" w:hAnsi="Arial" w:ascii="Arial"/>
        </w:rPr>
        <w:t>Kurilovečka</w:t>
      </w:r>
      <w:proofErr w:type="spellEnd"/>
      <w:r>
        <w:rPr>
          <w:rFonts w:cs="Arial" w:hAnsi="Arial" w:ascii="Arial"/>
        </w:rPr>
        <w:t xml:space="preserve"> 172, MBS 080899401, OIB 75749993163.</w:t>
      </w:r>
    </w:p>
    <w:p w:rsidRDefault="00F66FE0" w:rsidP="00F66FE0" w:rsidR="00F66FE0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18. siječnja 2017. godine u 08,00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F66FE0" w:rsidP="00F66FE0" w:rsidR="00F66FE0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F66FE0" w:rsidP="00F66FE0" w:rsidR="00F66FE0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66FE0" w:rsidP="00F66FE0" w:rsidR="00F66FE0">
      <w:pPr>
        <w:ind w:firstLine="851"/>
        <w:jc w:val="both"/>
        <w:rPr>
          <w:rFonts w:cs="Arial" w:hAnsi="Arial" w:ascii="Arial"/>
        </w:rPr>
      </w:pPr>
    </w:p>
    <w:p w:rsidRDefault="00F66FE0" w:rsidP="00F66FE0" w:rsidR="00F66FE0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lastRenderedPageBreak/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sudskog registra.</w:t>
      </w:r>
    </w:p>
    <w:p w:rsidRDefault="00F66FE0" w:rsidP="00F66FE0" w:rsidR="00F66FE0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F66FE0" w:rsidP="00F66FE0" w:rsidR="00F66FE0">
      <w:pPr>
        <w:jc w:val="center"/>
        <w:rPr>
          <w:rFonts w:cs="Arial" w:hAnsi="Arial" w:ascii="Arial"/>
          <w:b/>
        </w:rPr>
      </w:pPr>
    </w:p>
    <w:p w:rsidRDefault="00F66FE0" w:rsidP="00F66FE0" w:rsidR="00F66FE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St-919/2016-2, koji je objavljen na mrežnoj stranici e-oglasna ploča Trgovačkog suda u Bjelovaru dana 27.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F66FE0" w:rsidP="00F66FE0" w:rsidR="00F66FE0">
      <w:pPr>
        <w:ind w:firstLine="851"/>
        <w:jc w:val="both"/>
        <w:rPr>
          <w:rFonts w:cs="Arial" w:hAnsi="Arial" w:ascii="Arial"/>
        </w:rPr>
      </w:pPr>
    </w:p>
    <w:p w:rsidRDefault="00F66FE0" w:rsidP="00F66FE0" w:rsidR="00F66FE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66FE0" w:rsidP="00F66FE0" w:rsidR="00F66FE0">
      <w:pPr>
        <w:ind w:firstLine="851"/>
        <w:jc w:val="both"/>
        <w:rPr>
          <w:rFonts w:cs="Arial" w:hAnsi="Arial" w:ascii="Arial"/>
        </w:rPr>
      </w:pPr>
    </w:p>
    <w:p w:rsidRDefault="00F66FE0" w:rsidP="00F66FE0" w:rsidR="00F66FE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F66FE0" w:rsidP="00F66FE0" w:rsidR="00F66FE0">
      <w:pPr>
        <w:ind w:firstLine="851"/>
        <w:jc w:val="both"/>
        <w:rPr>
          <w:rFonts w:cs="Arial" w:hAnsi="Arial" w:ascii="Arial"/>
        </w:rPr>
      </w:pPr>
    </w:p>
    <w:p w:rsidRDefault="00F66FE0" w:rsidP="00F66FE0" w:rsidR="00F66FE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F66FE0" w:rsidP="00F66FE0" w:rsidR="00F66FE0">
      <w:pPr>
        <w:ind w:firstLine="851"/>
        <w:jc w:val="both"/>
        <w:rPr>
          <w:rFonts w:cs="Arial" w:hAnsi="Arial" w:ascii="Arial"/>
        </w:rPr>
      </w:pPr>
    </w:p>
    <w:p w:rsidRDefault="00F66FE0" w:rsidP="00F66FE0" w:rsidR="00F66FE0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66FE0" w:rsidP="00F66FE0" w:rsidR="00F66FE0">
      <w:pPr>
        <w:pStyle w:val="Bezproreda"/>
        <w:ind w:firstLine="851"/>
        <w:jc w:val="both"/>
        <w:rPr>
          <w:rFonts w:cs="Arial" w:hAnsi="Arial" w:ascii="Arial"/>
        </w:rPr>
      </w:pPr>
    </w:p>
    <w:p w:rsidRDefault="00F66FE0" w:rsidP="00F66FE0" w:rsidR="00F66FE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O objavi rješenja na mrežnoj stranici e-oglasna ploča Trgovačkog suda u Bjelovaru i brisanju dužnika iz sudskog registra, sud je odlučio sukladno čl. 131., 132. i 286. SZ-a. </w:t>
      </w:r>
    </w:p>
    <w:p w:rsidRDefault="00F66FE0" w:rsidP="00F66FE0" w:rsidR="00F66FE0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18. siječnja 2017. godine</w:t>
      </w:r>
    </w:p>
    <w:p w:rsidRDefault="00F66FE0" w:rsidP="00F66FE0" w:rsidR="00F66FE0">
      <w:pPr>
        <w:rPr>
          <w:rFonts w:cs="Arial" w:hAnsi="Arial" w:ascii="Arial"/>
          <w:b/>
        </w:rPr>
      </w:pPr>
    </w:p>
    <w:p w:rsidRDefault="00F66FE0" w:rsidP="00F66FE0" w:rsidR="00F66FE0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</w:t>
      </w:r>
      <w:r>
        <w:rPr>
          <w:rFonts w:cs="Arial" w:hAnsi="Arial" w:ascii="Arial"/>
        </w:rPr>
        <w:t xml:space="preserve">             </w:t>
      </w:r>
      <w:r>
        <w:rPr>
          <w:rFonts w:cs="Arial" w:hAnsi="Arial" w:ascii="Arial"/>
        </w:rPr>
        <w:t>STEČAJNI SUDAC</w:t>
      </w:r>
    </w:p>
    <w:p w:rsidRDefault="00F66FE0" w:rsidP="00F66FE0" w:rsidR="00F66FE0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</w:t>
      </w:r>
    </w:p>
    <w:p w:rsidRDefault="00F66FE0" w:rsidP="00F66FE0" w:rsidR="00F66FE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F66FE0" w:rsidP="00F66FE0" w:rsidR="00F66FE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F66FE0" w:rsidP="00F66FE0" w:rsidR="00F66FE0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F66FE0" w:rsidP="00F66FE0" w:rsidR="00F66FE0">
      <w:pPr>
        <w:jc w:val="both"/>
        <w:rPr>
          <w:rFonts w:cs="Arial" w:hAnsi="Arial" w:ascii="Arial"/>
        </w:rPr>
      </w:pPr>
    </w:p>
    <w:p w:rsidRDefault="00F66FE0" w:rsidP="00F66FE0" w:rsidR="00F66FE0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F66FE0" w:rsidP="00F66FE0" w:rsidR="00F66FE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 Zagreb, Podružnica Zagreb  – nakon pravomoćnosti putem pošte </w:t>
      </w:r>
    </w:p>
    <w:p w:rsidRDefault="00F66FE0" w:rsidP="00F66FE0" w:rsidR="00F66FE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 suda</w:t>
      </w:r>
    </w:p>
    <w:p w:rsidRDefault="00F66FE0" w:rsidP="00F66FE0" w:rsidR="00F66FE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– putem pošte i e-oglasnom pločom</w:t>
      </w:r>
    </w:p>
    <w:p w:rsidRDefault="00F66FE0" w:rsidP="00F66FE0" w:rsidR="00F66FE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</w:t>
      </w:r>
    </w:p>
    <w:p w:rsidRDefault="00F66FE0" w:rsidP="00F66FE0" w:rsidR="00F66FE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F66FE0" w:rsidP="00F66FE0" w:rsidR="00F66FE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Zagreb – putem e-oglasne ploče suda</w:t>
      </w:r>
    </w:p>
    <w:p w:rsidRDefault="00F66FE0" w:rsidP="00F66FE0" w:rsidR="00F66FE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u Zagrebu - nakon pravomoćnosti rješenja putem pošte</w:t>
      </w:r>
    </w:p>
    <w:p w:rsidRDefault="00F66FE0" w:rsidP="00F66FE0" w:rsidR="00F66FE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F66FE0" w:rsidP="00F66FE0" w:rsidR="00F66FE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18.01.2017.g.</w:t>
      </w:r>
    </w:p>
    <w:p w:rsidRDefault="00F66FE0" w:rsidP="00F66FE0" w:rsidR="00F66FE0">
      <w:pPr>
        <w:jc w:val="both"/>
        <w:rPr>
          <w:rFonts w:cs="Arial" w:hAnsi="Arial" w:ascii="Arial"/>
        </w:rPr>
      </w:pPr>
    </w:p>
    <w:p w:rsidRDefault="00F66FE0" w:rsidP="00F66FE0" w:rsidR="00F66FE0">
      <w:pPr>
        <w:jc w:val="both"/>
        <w:rPr>
          <w:rFonts w:cs="Arial" w:hAnsi="Arial" w:ascii="Arial"/>
        </w:rPr>
      </w:pPr>
    </w:p>
    <w:p w:rsidRDefault="00F66FE0" w:rsidP="00F66FE0" w:rsidR="00F66FE0">
      <w:pPr>
        <w:jc w:val="both"/>
        <w:rPr>
          <w:rFonts w:cs="Arial" w:hAnsi="Arial" w:ascii="Arial"/>
        </w:rPr>
      </w:pPr>
    </w:p>
    <w:p w:rsidRDefault="00F66FE0" w:rsidP="00F66FE0" w:rsidR="00F66FE0">
      <w:pPr>
        <w:rPr>
          <w:rFonts w:cs="Arial" w:hAnsi="Arial" w:ascii="Arial"/>
        </w:rPr>
      </w:pPr>
    </w:p>
    <w:p w:rsidRDefault="00F66FE0" w:rsidP="00F66FE0" w:rsidR="00F66FE0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6FE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66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St-919/2016-4</izvorni_sadrzaj>
    <derivirana_varijabla naziv="DomainObject.Oznaka_1">St-919/2016-4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 Ivana d.o.o. zastupanog po punomoćniku Ivana Stepanić</izvorni_sadrzaj>
    <derivirana_varijabla naziv="DomainObject.Predmet.ProtustrankaFormated_1">  Mala Ivana d.o.o. zastupanog po punomoćniku Ivana Stepanić</derivirana_varijabla>
  </DomainObject.Predmet.ProtustrankaFormated>
  <DomainObject.Predmet.ProtustrankaFormatedOIB>
    <izvorni_sadrzaj>  Mala Ivana d.o.o., OIB 75749993163 zastupanog po punomoćniku Ivana Stepanić</izvorni_sadrzaj>
    <derivirana_varijabla naziv="DomainObject.Predmet.ProtustrankaFormatedOIB_1">  Mala Ivana d.o.o., OIB 75749993163 zastupanog po punomoćniku Ivana Stepanić</derivirana_varijabla>
  </DomainObject.Predmet.ProtustrankaFormatedOIB>
  <DomainObject.Predmet.ProtustrankaFormatedWithAdress>
    <izvorni_sadrzaj> Mala Ivana d.o.o., Kurilovečka 172, 10410 Velika Gorica zastupanog po punomoćniku Ivana Stepanić</izvorni_sadrzaj>
    <derivirana_varijabla naziv="DomainObject.Predmet.ProtustrankaFormatedWithAdress_1"> Mala Ivana d.o.o., Kurilovečka 172, 10410 Velika Gorica zastupanog po punomoćniku Ivana Stepanić</derivirana_varijabla>
  </DomainObject.Predmet.ProtustrankaFormatedWithAdress>
  <DomainObject.Predmet.ProtustrankaFormatedWithAdressOIB>
    <izvorni_sadrzaj> Mala Ivana d.o.o., OIB 75749993163, Kurilovečka 172, 10410 Velika Gorica zastupanog po punomoćniku Ivana Stepanić</izvorni_sadrzaj>
    <derivirana_varijabla naziv="DomainObject.Predmet.ProtustrankaFormatedWithAdressOIB_1"> Mala Ivana d.o.o., OIB 75749993163, Kurilovečka 172, 10410 Velika Gorica zastupanog po punomoćniku Ivana Stepanić</derivirana_varijabla>
  </DomainObject.Predmet.ProtustrankaFormatedWithAdressOIB>
  <DomainObject.Predmet.ProtustrankaWithAdress>
    <izvorni_sadrzaj>Mala Ivana d.o.o. Kurilovečka 172, 10410 Velika Gorica</izvorni_sadrzaj>
    <derivirana_varijabla naziv="DomainObject.Predmet.ProtustrankaWithAdress_1">Mala Ivana d.o.o. Kurilovečka 172, 10410 Velika Gorica</derivirana_varijabla>
  </DomainObject.Predmet.ProtustrankaWithAdress>
  <DomainObject.Predmet.ProtustrankaWithAdressOIB>
    <izvorni_sadrzaj>Mala Ivana d.o.o., OIB 75749993163, Kurilovečka 172, 10410 Velika Gorica</izvorni_sadrzaj>
    <derivirana_varijabla naziv="DomainObject.Predmet.ProtustrankaWithAdressOIB_1">Mala Ivana d.o.o., OIB 75749993163, Kurilovečka 172, 10410 Velika Gorica</derivirana_varijabla>
  </DomainObject.Predmet.ProtustrankaWithAdressOIB>
  <DomainObject.Predmet.ProtustrankaNazivFormated>
    <izvorni_sadrzaj>Mala Ivana d.o.o.</izvorni_sadrzaj>
    <derivirana_varijabla naziv="DomainObject.Predmet.ProtustrankaNazivFormated_1">Mala Ivana d.o.o.</derivirana_varijabla>
  </DomainObject.Predmet.ProtustrankaNazivFormated>
  <DomainObject.Predmet.ProtustrankaNazivFormatedOIB>
    <izvorni_sadrzaj>Mala Ivana d.o.o., OIB 75749993163</izvorni_sadrzaj>
    <derivirana_varijabla naziv="DomainObject.Predmet.ProtustrankaNazivFormatedOIB_1">Mala Ivana d.o.o., OIB 75749993163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Mala Ivana d.o.o. zastupanog po punomoćniku Ivana Stepanić</item>
    </izvorni_sadrzaj>
    <derivirana_varijabla naziv="DomainObject.Predmet.ProtuStrankaListFormated_1">
      <item>Mala Ivana d.o.o. zastupanog po punomoćniku Ivana Stepanić</item>
    </derivirana_varijabla>
  </DomainObject.Predmet.ProtuStrankaListFormated>
  <DomainObject.Predmet.ProtuStrankaListFormatedOIB>
    <izvorni_sadrzaj>
      <item>Mala Ivana d.o.o., OIB 75749993163 zastupanog po punomoćniku Ivana Stepanić</item>
    </izvorni_sadrzaj>
    <derivirana_varijabla naziv="DomainObject.Predmet.ProtuStrankaListFormatedOIB_1">
      <item>Mala Ivana d.o.o., OIB 75749993163 zastupanog po punomoćniku Ivana Stepanić</item>
    </derivirana_varijabla>
  </DomainObject.Predmet.ProtuStrankaListFormatedOIB>
  <DomainObject.Predmet.ProtuStrankaListFormatedWithAdress>
    <izvorni_sadrzaj>
      <item>Mala Ivana d.o.o., Kurilovečka 172, 10410 Velika Gorica zastupanog po punomoćniku Ivana Stepanić</item>
    </izvorni_sadrzaj>
    <derivirana_varijabla naziv="DomainObject.Predmet.ProtuStrankaListFormatedWithAdress_1">
      <item>Mala Ivana d.o.o., Kurilovečka 172, 10410 Velika Gorica zastupanog po punomoćniku Ivana Stepanić</item>
    </derivirana_varijabla>
  </DomainObject.Predmet.ProtuStrankaListFormatedWithAdress>
  <DomainObject.Predmet.ProtuStrankaListFormatedWithAdressOIB>
    <izvorni_sadrzaj>
      <item>Mala Ivana d.o.o., OIB 75749993163, Kurilovečka 172, 10410 Velika Gorica zastupanog po punomoćniku Ivana Stepanić</item>
    </izvorni_sadrzaj>
    <derivirana_varijabla naziv="DomainObject.Predmet.ProtuStrankaListFormatedWithAdressOIB_1">
      <item>Mala Ivana d.o.o., OIB 75749993163, Kurilovečka 172, 10410 Velika Gorica zastupanog po punomoćniku Ivana Stepanić</item>
    </derivirana_varijabla>
  </DomainObject.Predmet.ProtuStrankaListFormatedWithAdressOIB>
  <DomainObject.Predmet.ProtuStrankaListNazivFormated>
    <izvorni_sadrzaj>
      <item>Mala Ivana d.o.o.</item>
    </izvorni_sadrzaj>
    <derivirana_varijabla naziv="DomainObject.Predmet.ProtuStrankaListNazivFormated_1">
      <item>Mala Ivana d.o.o.</item>
    </derivirana_varijabla>
  </DomainObject.Predmet.ProtuStrankaListNazivFormated>
  <DomainObject.Predmet.ProtuStrankaListNazivFormatedOIB>
    <izvorni_sadrzaj>
      <item>Mala Ivana d.o.o., OIB 75749993163</item>
    </izvorni_sadrzaj>
    <derivirana_varijabla naziv="DomainObject.Predmet.ProtuStrankaListNazivFormatedOIB_1">
      <item>Mala Ivana d.o.o., OIB 75749993163</item>
    </derivirana_varijabla>
  </DomainObject.Predmet.ProtuStrankaListNazivFormatedOIB>
  <DomainObject.Predmet.OstaliListFormated>
    <izvorni_sadrzaj>
      <item>Ivana Stepanić punomoćnik sudionika u postupku Mala Ivana d.o.o.</item>
    </izvorni_sadrzaj>
    <derivirana_varijabla naziv="DomainObject.Predmet.OstaliListFormated_1">
      <item>Ivana Stepanić punomoćnik sudionika u postupku Mala Ivana d.o.o.</item>
    </derivirana_varijabla>
  </DomainObject.Predmet.OstaliListFormated>
  <DomainObject.Predmet.OstaliListFormatedOIB>
    <izvorni_sadrzaj>
      <item>Ivana Stepanić, OIB 89060617576 punomoćnik sudionika u postupku Mala Ivana d.o.o.</item>
    </izvorni_sadrzaj>
    <derivirana_varijabla naziv="DomainObject.Predmet.OstaliListFormatedOIB_1">
      <item>Ivana Stepanić, OIB 89060617576 punomoćnik sudionika u postupku Mala Ivana d.o.o.</item>
    </derivirana_varijabla>
  </DomainObject.Predmet.OstaliListFormatedOIB>
  <DomainObject.Predmet.OstaliListFormatedWithAdress>
    <izvorni_sadrzaj>
      <item>Ivana Stepanić, Kurilovečka 172, 10410 Velika Gorica punomoćnik sudionika u postupku Mala Ivana d.o.o.</item>
    </izvorni_sadrzaj>
    <derivirana_varijabla naziv="DomainObject.Predmet.OstaliListFormatedWithAdress_1">
      <item>Ivana Stepanić, Kurilovečka 172, 10410 Velika Gorica punomoćnik sudionika u postupku Mala Ivana d.o.o.</item>
    </derivirana_varijabla>
  </DomainObject.Predmet.OstaliListFormatedWithAdress>
  <DomainObject.Predmet.OstaliListFormatedWithAdressOIB>
    <izvorni_sadrzaj>
      <item>Ivana Stepanić, OIB 89060617576, Kurilovečka 172, 10410 Velika Gorica punomoćnik sudionika u postupku Mala Ivana d.o.o.</item>
    </izvorni_sadrzaj>
    <derivirana_varijabla naziv="DomainObject.Predmet.OstaliListFormatedWithAdressOIB_1">
      <item>Ivana Stepanić, OIB 89060617576, Kurilovečka 172, 10410 Velika Gorica punomoćnik sudionika u postupku Mala Ivana d.o.o.</item>
    </derivirana_varijabla>
  </DomainObject.Predmet.OstaliListFormatedWithAdressOIB>
  <DomainObject.Predmet.OstaliListNazivFormated>
    <izvorni_sadrzaj>
      <item>Ivana Stepanić</item>
    </izvorni_sadrzaj>
    <derivirana_varijabla naziv="DomainObject.Predmet.OstaliListNazivFormated_1">
      <item>Ivana Stepanić</item>
    </derivirana_varijabla>
  </DomainObject.Predmet.OstaliListNazivFormated>
  <DomainObject.Predmet.OstaliListNazivFormatedOIB>
    <izvorni_sadrzaj>
      <item>Ivana Stepanić, OIB 89060617576</item>
    </izvorni_sadrzaj>
    <derivirana_varijabla naziv="DomainObject.Predmet.OstaliListNazivFormatedOIB_1">
      <item>Ivana Stepanić, OIB 89060617576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St-919/2016-4</izvorni_sadrzaj>
    <derivirana_varijabla naziv="DomainObject.PoslovniBrojDokumenta_1">St-919/2016-4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Mala Ivana d.o.o.</izvorni_sadrzaj>
    <derivirana_varijabla naziv="DomainObject.Predmet.ProtustrankaIDrugi_1">Mala Ivana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Mala Ivana d.o.o., OIB 75749993163, Kurilovečka 172, 10410 Velika Gorica</izvorni_sadrzaj>
    <derivirana_varijabla naziv="DomainObject.Predmet.ProtustrankaIDrugiAdressOIB_1">Mala Ivana d.o.o., OIB 75749993163, Kurilovečka 172,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Mala Ivana d.o.o.</item>
      <item>FINA Regionalni centar Zagreb</item>
      <item>Ivana Stepanić</item>
    </izvorni_sadrzaj>
    <derivirana_varijabla naziv="DomainObject.Predmet.SudioniciListNaziv_1">
      <item>Mala Ivana d.o.o.</item>
      <item>FINA Regionalni centar Zagreb</item>
      <item>Ivana Stepanić</item>
    </derivirana_varijabla>
  </DomainObject.Predmet.SudioniciListNaziv>
  <DomainObject.Predmet.SudioniciListAdressOIB>
    <izvorni_sadrzaj>
      <item>Mala Ivana d.o.o., OIB 75749993163, Kurilovečka 172,10410 Velika Gorica</item>
      <item>FINA Regionalni centar Zagreb, OIB 85821130368, Trg svibanjskih žrtava 1995. br. 1,10000 Zagreb</item>
      <item>Ivana Stepanić, OIB 89060617576, Kurilovečka 172,10410 Velika Gorica</item>
    </izvorni_sadrzaj>
    <derivirana_varijabla naziv="DomainObject.Predmet.SudioniciListAdressOIB_1">
      <item>Mala Ivana d.o.o., OIB 75749993163, Kurilovečka 172,10410 Velika Gorica</item>
      <item>FINA Regionalni centar Zagreb, OIB 85821130368, Trg svibanjskih žrtava 1995. br. 1,10000 Zagreb</item>
      <item>Ivana Stepanić, OIB 89060617576, Kurilovečka 172,10410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D101FA-D52C-4EA1-A865-836CCFE5BE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713</properties:Words>
  <properties:Characters>3844</properties:Characters>
  <properties:Lines>106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2017-01-18T06:42:00Z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St-919/2016-4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