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27c5" w14:paraId="69d27c5" w:rsidRDefault="00BC764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764E" w:rsidP="00BC764E" w:rsidR="00AE649C">
      <w:pPr>
        <w:pStyle w:val="NormaleSPIS"/>
        <w:spacing w:after="0"/>
      </w:pPr>
      <w:r>
        <w:t xml:space="preserve">         Republika Hrvatska</w:t>
      </w:r>
    </w:p>
    <w:p w:rsidRDefault="00BC764E" w:rsidP="00BC764E" w:rsidR="00BC764E">
      <w:pPr>
        <w:pStyle w:val="NormaleSPIS"/>
        <w:spacing w:after="0"/>
      </w:pPr>
      <w:r>
        <w:t xml:space="preserve">     Trgovački sud u Bjelovaru</w:t>
      </w:r>
    </w:p>
    <w:p w:rsidRDefault="00BC764E" w:rsidP="004F27AE" w:rsidR="00BC764E" w:rsidRPr="00B76F3C">
      <w:pPr>
        <w:pStyle w:val="NormaleSPIS"/>
      </w:pPr>
      <w:r>
        <w:t>Bjelovar, Šetalište dr.I.Lebovića 42.</w:t>
      </w:r>
    </w:p>
    <w:p w:rsidRDefault="00BC764E" w:rsidP="00BC764E" w:rsidR="00BC764E">
      <w:pPr>
        <w:jc w:val="right"/>
      </w:pPr>
      <w:r>
        <w:t>Poslovni broj:7 St-246/2017-106</w:t>
      </w:r>
    </w:p>
    <w:p w:rsidRDefault="00BC764E" w:rsidP="00BC764E" w:rsidR="00BC764E"/>
    <w:p w:rsidRDefault="00BC764E" w:rsidP="00BC764E" w:rsidR="00BC764E">
      <w:pPr>
        <w:jc w:val="center"/>
      </w:pPr>
      <w:r>
        <w:t>R E P U B L I K A   H R V A T S K A</w:t>
      </w:r>
    </w:p>
    <w:p w:rsidRDefault="00BC764E" w:rsidP="00BC764E" w:rsidR="00BC764E">
      <w:pPr>
        <w:spacing w:after="0"/>
        <w:jc w:val="center"/>
      </w:pPr>
    </w:p>
    <w:p w:rsidRDefault="00BC764E" w:rsidP="00BC764E" w:rsidR="00BC764E">
      <w:pPr>
        <w:jc w:val="center"/>
      </w:pPr>
      <w:r>
        <w:t>R J E Š E N J E</w:t>
      </w:r>
    </w:p>
    <w:p w:rsidRDefault="00BC764E" w:rsidP="00BC764E" w:rsidR="00BC764E">
      <w:pPr>
        <w:jc w:val="center"/>
      </w:pPr>
    </w:p>
    <w:p w:rsidRDefault="00BC764E" w:rsidP="00BC764E" w:rsidR="00BC764E">
      <w:pPr>
        <w:ind w:firstLine="720"/>
        <w:jc w:val="both"/>
      </w:pPr>
      <w:r>
        <w:t>Trgovački sud u Bjelovaru, po sucu Tomislavu Mrazović, u stečajnom postupku nad  TIM-GRADNJA d.o.o. za graditeljstvo, trgovinu i usluge u stečaju iz Zagreba, Ulica Lanište 15/B,  MBS 080510195, OIB 94579910350, 10. siječnja 2019.</w:t>
      </w:r>
    </w:p>
    <w:p w:rsidRDefault="00BC764E" w:rsidP="00BC764E" w:rsidR="00BC764E">
      <w:pPr>
        <w:jc w:val="center"/>
        <w:rPr>
          <w:b/>
        </w:rPr>
      </w:pPr>
      <w:r>
        <w:t>r i j e š i o   j e</w:t>
      </w:r>
    </w:p>
    <w:p w:rsidRDefault="00BC764E" w:rsidP="00BC764E" w:rsidR="00BC764E">
      <w:pPr>
        <w:ind w:firstLine="720"/>
        <w:jc w:val="both"/>
      </w:pPr>
      <w:r>
        <w:t xml:space="preserve">1.Iz cijene dobivene prodajom nekretnine, identifikator predmeta prodaje broj 5508 (identifikator nadmetanja broj 10457) upisane u zk.ul.br.10218, k.o.Stupnik i to čkbr.2346/6 zgrada Cvjetna ulica br.1 tlocrtne površine 78m2 i dvorište površine 320m2, ukupne površine 398m2, namiruju se : </w:t>
      </w:r>
    </w:p>
    <w:p w:rsidRDefault="00BC764E" w:rsidP="00BC764E" w:rsidR="00BC764E">
      <w:pPr>
        <w:jc w:val="both"/>
      </w:pPr>
      <w:r>
        <w:tab/>
        <w:t xml:space="preserve">-troškovi stečajnog postupka u iznosu od 124.542,00 kuna, </w:t>
      </w:r>
    </w:p>
    <w:p w:rsidRDefault="00BC764E" w:rsidP="00BC764E" w:rsidR="00BC764E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4542012929 u iznosu od 277.208,00 kuna.</w:t>
      </w:r>
    </w:p>
    <w:p w:rsidRDefault="00BC764E" w:rsidP="00BC764E" w:rsidR="00BC764E">
      <w:pPr>
        <w:jc w:val="both"/>
      </w:pPr>
      <w:r>
        <w:tab/>
        <w:t xml:space="preserve">2.Nalaže se Financijskoj agenciji, Regionalni centar Zagreb, Ulica grada Vukovara 70, da u roku 8 dana nakon pravomoćnosti ovog rješenja izvrši isplatu iznosa iz točke 1. izreke ovog rješenja sa posebnog računa Financijske agencije IBAN HR3323900011300028779 i sa posebnog računa Financijske agencije IBAN HR1123900011300028787 i to: </w:t>
      </w:r>
    </w:p>
    <w:p w:rsidRDefault="00BC764E" w:rsidP="00BC764E" w:rsidR="00BC764E">
      <w:pPr>
        <w:jc w:val="both"/>
      </w:pPr>
      <w:r>
        <w:tab/>
        <w:t xml:space="preserve">-iznosa od 124.542,00 kuna na račun stečajnog dužnika TIM-GRADNJA d.o.o. za graditeljstvo, trgovinu i usluge u stečaju iz Zagreba, Ulica Lanište 15/B, OIB 94579910350, zastupanog po stečajnom upravitelju Branku Valentiću iz Virovitice, Ferde Rusana 100, OIB 85378232573, na broj IBAN HR6924020061101100846160,  </w:t>
      </w:r>
    </w:p>
    <w:p w:rsidRDefault="00BC764E" w:rsidP="00BC764E" w:rsidR="00BC764E">
      <w:pPr>
        <w:jc w:val="both"/>
      </w:pPr>
      <w:r>
        <w:tab/>
        <w:t xml:space="preserve">-iznosa od 277.208,00 kuna na račun </w:t>
      </w:r>
      <w:proofErr w:type="spellStart"/>
      <w:r>
        <w:t>razlučnog</w:t>
      </w:r>
      <w:proofErr w:type="spellEnd"/>
      <w:r>
        <w:t xml:space="preserve"> vjerovnika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4542012929, na broj IBAN HR 7323300031172718980.</w:t>
      </w:r>
    </w:p>
    <w:p w:rsidRDefault="00BC764E" w:rsidP="00BC764E" w:rsidR="00BC764E">
      <w:pPr>
        <w:jc w:val="center"/>
      </w:pPr>
      <w:r>
        <w:t>Obrazloženje</w:t>
      </w:r>
    </w:p>
    <w:p w:rsidRDefault="00BC764E" w:rsidP="00BC764E" w:rsidR="00BC764E">
      <w:pPr>
        <w:jc w:val="both"/>
      </w:pPr>
      <w:r>
        <w:tab/>
        <w:t xml:space="preserve">U stečajnom postupku nad stečajnim dužnikom TIM-GRADNJA d.o.o. za graditeljstvo, trgovinu i usluge u stečaju iz Zagreba, Ulica Lanište 15/B, nakon što je Rješenje </w:t>
      </w:r>
    </w:p>
    <w:p w:rsidRDefault="00BC764E" w:rsidP="00BC764E" w:rsidR="00BC764E">
      <w:pPr>
        <w:spacing w:after="0"/>
        <w:jc w:val="center"/>
      </w:pPr>
      <w:r>
        <w:lastRenderedPageBreak/>
        <w:t>2</w:t>
      </w:r>
    </w:p>
    <w:p w:rsidRDefault="00BC764E" w:rsidP="00BC764E" w:rsidR="00BC764E">
      <w:pPr>
        <w:jc w:val="right"/>
      </w:pPr>
      <w:r>
        <w:t>Poslovni broj:7 St-246/2017-106</w:t>
      </w:r>
      <w:bookmarkStart w:name="_GoBack" w:id="0"/>
      <w:bookmarkEnd w:id="0"/>
    </w:p>
    <w:p w:rsidRDefault="00BC764E" w:rsidP="00BC764E" w:rsidR="00BC764E">
      <w:pPr>
        <w:jc w:val="both"/>
      </w:pPr>
      <w:r>
        <w:t xml:space="preserve">o dosudi nekretnine navedene u točki 1. izreke ovog rješenja postalo pravomoćno, sud je proveo diobno ročište na kojem je uvidom u zemljišno knjiži izvadak za nekretninu koja je bila predmet ove prodaje i uvidom u drugu dokumentaciju u ovom spisu, utvrdio da se iz cijene dobivene prodajom djelomično namiruje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 u iznosu od  277.208,00 kuna, obzirom da glavnica potraživanja ovog </w:t>
      </w:r>
      <w:proofErr w:type="spellStart"/>
      <w:r>
        <w:t>razlučnog</w:t>
      </w:r>
      <w:proofErr w:type="spellEnd"/>
      <w:r>
        <w:t xml:space="preserve"> vjerovnika po partiji kredita broj – 5100387744 iznosi 8.166.926,12 kuna, dok će u preostalom dijelu svog potraživanja ovaj </w:t>
      </w:r>
      <w:proofErr w:type="spellStart"/>
      <w:r>
        <w:t>razlučni</w:t>
      </w:r>
      <w:proofErr w:type="spellEnd"/>
      <w:r>
        <w:t xml:space="preserve"> vjerovnik ostati nenamiren. Sud je utvrdio da preostali </w:t>
      </w:r>
      <w:proofErr w:type="spellStart"/>
      <w:r>
        <w:t>razlučni</w:t>
      </w:r>
      <w:proofErr w:type="spellEnd"/>
      <w:r>
        <w:t xml:space="preserve"> vjerovnici nisu osporavali visinu utvrđene tražbine </w:t>
      </w:r>
      <w:proofErr w:type="spellStart"/>
      <w:r>
        <w:t>razlučnog</w:t>
      </w:r>
      <w:proofErr w:type="spellEnd"/>
      <w:r>
        <w:t xml:space="preserve"> vjerovnika APS DELTA S.A., niti njegovo pravo prvenstvenog reda namirenja, te da će tražbine osigurane </w:t>
      </w:r>
      <w:proofErr w:type="spellStart"/>
      <w:r>
        <w:t>razlučnim</w:t>
      </w:r>
      <w:proofErr w:type="spellEnd"/>
      <w:r>
        <w:t xml:space="preserve"> pravom preostalih </w:t>
      </w:r>
      <w:proofErr w:type="spellStart"/>
      <w:r>
        <w:t>razlučnih</w:t>
      </w:r>
      <w:proofErr w:type="spellEnd"/>
      <w:r>
        <w:t xml:space="preserve"> vjerovnika i dalje ostati u cijelosti nenamirene.</w:t>
      </w:r>
    </w:p>
    <w:p w:rsidRDefault="00BC764E" w:rsidP="00BC764E" w:rsidR="00BC764E">
      <w:pPr>
        <w:jc w:val="both"/>
      </w:pPr>
      <w:r>
        <w:tab/>
        <w:t xml:space="preserve">O troškovima stečajnog postupka sud je odlučio temeljem čl.253. i čl.254.Stečajnog zakona (NN broj  71/15 i 104/2017). Ti troškovi se sastoje od troškova unovčenja predmeta na kojima je postojalo </w:t>
      </w:r>
      <w:proofErr w:type="spellStart"/>
      <w:r>
        <w:t>razlučno</w:t>
      </w:r>
      <w:proofErr w:type="spellEnd"/>
      <w:r>
        <w:t xml:space="preserve"> pravo prema dostavljenom obračunu stečajnog upravitelja. </w:t>
      </w:r>
    </w:p>
    <w:p w:rsidRDefault="00BC764E" w:rsidP="00BC764E" w:rsidR="00BC764E">
      <w:pPr>
        <w:ind w:firstLine="720"/>
        <w:jc w:val="center"/>
      </w:pPr>
      <w:r>
        <w:t>Bjelovar 10. siječnja 2019.</w:t>
      </w:r>
    </w:p>
    <w:p w:rsidRDefault="00BC764E" w:rsidP="00BC764E" w:rsidR="00BC764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BC764E" w:rsidP="00BC764E" w:rsidR="00BC764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BC764E" w:rsidP="00BC764E" w:rsidR="00BC764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C764E" w:rsidP="00BC764E" w:rsidR="00BC764E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C764E" w:rsidP="00BC764E" w:rsidR="00BC764E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BC76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64E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34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St-246/2017-106</izvorni_sadrzaj>
    <derivirana_varijabla naziv="DomainObject.Oznaka_1">St-246/2017-106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St-246/2017-106</izvorni_sadrzaj>
    <derivirana_varijabla naziv="DomainObject.PoslovniBrojDokumenta_1">St-246/2017-106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EC906-A319-4387-8E03-4F1799677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3036</properties:Characters>
  <properties:Lines>60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St-246/2017-106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