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4c39" w14:paraId="6734c39" w:rsidRDefault="00B27DD1" w:rsidP="00910611" w:rsidR="00B27DD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27DD1" w:rsidP="00910611" w:rsidR="00B27DD1">
      <w:r>
        <w:rPr>
          <w:rFonts w:eastAsia="MS Mincho"/>
        </w:rPr>
        <w:t xml:space="preserve">  REPUBLIKA HRVATSKA</w:t>
      </w:r>
    </w:p>
    <w:p w:rsidRDefault="00B27DD1" w:rsidP="00910611" w:rsidR="00B27DD1">
      <w:r>
        <w:rPr>
          <w:rFonts w:eastAsia="MS Mincho"/>
        </w:rPr>
        <w:t>TRGOVAČKI SUD U RIJECI</w:t>
      </w:r>
    </w:p>
    <w:p w:rsidRDefault="00B27DD1" w:rsidR="00B27DD1" w:rsidRPr="00910611">
      <w:pPr>
        <w:rPr>
          <w:rFonts w:eastAsia="MS Mincho"/>
        </w:rPr>
      </w:pPr>
      <w:r>
        <w:rPr>
          <w:rFonts w:eastAsia="MS Mincho"/>
        </w:rPr>
        <w:t xml:space="preserve">      Rijeka, Zadarska 1 i 3</w:t>
      </w:r>
    </w:p>
    <w:p w:rsidRDefault="00B27DD1" w:rsidP="00910611" w:rsidR="00B27DD1"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ED15C5" w:rsidRPr="00ED15C5">
        <w:rPr>
          <w:rFonts w:cs="Arial"/>
          <w:b/>
        </w:rPr>
        <w:t>K. L. GAMA d. o. o. za građevinarstvo, Viškovo, Ronjgi 6, OIB 11068958409</w:t>
      </w:r>
      <w:r w:rsidR="00D72D03">
        <w:rPr>
          <w:rFonts w:cs="Arial"/>
          <w:b/>
        </w:rPr>
        <w:t>,</w:t>
      </w:r>
      <w:r w:rsidR="004C2AC0">
        <w:rPr>
          <w:rFonts w:cs="Arial"/>
          <w:b/>
        </w:rPr>
        <w:t xml:space="preserve"> </w:t>
      </w:r>
      <w:r w:rsidR="007F30F2" w:rsidRPr="007F30F2">
        <w:rPr>
          <w:rFonts w:cs="Arial"/>
        </w:rPr>
        <w:t xml:space="preserve">dana </w:t>
      </w:r>
      <w:r w:rsidR="00ED15C5">
        <w:rPr>
          <w:rFonts w:cs="Arial"/>
        </w:rPr>
        <w:t>25</w:t>
      </w:r>
      <w:r w:rsidR="00183BA5">
        <w:rPr>
          <w:rFonts w:cs="Arial"/>
        </w:rPr>
        <w:t>. svibnja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ED15C5" w:rsidRPr="00ED15C5">
        <w:rPr>
          <w:rFonts w:cs="Arial"/>
          <w:b/>
        </w:rPr>
        <w:t>K. L. GAMA d. o. o. za građevinarstvo, Viškovo, Ronjgi 6, OIB 11068958409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w:t>
      </w:r>
      <w:r w:rsidR="00ED15C5">
        <w:t>LIDIJI KRNJETA, Marčelji, Pogled 10, OIB 25543157596</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676B2F" w:rsidR="00676B2F">
      <w:pPr>
        <w:pStyle w:val="Odlomakpopisa"/>
      </w:pPr>
    </w:p>
    <w:p w:rsidRDefault="0025382A" w:rsidP="0025382A" w:rsidR="0025382A">
      <w:pPr>
        <w:ind w:left="1080"/>
        <w:jc w:val="both"/>
      </w:pP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69506C" w:rsidP="00BF24A6" w:rsidR="00BF24A6" w:rsidRPr="00BF24A6">
      <w:pPr>
        <w:jc w:val="center"/>
        <w:rPr>
          <w:b/>
          <w:bCs/>
        </w:rPr>
      </w:pPr>
      <w:r>
        <w:rPr>
          <w:b/>
          <w:bCs/>
        </w:rPr>
        <w:t>08</w:t>
      </w:r>
      <w:r w:rsidR="00367E18">
        <w:rPr>
          <w:b/>
          <w:bCs/>
        </w:rPr>
        <w:t xml:space="preserve">. </w:t>
      </w:r>
      <w:r w:rsidR="00ED15C5">
        <w:rPr>
          <w:b/>
          <w:bCs/>
        </w:rPr>
        <w:t>rujna</w:t>
      </w:r>
      <w:r w:rsidR="00BF24A6" w:rsidRPr="00BF24A6">
        <w:rPr>
          <w:b/>
          <w:bCs/>
        </w:rPr>
        <w:t xml:space="preserve"> 201</w:t>
      </w:r>
      <w:r w:rsidR="002A6B0C">
        <w:rPr>
          <w:b/>
          <w:bCs/>
        </w:rPr>
        <w:t>6</w:t>
      </w:r>
      <w:r w:rsidR="00367E18">
        <w:rPr>
          <w:b/>
          <w:bCs/>
        </w:rPr>
        <w:t xml:space="preserve">. godine u </w:t>
      </w:r>
      <w:r>
        <w:rPr>
          <w:b/>
          <w:bCs/>
        </w:rPr>
        <w:t>10</w:t>
      </w:r>
      <w:r w:rsidR="00BF24A6" w:rsidRPr="00BF24A6">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69506C">
        <w:t>08. ožujka</w:t>
      </w:r>
      <w:r w:rsidR="00727D2D">
        <w:t xml:space="preserve"> 201</w:t>
      </w:r>
      <w:r w:rsidR="00676B2F">
        <w:t>6</w:t>
      </w:r>
      <w:r w:rsidR="00727D2D">
        <w:t xml:space="preserve">. godine prijedlog za otvaranje stečajnog postupka nad dužnikom </w:t>
      </w:r>
      <w:r w:rsidR="00ED15C5" w:rsidRPr="00ED15C5">
        <w:t>K. L. GAMA d. o. o. za građevinarstvo, Viškovo, Ronjgi 6, OIB 11068958409</w:t>
      </w:r>
      <w:r w:rsidR="002C7B6B" w:rsidRPr="002C7B6B">
        <w:t xml:space="preserve"> </w:t>
      </w:r>
      <w:r w:rsidR="00727D2D">
        <w:t xml:space="preserve">(dalje: dužnik) temeljem čl.110. st.1. Stečajnog zakona (NN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69506C">
      <w:pPr>
        <w:jc w:val="both"/>
      </w:pPr>
      <w:r>
        <w:tab/>
        <w:t>Predlagatelj je u prijedlogu naveo da</w:t>
      </w:r>
      <w:r w:rsidR="00533014">
        <w:t xml:space="preserve"> dužnik </w:t>
      </w:r>
      <w:r w:rsidR="00695DB0">
        <w:t xml:space="preserve">na dan </w:t>
      </w:r>
      <w:r w:rsidR="0069506C">
        <w:t>01. rujna 2015</w:t>
      </w:r>
      <w:r>
        <w:t xml:space="preserve">. godine u Očevidniku redoslijeda osnova za plaćanje ima evidentirane neizvršene osnove za plaćanje u </w:t>
      </w:r>
      <w:r w:rsidR="00036499">
        <w:t xml:space="preserve">neprekinutom razdoblju od </w:t>
      </w:r>
      <w:r w:rsidR="0069506C">
        <w:t>272</w:t>
      </w:r>
      <w:r w:rsidR="00036499">
        <w:t xml:space="preserve"> dana u </w:t>
      </w:r>
      <w:r>
        <w:t xml:space="preserve">ukupnom iznosu od </w:t>
      </w:r>
      <w:r w:rsidR="0069506C">
        <w:t>611.546,72</w:t>
      </w:r>
      <w:r>
        <w:t xml:space="preserve"> kn u koji iznos je uračunata i kamata i naknada Financijske agencije za provedbe ovrhe, da dužnik ima </w:t>
      </w:r>
      <w:r w:rsidR="0069506C">
        <w:t>jednog</w:t>
      </w:r>
      <w:r>
        <w:t xml:space="preserve"> zaposlen</w:t>
      </w:r>
      <w:r w:rsidR="000E125D">
        <w:t>ika</w:t>
      </w:r>
      <w:r w:rsidR="0069506C">
        <w:t xml:space="preserve">. </w:t>
      </w:r>
    </w:p>
    <w:p w:rsidRDefault="0069506C" w:rsidP="007F30F2" w:rsidR="0069506C">
      <w:pPr>
        <w:jc w:val="both"/>
      </w:pPr>
      <w:r w:rsidRPr="0069506C">
        <w:tab/>
        <w:t xml:space="preserve">Predlagatelj je dostavio sudu Potvrdu  od 20. svibnja 2016. godine iz koje proizlazi da dužnik na dan 20. svibnja 2016. godine ima evidentirano </w:t>
      </w:r>
      <w:r>
        <w:t>533</w:t>
      </w:r>
      <w:r w:rsidRPr="0069506C">
        <w:t xml:space="preserve"> dana neprekidne blokade zbog nepodmirenih osnova za plaćanje evidentiranih u Očevidniku redoslijeda za plaćanje. Nepodmirene obveze na dan 2</w:t>
      </w:r>
      <w:r>
        <w:t xml:space="preserve">0. svibnja 2016. godine iznose 1.015.372,48 </w:t>
      </w:r>
      <w:r w:rsidRPr="0069506C">
        <w:t xml:space="preserve">kn.  </w:t>
      </w:r>
      <w:r w:rsidR="004C57B3">
        <w:tab/>
      </w:r>
    </w:p>
    <w:p w:rsidRDefault="0069506C" w:rsidP="007F30F2" w:rsidR="004C57B3">
      <w:pPr>
        <w:jc w:val="both"/>
      </w:pPr>
      <w:r>
        <w:tab/>
      </w:r>
      <w:r w:rsidR="004C57B3">
        <w:t>Stoga je temeljem odredbe čl.</w:t>
      </w:r>
      <w:r w:rsidR="00537A36">
        <w:t>115</w:t>
      </w:r>
      <w:r w:rsidR="004C57B3">
        <w:t>.</w:t>
      </w:r>
      <w:r w:rsidR="00537A36">
        <w:t xml:space="preserve"> st.1. i 2. SZ</w:t>
      </w:r>
      <w:r w:rsidR="004C57B3">
        <w:t xml:space="preserve"> valjalo donijeti rješenje o pokretanju prethodnog postupka radi utvrđivanja </w:t>
      </w:r>
      <w:r w:rsidR="00537A36">
        <w:t>pretpostavki</w:t>
      </w:r>
      <w:r w:rsidR="004C57B3">
        <w:t xml:space="preserve"> za otvaranje stečajnog postupka nad dužnikom</w:t>
      </w:r>
      <w:r w:rsidR="00533014">
        <w:t xml:space="preserve"> i riješiti kao u izreci rješenja</w:t>
      </w:r>
      <w:r w:rsidR="004C57B3">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533014" w:rsidP="007F30F2" w:rsidR="00533014">
      <w:pPr>
        <w:jc w:val="both"/>
      </w:pP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ED15C5">
        <w:rPr>
          <w:b/>
        </w:rPr>
        <w:t>25</w:t>
      </w:r>
      <w:r w:rsidR="00183BA5">
        <w:rPr>
          <w:b/>
        </w:rPr>
        <w:t>. svibnja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69506C">
        <w:rPr>
          <w:sz w:val="20"/>
          <w:szCs w:val="20"/>
        </w:rPr>
        <w:t xml:space="preserve">Lidija Krnjeta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9506C">
        <w:rPr>
          <w:sz w:val="20"/>
          <w:szCs w:val="20"/>
        </w:rPr>
        <w:t>25</w:t>
      </w:r>
      <w:r w:rsidR="00183BA5">
        <w:rPr>
          <w:sz w:val="20"/>
          <w:szCs w:val="20"/>
        </w:rPr>
        <w:t>.5</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7DD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D15C5">
      <w:t>618</w:t>
    </w:r>
    <w:r w:rsidR="00AA2EB0">
      <w:t>/2016-</w:t>
    </w:r>
    <w:r w:rsidR="00ED15C5">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56458"/>
    <w:rsid w:val="00573792"/>
    <w:rsid w:val="005B2106"/>
    <w:rsid w:val="005F6BB1"/>
    <w:rsid w:val="0061436B"/>
    <w:rsid w:val="00676B2F"/>
    <w:rsid w:val="00683C57"/>
    <w:rsid w:val="0069506C"/>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75807"/>
    <w:rsid w:val="008818D0"/>
    <w:rsid w:val="008A3D3F"/>
    <w:rsid w:val="008C71B5"/>
    <w:rsid w:val="008E181E"/>
    <w:rsid w:val="008F49F6"/>
    <w:rsid w:val="00945219"/>
    <w:rsid w:val="00985159"/>
    <w:rsid w:val="009B219F"/>
    <w:rsid w:val="009B744A"/>
    <w:rsid w:val="009F2A16"/>
    <w:rsid w:val="00A46343"/>
    <w:rsid w:val="00A63D14"/>
    <w:rsid w:val="00AA2EB0"/>
    <w:rsid w:val="00B1315C"/>
    <w:rsid w:val="00B27DD1"/>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5F77"/>
    <w:rsid w:val="00ED15C5"/>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27DD1"/>
    <w:rPr>
      <w:color w:val="808080"/>
      <w:bdr w:space="0" w:sz="0" w:color="auto" w:val="none"/>
      <w:shd w:fill="auto" w:color="auto" w:val="clear"/>
    </w:rPr>
  </w:style>
  <w:style w:customStyle="true" w:styleId="eSPISCCParagraphDefaultFont" w:type="character">
    <w:name w:val="eSPIS_CC_Paragraph Default Font"/>
    <w:basedOn w:val="Zadanifontodlomka"/>
    <w:rsid w:val="00B27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7DD1"/>
    <w:rPr>
      <w:bdr w:space="0" w:sz="0" w:color="auto" w:val="none"/>
      <w:shd w:fill="FFFFCC" w:color="auto" w:val="clear"/>
      <w:lang w:val="hr-HR"/>
    </w:rPr>
  </w:style>
  <w:style w:customStyle="true" w:styleId="PozadinaSvijetloCrvena" w:type="character">
    <w:name w:val="Pozadina_SvijetloCrvena"/>
    <w:basedOn w:val="eSPISCCParagraphDefaultFont"/>
    <w:rsid w:val="00B27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7D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27DD1"/>
    <w:rPr>
      <w:color w:val="808080"/>
      <w:bdr w:color="auto" w:space="0" w:sz="0" w:val="none"/>
      <w:shd w:color="auto" w:fill="auto" w:val="clear"/>
    </w:rPr>
  </w:style>
  <w:style w:customStyle="1" w:styleId="eSPISCCParagraphDefaultFont" w:type="character">
    <w:name w:val="eSPIS_CC_Paragraph Default Font"/>
    <w:basedOn w:val="Zadanifontodlomka"/>
    <w:rsid w:val="00B27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7DD1"/>
    <w:rPr>
      <w:bdr w:color="auto" w:space="0" w:sz="0" w:val="none"/>
      <w:shd w:color="auto" w:fill="FFFFCC" w:val="clear"/>
      <w:lang w:val="hr-HR"/>
    </w:rPr>
  </w:style>
  <w:style w:customStyle="1" w:styleId="PozadinaSvijetloCrvena" w:type="character">
    <w:name w:val="Pozadina_SvijetloCrvena"/>
    <w:basedOn w:val="eSPISCCParagraphDefaultFont"/>
    <w:rsid w:val="00B27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7D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St-618/2016</izvorni_sadrzaj>
    <derivirana_varijabla naziv="DomainObject.Predmet.OznakaBroj_1">St-618/2016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 GAMA d.o.o.</izvorni_sadrzaj>
    <derivirana_varijabla naziv="DomainObject.Predmet.ProtustrankaFormated_1">  K.L. GAMA d.o.o.</derivirana_varijabla>
  </DomainObject.Predmet.ProtustrankaFormated>
  <DomainObject.Predmet.ProtustrankaFormatedOIB>
    <izvorni_sadrzaj>  K.L. GAMA d.o.o., OIB 11068958409</izvorni_sadrzaj>
    <derivirana_varijabla naziv="DomainObject.Predmet.ProtustrankaFormatedOIB_1">  K.L. GAMA d.o.o., OIB 11068958409</derivirana_varijabla>
  </DomainObject.Predmet.ProtustrankaFormatedOIB>
  <DomainObject.Predmet.ProtustrankaFormatedWithAdress>
    <izvorni_sadrzaj> K.L. GAMA d.o.o., Ronjgi 6, 51216 Viškovo</izvorni_sadrzaj>
    <derivirana_varijabla naziv="DomainObject.Predmet.ProtustrankaFormatedWithAdress_1"> K.L. GAMA d.o.o., Ronjgi 6, 51216 Viškovo</derivirana_varijabla>
  </DomainObject.Predmet.ProtustrankaFormatedWithAdress>
  <DomainObject.Predmet.ProtustrankaFormatedWithAdressOIB>
    <izvorni_sadrzaj> K.L. GAMA d.o.o., OIB 11068958409, Ronjgi 6, 51216 Viškovo</izvorni_sadrzaj>
    <derivirana_varijabla naziv="DomainObject.Predmet.ProtustrankaFormatedWithAdressOIB_1"> K.L. GAMA d.o.o., OIB 11068958409, Ronjgi 6, 51216 Viškovo</derivirana_varijabla>
  </DomainObject.Predmet.ProtustrankaFormatedWithAdressOIB>
  <DomainObject.Predmet.ProtustrankaWithAdress>
    <izvorni_sadrzaj>K.L. GAMA d.o.o. Ronjgi 6, 51216 Viškovo</izvorni_sadrzaj>
    <derivirana_varijabla naziv="DomainObject.Predmet.ProtustrankaWithAdress_1">K.L. GAMA d.o.o. Ronjgi 6, 51216 Viškovo</derivirana_varijabla>
  </DomainObject.Predmet.ProtustrankaWithAdress>
  <DomainObject.Predmet.ProtustrankaWithAdressOIB>
    <izvorni_sadrzaj>K.L. GAMA d.o.o., OIB 11068958409, Ronjgi 6, 51216 Viškovo</izvorni_sadrzaj>
    <derivirana_varijabla naziv="DomainObject.Predmet.ProtustrankaWithAdressOIB_1">K.L. GAMA d.o.o., OIB 11068958409, Ronjgi 6, 51216 Viškovo</derivirana_varijabla>
  </DomainObject.Predmet.ProtustrankaWithAdressOIB>
  <DomainObject.Predmet.ProtustrankaNazivFormated>
    <izvorni_sadrzaj>K.L. GAMA d.o.o.</izvorni_sadrzaj>
    <derivirana_varijabla naziv="DomainObject.Predmet.ProtustrankaNazivFormated_1">K.L. GAMA d.o.o.</derivirana_varijabla>
  </DomainObject.Predmet.ProtustrankaNazivFormated>
  <DomainObject.Predmet.ProtustrankaNazivFormatedOIB>
    <izvorni_sadrzaj>K.L. GAMA d.o.o., OIB 11068958409</izvorni_sadrzaj>
    <derivirana_varijabla naziv="DomainObject.Predmet.ProtustrankaNazivFormatedOIB_1">K.L. GAMA d.o.o., OIB 11068958409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K.L. GAMA d.o.o.</item>
    </izvorni_sadrzaj>
    <derivirana_varijabla naziv="DomainObject.Predmet.ProtuStrankaListFormated_1">
      <item>K.L. GAMA d.o.o.</item>
    </derivirana_varijabla>
  </DomainObject.Predmet.ProtuStrankaListFormated>
  <DomainObject.Predmet.ProtuStrankaListFormatedOIB>
    <izvorni_sadrzaj>
      <item>K.L. GAMA d.o.o., OIB 11068958409</item>
    </izvorni_sadrzaj>
    <derivirana_varijabla naziv="DomainObject.Predmet.ProtuStrankaListFormatedOIB_1">
      <item>K.L. GAMA d.o.o., OIB 11068958409</item>
    </derivirana_varijabla>
  </DomainObject.Predmet.ProtuStrankaListFormatedOIB>
  <DomainObject.Predmet.ProtuStrankaListFormatedWithAdress>
    <izvorni_sadrzaj>
      <item>K.L. GAMA d.o.o., Ronjgi 6, 51216 Viškovo</item>
    </izvorni_sadrzaj>
    <derivirana_varijabla naziv="DomainObject.Predmet.ProtuStrankaListFormatedWithAdress_1">
      <item>K.L. GAMA d.o.o., Ronjgi 6, 51216 Viškovo</item>
    </derivirana_varijabla>
  </DomainObject.Predmet.ProtuStrankaListFormatedWithAdress>
  <DomainObject.Predmet.ProtuStrankaListFormatedWithAdressOIB>
    <izvorni_sadrzaj>
      <item>K.L. GAMA d.o.o., OIB 11068958409, Ronjgi 6, 51216 Viškovo</item>
    </izvorni_sadrzaj>
    <derivirana_varijabla naziv="DomainObject.Predmet.ProtuStrankaListFormatedWithAdressOIB_1">
      <item>K.L. GAMA d.o.o., OIB 11068958409, Ronjgi 6, 51216 Viškovo</item>
    </derivirana_varijabla>
  </DomainObject.Predmet.ProtuStrankaListFormatedWithAdressOIB>
  <DomainObject.Predmet.ProtuStrankaListNazivFormated>
    <izvorni_sadrzaj>
      <item>K.L. GAMA d.o.o.</item>
    </izvorni_sadrzaj>
    <derivirana_varijabla naziv="DomainObject.Predmet.ProtuStrankaListNazivFormated_1">
      <item>K.L. GAMA d.o.o.</item>
    </derivirana_varijabla>
  </DomainObject.Predmet.ProtuStrankaListNazivFormated>
  <DomainObject.Predmet.ProtuStrankaListNazivFormatedOIB>
    <izvorni_sadrzaj>
      <item>K.L. GAMA d.o.o., OIB 11068958409</item>
    </izvorni_sadrzaj>
    <derivirana_varijabla naziv="DomainObject.Predmet.ProtuStrankaListNazivFormatedOIB_1">
      <item>K.L. GAMA d.o.o., OIB 11068958409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K.L. GAMA d.o.o.</izvorni_sadrzaj>
    <derivirana_varijabla naziv="DomainObject.Predmet.ProtustrankaIDrugi_1">K.L. GAMA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K.L. GAMA d.o.o., OIB 11068958409, Ronjgi 6, 51216 Viškovo</izvorni_sadrzaj>
    <derivirana_varijabla naziv="DomainObject.Predmet.ProtustrankaIDrugiAdressOIB_1">K.L. GAMA d.o.o., OIB 11068958409, Ronjgi 6,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K.L. GAMA d.o.o.</item>
    </izvorni_sadrzaj>
    <derivirana_varijabla naziv="DomainObject.Predmet.SudioniciListNaziv_1">
      <item>FINA Rijeka</item>
      <item>K.L. GAMA d.o.o.</item>
    </derivirana_varijabla>
  </DomainObject.Predmet.SudioniciListNaziv>
  <DomainObject.Predmet.SudioniciListAdressOIB>
    <izvorni_sadrzaj>
      <item>FINA Rijeka, OIB 85821130368, Frana Kurelca 8,51000 Rijeka</item>
      <item>K.L. GAMA d.o.o., OIB 11068958409, Ronjgi 6,51216 Viškovo</item>
    </izvorni_sadrzaj>
    <derivirana_varijabla naziv="DomainObject.Predmet.SudioniciListAdressOIB_1">
      <item>FINA Rijeka, OIB 85821130368, Frana Kurelca 8,51000 Rijeka</item>
      <item>K.L. GAMA d.o.o., OIB 11068958409, Ronjgi 6,51216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11068958409</item>
    </izvorni_sadrzaj>
    <derivirana_varijabla naziv="DomainObject.Predmet.SudioniciListNazivOIB_1">
      <item>, OIB 85821130368</item>
      <item>, OIB 11068958409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8F0380-B46E-49CE-B290-901E0D16E9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847</properties:Words>
  <properties:Characters>4487</properties:Characters>
  <properties:Lines>125</properties:Lines>
  <properties:Paragraphs>50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2016-05-25T12:13:00Z</dcterms:created>
  <dc:creator>stecaj</dc:creator>
  <cp:lastModifiedBy>Jasna Radulović</cp:lastModifiedBy>
  <cp:lastPrinted>2016-05-25T12:13:00Z</cp:lastPrinted>
  <dcterms:modified xmlns:xsi="http://www.w3.org/2001/XMLSchema-instance" xsi:type="dcterms:W3CDTF">2016-05-25T12:20:00Z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