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5254" w14:paraId="3495254" w:rsidRDefault="00BE795E" w:rsidP="00674286" w:rsidR="00BE795E">
      <w:pPr>
        <w:jc w:val="both"/>
        <w15:collapsed w:val="false"/>
      </w:pPr>
      <w:bookmarkStart w:name="_GoBack" w:id="0"/>
      <w:bookmarkEnd w:id="0"/>
    </w:p>
    <w:p w:rsidRDefault="00BE795E" w:rsidP="00674286" w:rsidR="00BE795E">
      <w:pPr>
        <w:jc w:val="both"/>
      </w:pPr>
      <w:r>
        <w:t xml:space="preserve">   </w:t>
      </w:r>
      <w:r w:rsidR="004F3AB8">
        <w:t xml:space="preserve">         </w:t>
      </w:r>
      <w:r w:rsidR="004F3AB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E795E" w:rsidP="00674286" w:rsidR="00BE795E">
      <w:pPr>
        <w:jc w:val="both"/>
      </w:pPr>
      <w:r>
        <w:t>REPUBLIKA HRVATSKA</w:t>
      </w:r>
    </w:p>
    <w:p w:rsidRDefault="00BE795E" w:rsidP="00674286" w:rsidR="00BE795E">
      <w:pPr>
        <w:jc w:val="both"/>
      </w:pPr>
      <w:r>
        <w:t>Trgovački sud u Zagrebu</w:t>
      </w:r>
    </w:p>
    <w:p w:rsidRDefault="00BE795E" w:rsidP="00674286" w:rsidR="00BE795E">
      <w:pPr>
        <w:jc w:val="both"/>
      </w:pPr>
      <w:r>
        <w:t>Zagreb, Amruševa 2/II</w:t>
      </w:r>
    </w:p>
    <w:p w:rsidRDefault="00BE795E" w:rsidP="00674286" w:rsidR="00BE795E">
      <w:pPr>
        <w:jc w:val="both"/>
      </w:pPr>
    </w:p>
    <w:p w:rsidRDefault="00BE795E" w:rsidP="00674286" w:rsidR="006742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St-2927/2018 </w:t>
      </w:r>
    </w:p>
    <w:p w:rsidRDefault="00A2656B" w:rsidP="00674286" w:rsidR="00BE795E">
      <w:pPr>
        <w:jc w:val="both"/>
      </w:pPr>
      <w:r>
        <w:tab/>
      </w:r>
      <w:r>
        <w:tab/>
        <w:t xml:space="preserve">    </w:t>
      </w:r>
      <w:r w:rsidR="00BE795E">
        <w:t xml:space="preserve">       </w:t>
      </w:r>
    </w:p>
    <w:p w:rsidRDefault="00BE795E" w:rsidP="00674286" w:rsidR="00BE795E">
      <w:pPr>
        <w:ind w:firstLine="708" w:left="2124"/>
        <w:jc w:val="both"/>
      </w:pPr>
      <w:r>
        <w:t xml:space="preserve">R E P U B L I K A   H R V A T S K A </w:t>
      </w:r>
    </w:p>
    <w:p w:rsidRDefault="00BE795E" w:rsidP="00674286" w:rsidR="00BE79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E795E" w:rsidP="00674286" w:rsidR="00BE795E">
      <w:pPr>
        <w:ind w:firstLine="708" w:left="2832"/>
        <w:jc w:val="both"/>
      </w:pPr>
      <w:r>
        <w:t>Z A K L J U Č A K</w:t>
      </w:r>
    </w:p>
    <w:p w:rsidRDefault="00BE795E" w:rsidP="00674286" w:rsidR="00BE795E">
      <w:pPr>
        <w:jc w:val="both"/>
      </w:pPr>
      <w:r>
        <w:tab/>
      </w: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OIB: 85821130368, za otvaranje stečajnog postupka nad dužnikom EKO SEVER proizvodnja d.o.o., OIB 04289266414, Zagreb, Vukomerečka cesta 4, 20. veljače 2019.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</w:p>
    <w:p w:rsidRDefault="00BE795E" w:rsidP="00674286" w:rsidR="00BE795E">
      <w:pPr>
        <w:ind w:left="3540"/>
        <w:jc w:val="both"/>
      </w:pPr>
      <w:r>
        <w:t>z a k lj u č i o  j e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>I.</w:t>
      </w:r>
      <w:r w:rsidR="00195C3C">
        <w:t xml:space="preserve"> </w:t>
      </w:r>
      <w:r>
        <w:t>Zakazuje se ročište radi očitovanja o prijedlogu za otvaranje stečajnog postupka za dan 23. svibnja 2019. u 9,00 sati u zgradi Trgovačkog suda u Zagrebu, Petrinjska 8, soba broj 27/I kat – (dvorišna zgrada), na koje ročište se dostavom ovog zaključka pozivaju:</w:t>
      </w:r>
    </w:p>
    <w:p w:rsidRDefault="00674286" w:rsidP="00674286" w:rsidR="00BE795E">
      <w:pPr>
        <w:jc w:val="both"/>
      </w:pPr>
      <w:r>
        <w:t>- predlagatelj</w:t>
      </w:r>
    </w:p>
    <w:p w:rsidRDefault="00BE795E" w:rsidP="00674286" w:rsidR="00BE795E">
      <w:pPr>
        <w:jc w:val="both"/>
      </w:pPr>
      <w:r>
        <w:t>- pravn</w:t>
      </w:r>
      <w:r w:rsidR="00674286">
        <w:t>e</w:t>
      </w:r>
      <w:r>
        <w:t xml:space="preserve"> osob</w:t>
      </w:r>
      <w:r w:rsidR="00674286">
        <w:t>e</w:t>
      </w:r>
      <w:r w:rsidR="001E1E68">
        <w:t xml:space="preserve"> ovlaštene</w:t>
      </w:r>
      <w:r>
        <w:t xml:space="preserve"> za obavljanje poslova platnog prometa dužnika.</w:t>
      </w:r>
    </w:p>
    <w:p w:rsidRDefault="00BE795E" w:rsidP="00674286" w:rsidR="00BE795E">
      <w:pPr>
        <w:jc w:val="both"/>
      </w:pPr>
    </w:p>
    <w:p w:rsidRDefault="00BE795E" w:rsidP="00674286" w:rsidR="00BE795E">
      <w:pPr>
        <w:ind w:firstLine="708"/>
        <w:jc w:val="both"/>
      </w:pPr>
      <w:r>
        <w:t xml:space="preserve">II. Pozvane osobe mogu se o prijedlogu i pisano očitovati. 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  <w:r>
        <w:t xml:space="preserve">                       </w:t>
      </w:r>
      <w:r w:rsidR="00674286">
        <w:t xml:space="preserve">                     </w:t>
      </w:r>
      <w:r>
        <w:t xml:space="preserve">U Zagrebu </w:t>
      </w:r>
      <w:r w:rsidR="00674286">
        <w:t>20. veljače</w:t>
      </w:r>
      <w:r>
        <w:t xml:space="preserve"> 2019.</w:t>
      </w:r>
    </w:p>
    <w:p w:rsidRDefault="00BE795E" w:rsidP="00674286" w:rsidR="00BE79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74286" w:rsidP="00674286" w:rsidR="00BE79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BE795E" w:rsidP="00674286" w:rsidR="00BE795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BE795E" w:rsidP="00674286" w:rsidR="00BE795E">
      <w:pPr>
        <w:jc w:val="both"/>
      </w:pPr>
    </w:p>
    <w:p w:rsidRDefault="00BE795E" w:rsidP="00674286" w:rsidR="00BE795E">
      <w:pPr>
        <w:jc w:val="both"/>
      </w:pPr>
      <w:r>
        <w:t>Uputa o pravnom lijeku:</w:t>
      </w:r>
    </w:p>
    <w:p w:rsidRDefault="00BE795E" w:rsidP="00674286" w:rsidR="00BE795E">
      <w:pPr>
        <w:jc w:val="both"/>
      </w:pPr>
      <w:r>
        <w:t>Protiv zaključka nije dopušten pravni lijek (čl. 19. st. 7. SZ).</w:t>
      </w:r>
    </w:p>
    <w:p w:rsidRDefault="00BE795E" w:rsidP="00674286" w:rsidR="00BE795E">
      <w:pPr>
        <w:jc w:val="both"/>
      </w:pPr>
    </w:p>
    <w:p w:rsidRDefault="00B96B6A" w:rsidP="00674286" w:rsidR="00BE795E">
      <w:pPr>
        <w:ind w:firstLine="708" w:left="5664"/>
        <w:jc w:val="both"/>
      </w:pPr>
      <w:r>
        <w:t xml:space="preserve">          </w:t>
      </w:r>
      <w:r w:rsidR="00674286">
        <w:t>Za točnost otpravka</w:t>
      </w:r>
    </w:p>
    <w:p w:rsidRDefault="00B96B6A" w:rsidP="00674286" w:rsidR="00BE795E">
      <w:pPr>
        <w:ind w:firstLine="708" w:left="5664"/>
        <w:jc w:val="both"/>
      </w:pPr>
      <w:r>
        <w:t xml:space="preserve">             </w:t>
      </w:r>
      <w:r w:rsidR="00BE795E">
        <w:t>Katarina Franjić</w:t>
      </w:r>
    </w:p>
    <w:p w:rsidRDefault="00BE795E" w:rsidP="00674286" w:rsidR="00BE795E">
      <w:pPr>
        <w:jc w:val="both"/>
      </w:pPr>
    </w:p>
    <w:p w:rsidRDefault="00585614" w:rsidP="00674286" w:rsidR="00585614">
      <w:pPr>
        <w:jc w:val="both"/>
      </w:pPr>
    </w:p>
    <w:sectPr w:rsidR="005856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862DE"/>
    <w:multiLevelType w:val="hybridMultilevel"/>
    <w:tmpl w:val="5EAE8C02"/>
    <w:lvl w:tplc="7B8624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64A"/>
    <w:rsid w:val="0016064A"/>
    <w:rsid w:val="00195C3C"/>
    <w:rsid w:val="001E1E68"/>
    <w:rsid w:val="00374ABF"/>
    <w:rsid w:val="004F3AB8"/>
    <w:rsid w:val="00585614"/>
    <w:rsid w:val="00674286"/>
    <w:rsid w:val="00A2656B"/>
    <w:rsid w:val="00B96B6A"/>
    <w:rsid w:val="00BE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7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3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A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A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A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A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A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E7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3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A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A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A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A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A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St-2927/2018</izvorni_sadrzaj>
    <derivirana_varijabla naziv="DomainObject.Predmet.OznakaBroj_1">St-2927/2018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SEVER proizvodnja d.o.o. zastupanog po punomoćniku Mario Sever; Alemka Šodan</izvorni_sadrzaj>
    <derivirana_varijabla naziv="DomainObject.Predmet.ProtustrankaFormated_1">  EKO SEVER proizvodnja d.o.o. zastupanog po punomoćniku Mario Sever; Alemka Šodan</derivirana_varijabla>
  </DomainObject.Predmet.ProtustrankaFormated>
  <DomainObject.Predmet.ProtustrankaFormatedOIB>
    <izvorni_sadrzaj>  EKO SEVER proizvodnja d.o.o., OIB 04289266414 zastupanog po punomoćniku Mario Sever; Alemka Šodan</izvorni_sadrzaj>
    <derivirana_varijabla naziv="DomainObject.Predmet.ProtustrankaFormatedOIB_1">  EKO SEVER proizvodnja d.o.o., OIB 04289266414 zastupanog po punomoćniku Mario Sever; Alemka Šodan</derivirana_varijabla>
  </DomainObject.Predmet.ProtustrankaFormatedOIB>
  <DomainObject.Predmet.ProtustrankaFormatedWithAdress>
    <izvorni_sadrzaj> EKO SEVER proizvodnja d.o.o., Vukomerečka cesta 4, 10000 Zagreb zastupanog po punomoćniku Mario Sever; Alemka Šodan</izvorni_sadrzaj>
    <derivirana_varijabla naziv="DomainObject.Predmet.ProtustrankaFormatedWithAdress_1"> EKO SEVER proizvodnja d.o.o., Vukomerečka cesta 4, 10000 Zagreb zastupanog po punomoćniku Mario Sever; Alemka Šodan</derivirana_varijabla>
  </DomainObject.Predmet.ProtustrankaFormatedWithAdress>
  <DomainObject.Predmet.ProtustrankaFormatedWithAdressOIB>
    <izvorni_sadrzaj> EKO SEVER proizvodnja d.o.o., OIB 04289266414, Vukomerečka cesta 4, 10000 Zagreb zastupanog po punomoćniku Mario Sever; Alemka Šodan</izvorni_sadrzaj>
    <derivirana_varijabla naziv="DomainObject.Predmet.ProtustrankaFormatedWithAdressOIB_1"> EKO SEVER proizvodnja d.o.o., OIB 04289266414, Vukomerečka cesta 4, 10000 Zagreb zastupanog po punomoćniku Mario Sever; Alemka Šodan</derivirana_varijabla>
  </DomainObject.Predmet.ProtustrankaFormatedWithAdressOIB>
  <DomainObject.Predmet.ProtustrankaWithAdress>
    <izvorni_sadrzaj>EKO SEVER proizvodnja d.o.o. Vukomerečka cesta 4, 10000 Zagreb</izvorni_sadrzaj>
    <derivirana_varijabla naziv="DomainObject.Predmet.ProtustrankaWithAdress_1">EKO SEVER proizvodnja d.o.o. Vukomerečka cesta 4, 10000 Zagreb</derivirana_varijabla>
  </DomainObject.Predmet.ProtustrankaWithAdress>
  <DomainObject.Predmet.ProtustrankaWithAdressOIB>
    <izvorni_sadrzaj>EKO SEVER proizvodnja d.o.o., OIB 04289266414, Vukomerečka cesta 4, 10000 Zagreb</izvorni_sadrzaj>
    <derivirana_varijabla naziv="DomainObject.Predmet.ProtustrankaWithAdressOIB_1">EKO SEVER proizvodnja d.o.o., OIB 04289266414, Vukomerečka cesta 4, 10000 Zagreb</derivirana_varijabla>
  </DomainObject.Predmet.ProtustrankaWithAdressOIB>
  <DomainObject.Predmet.ProtustrankaNazivFormated>
    <izvorni_sadrzaj>EKO SEVER proizvodnja d.o.o.</izvorni_sadrzaj>
    <derivirana_varijabla naziv="DomainObject.Predmet.ProtustrankaNazivFormated_1">EKO SEVER proizvodnja d.o.o.</derivirana_varijabla>
  </DomainObject.Predmet.ProtustrankaNazivFormated>
  <DomainObject.Predmet.ProtustrankaNazivFormatedOIB>
    <izvorni_sadrzaj>EKO SEVER proizvodnja d.o.o., OIB 04289266414</izvorni_sadrzaj>
    <derivirana_varijabla naziv="DomainObject.Predmet.ProtustrankaNazivFormatedOIB_1">EKO SEVER proizvodnja d.o.o., OIB 04289266414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SEVER proizvodnja d.o.o. zastupanog po punomoćniku Mario Sever; Alemka Šodan</item>
    </izvorni_sadrzaj>
    <derivirana_varijabla naziv="DomainObject.Predmet.ProtuStrankaListFormated_1">
      <item>EKO SEVER proizvodnja d.o.o. zastupanog po punomoćniku Mario Sever; Alemka Šodan</item>
    </derivirana_varijabla>
  </DomainObject.Predmet.ProtuStrankaListFormated>
  <DomainObject.Predmet.ProtuStrankaListFormatedOIB>
    <izvorni_sadrzaj>
      <item>EKO SEVER proizvodnja d.o.o., OIB 04289266414 zastupanog po punomoćniku Mario Sever; Alemka Šodan</item>
    </izvorni_sadrzaj>
    <derivirana_varijabla naziv="DomainObject.Predmet.ProtuStrankaListFormatedOIB_1">
      <item>EKO SEVER proizvodnja d.o.o., OIB 04289266414 zastupanog po punomoćniku Mario Sever; Alemka Šodan</item>
    </derivirana_varijabla>
  </DomainObject.Predmet.ProtuStrankaListFormatedOIB>
  <DomainObject.Predmet.ProtuStrankaListFormatedWithAdress>
    <izvorni_sadrzaj>
      <item>EKO SEVER proizvodnja d.o.o., Vukomerečka cesta 4, 10000 Zagreb zastupanog po punomoćniku Mario Sever; Alemka Šodan</item>
    </izvorni_sadrzaj>
    <derivirana_varijabla naziv="DomainObject.Predmet.ProtuStrankaListFormatedWithAdress_1">
      <item>EKO SEVER proizvodnja d.o.o., Vukomerečka cesta 4, 10000 Zagreb zastupanog po punomoćniku Mario Sever; Alemka Šodan</item>
    </derivirana_varijabla>
  </DomainObject.Predmet.ProtuStrankaListFormatedWithAdress>
  <DomainObject.Predmet.ProtuStrankaListFormatedWithAdressOIB>
    <izvorni_sadrzaj>
      <item>EKO SEVER proizvodnja d.o.o., OIB 04289266414, Vukomerečka cesta 4, 10000 Zagreb zastupanog po punomoćniku Mario Sever; Alemka Šodan</item>
    </izvorni_sadrzaj>
    <derivirana_varijabla naziv="DomainObject.Predmet.ProtuStrankaListFormatedWithAdressOIB_1">
      <item>EKO SEVER proizvodnja d.o.o., OIB 04289266414, Vukomerečka cesta 4, 10000 Zagreb zastupanog po punomoćniku Mario Sever; Alemka Šodan</item>
    </derivirana_varijabla>
  </DomainObject.Predmet.ProtuStrankaListFormatedWithAdressOIB>
  <DomainObject.Predmet.ProtuStrankaListNazivFormated>
    <izvorni_sadrzaj>
      <item>EKO SEVER proizvodnja d.o.o.</item>
    </izvorni_sadrzaj>
    <derivirana_varijabla naziv="DomainObject.Predmet.ProtuStrankaListNazivFormated_1">
      <item>EKO SEVER proizvodnja d.o.o.</item>
    </derivirana_varijabla>
  </DomainObject.Predmet.ProtuStrankaListNazivFormated>
  <DomainObject.Predmet.ProtuStrankaListNazivFormatedOIB>
    <izvorni_sadrzaj>
      <item>EKO SEVER proizvodnja d.o.o., OIB 04289266414</item>
    </izvorni_sadrzaj>
    <derivirana_varijabla naziv="DomainObject.Predmet.ProtuStrankaListNazivFormatedOIB_1">
      <item>EKO SEVER proizvodnja d.o.o., OIB 04289266414</item>
    </derivirana_varijabla>
  </DomainObject.Predmet.ProtuStrankaListNazivFormatedOIB>
  <DomainObject.Predmet.OstaliListFormated>
    <izvorni_sadrzaj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izvorni_sadrzaj>
    <derivirana_varijabla naziv="DomainObject.Predmet.OstaliListFormated_1"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derivirana_varijabla>
  </DomainObject.Predmet.OstaliListFormated>
  <DomainObject.Predmet.OstaliListFormatedOIB>
    <izvorni_sadrzaj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izvorni_sadrzaj>
    <derivirana_varijabla naziv="DomainObject.Predmet.OstaliListFormatedOIB_1"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derivirana_varijabla>
  </DomainObject.Predmet.OstaliListFormatedOIB>
  <DomainObject.Predmet.OstaliListFormatedWithAdress>
    <izvorni_sadrzaj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izvorni_sadrzaj>
    <derivirana_varijabla naziv="DomainObject.Predmet.OstaliListFormatedWithAdress_1"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derivirana_varijabla>
  </DomainObject.Predmet.OstaliListFormatedWithAdress>
  <DomainObject.Predmet.OstaliListFormatedWithAdressOIB>
    <izvorni_sadrzaj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izvorni_sadrzaj>
    <derivirana_varijabla naziv="DomainObject.Predmet.OstaliListFormatedWithAdressOIB_1"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derivirana_varijabla>
  </DomainObject.Predmet.OstaliListFormatedWithAdressOIB>
  <DomainObject.Predmet.OstaliListNazivFormated>
    <izvorni_sadrzaj>
      <item>Mario Sever</item>
      <item>Zagrebačka banka d.d.</item>
      <item>Partner banka d.d. Zagreb</item>
      <item>Alemka Šodan</item>
    </izvorni_sadrzaj>
    <derivirana_varijabla naziv="DomainObject.Predmet.OstaliListNazivFormated_1">
      <item>Mario Sever</item>
      <item>Zagrebačka banka d.d.</item>
      <item>Partner banka d.d. Zagreb</item>
      <item>Alemka Šodan</item>
    </derivirana_varijabla>
  </DomainObject.Predmet.OstaliListNazivFormated>
  <DomainObject.Predmet.OstaliListNazivFormatedOIB>
    <izvorni_sadrzaj>
      <item>Mario Sever</item>
      <item>Zagrebačka banka d.d.</item>
      <item>Partner banka d.d. Zagreb</item>
      <item>Alemka Šodan</item>
    </izvorni_sadrzaj>
    <derivirana_varijabla naziv="DomainObject.Predmet.OstaliListNazivFormatedOIB_1">
      <item>Mario Sever</item>
      <item>Zagrebačka banka d.d.</item>
      <item>Partner banka d.d. Zagreb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SEVER proizvodnja d.o.o.</izvorni_sadrzaj>
    <derivirana_varijabla naziv="DomainObject.Predmet.ProtustrankaIDrugi_1">EKO SEVER 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SEVER proizvodnja d.o.o., OIB 04289266414, Vukomerečka cesta 4, 10000 Zagreb</izvorni_sadrzaj>
    <derivirana_varijabla naziv="DomainObject.Predmet.ProtustrankaIDrugiAdressOIB_1">EKO SEVER proizvodnja d.o.o., OIB 04289266414, Vukomerečka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SEVER proizvodnja d.o.o.</item>
      <item>Mario Sever</item>
      <item>Zagrebačka banka d.d.</item>
      <item>Partner banka d.d. Zagreb</item>
      <item>Alemka Šodan</item>
    </izvorni_sadrzaj>
    <derivirana_varijabla naziv="DomainObject.Predmet.SudioniciListNaziv_1">
      <item>FINA Regionalni centar Zagreb</item>
      <item>EKO SEVER proizvodnja d.o.o.</item>
      <item>Mario Sever</item>
      <item>Zagrebačka banka d.d.</item>
      <item>Partner banka d.d. Zagreb</item>
      <item>Alemka Šodan</item>
    </derivirana_varijabla>
  </DomainObject.Predmet.SudioniciListNaziv>
  <DomainObject.Predmet.SudioniciListAdressOIB>
    <izvorni_sadrzaj>
      <item>FINA Regionalni centar Zagreb, OIB 85821130368, Trg svibanjskih žrtava 1995. 1,10000 Zagreb</item>
      <item>EKO SEVER proizvodnja d.o.o., OIB 04289266414, Vukomerečka cesta 4,10000 Zagreb</item>
      <item>Mario Sever, Vukomerečka cesta 4,10000 Zagreb</item>
      <item>Zagrebačka banka d.d., Trg bana Josipa Jelačića 10,10000 Zagreb</item>
      <item>Partner banka d.d. Zagreb, Vončinina 2,10000 Zagreb</item>
      <item>Alemka Šodan, Masarykova 10,10000 Zagreb</item>
    </izvorni_sadrzaj>
    <derivirana_varijabla naziv="DomainObject.Predmet.SudioniciListAdressOIB_1">
      <item>FINA Regionalni centar Zagreb, OIB 85821130368, Trg svibanjskih žrtava 1995. 1,10000 Zagreb</item>
      <item>EKO SEVER proizvodnja d.o.o., OIB 04289266414, Vukomerečka cesta 4,10000 Zagreb</item>
      <item>Mario Sever, Vukomerečka cesta 4,10000 Zagreb</item>
      <item>Zagrebačka banka d.d., Trg bana Josipa Jelačića 10,10000 Zagreb</item>
      <item>Partner banka d.d. Zagreb, Vončinina 2,10000 Zagreb</item>
      <item>Alemka Šodan,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04289266414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04289266414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St-2927/2018-6</izvorni_sadrzaj>
    <derivirana_varijabla naziv="DomainObject.PredzadnjaOdlukaIzPredmeta.Oznaka_1">St-2927/2018-6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184</properties:Words>
  <properties:Characters>894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2019-02-20T13:09:00Z</dcterms:created>
  <dc:creator>Danijela Uzelac</dc:creator>
  <dc:description/>
  <cp:keywords/>
  <cp:lastModifiedBy>Katarina Franjić</cp:lastModifiedBy>
  <dcterms:modified xmlns:xsi="http://www.w3.org/2001/XMLSchema-instance" xsi:type="dcterms:W3CDTF">2019-02-20T13:27:00Z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(st-2927.18 zaključak roč očit o prijedkogu.docx)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