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e17f" w14:paraId="832e17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51C7C">
        <w:t>5</w:t>
      </w:r>
      <w:r w:rsidR="00325E96">
        <w:t>545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325E96" w:rsidR="00325E96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25E96">
        <w:rPr>
          <w:szCs w:val="20"/>
        </w:rPr>
        <w:t xml:space="preserve">ZLATNI PRINC d.o.o., Zagreb, Garićgradska 9, MBS: 080316773, </w:t>
      </w:r>
    </w:p>
    <w:p w:rsidRDefault="00325E96" w:rsidP="00325E96" w:rsidR="0034730D" w:rsidRPr="00401B3F">
      <w:pPr>
        <w:ind w:firstLine="708"/>
        <w:jc w:val="both"/>
      </w:pPr>
      <w:r>
        <w:rPr>
          <w:szCs w:val="20"/>
        </w:rPr>
        <w:t xml:space="preserve">  OIB: 92038245376</w:t>
      </w:r>
      <w:r w:rsidR="00E17DBA">
        <w:rPr>
          <w:szCs w:val="20"/>
        </w:rPr>
        <w:t xml:space="preserve"> </w:t>
      </w:r>
      <w:r w:rsidR="004C7919">
        <w:rPr>
          <w:szCs w:val="20"/>
        </w:rPr>
        <w:t xml:space="preserve">  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325E96">
        <w:t>24.988,18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E17954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1BE7"/>
    <w:rsid w:val="001136A5"/>
    <w:rsid w:val="00114EAD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B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B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B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B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B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1B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B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B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B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B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5545</izvorni_sadrzaj>
    <derivirana_varijabla naziv="DomainObject.Predmet.Broj_1">5545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St-5545/2015</izvorni_sadrzaj>
    <derivirana_varijabla naziv="DomainObject.Predmet.OznakaBroj_1">St-5545/2015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PRINC d.o.o. zastupanog po punomoćniku Daria Jezdić</izvorni_sadrzaj>
    <derivirana_varijabla naziv="DomainObject.Predmet.ProtustrankaFormated_1">  ZLATNI PRINC d.o.o. zastupanog po punomoćniku Daria Jezdić</derivirana_varijabla>
  </DomainObject.Predmet.ProtustrankaFormated>
  <DomainObject.Predmet.ProtustrankaFormatedOIB>
    <izvorni_sadrzaj>  ZLATNI PRINC d.o.o., OIB 92038245376 zastupanog po punomoćniku Daria Jezdić</izvorni_sadrzaj>
    <derivirana_varijabla naziv="DomainObject.Predmet.ProtustrankaFormatedOIB_1">  ZLATNI PRINC d.o.o., OIB 92038245376 zastupanog po punomoćniku Daria Jezdić</derivirana_varijabla>
  </DomainObject.Predmet.ProtustrankaFormatedOIB>
  <DomainObject.Predmet.ProtustrankaFormatedWithAdress>
    <izvorni_sadrzaj> ZLATNI PRINC d.o.o., Garićgradska 9, 10000 Zagreb zastupanog po punomoćniku Daria Jezdić</izvorni_sadrzaj>
    <derivirana_varijabla naziv="DomainObject.Predmet.ProtustrankaFormatedWithAdress_1"> ZLATNI PRINC d.o.o., Garićgradska 9, 10000 Zagreb zastupanog po punomoćniku Daria Jezdić</derivirana_varijabla>
  </DomainObject.Predmet.ProtustrankaFormatedWithAdress>
  <DomainObject.Predmet.ProtustrankaFormatedWithAdressOIB>
    <izvorni_sadrzaj> ZLATNI PRINC d.o.o., OIB 92038245376, Garićgradska 9, 10000 Zagreb zastupanog po punomoćniku Daria Jezdić</izvorni_sadrzaj>
    <derivirana_varijabla naziv="DomainObject.Predmet.ProtustrankaFormatedWithAdressOIB_1"> ZLATNI PRINC d.o.o., OIB 92038245376, Garićgradska 9, 10000 Zagreb zastupanog po punomoćniku Daria Jezdić</derivirana_varijabla>
  </DomainObject.Predmet.ProtustrankaFormatedWithAdressOIB>
  <DomainObject.Predmet.ProtustrankaWithAdress>
    <izvorni_sadrzaj>ZLATNI PRINC d.o.o. Garićgradska 9, 10000 Zagreb</izvorni_sadrzaj>
    <derivirana_varijabla naziv="DomainObject.Predmet.ProtustrankaWithAdress_1">ZLATNI PRINC d.o.o. Garićgradska 9, 10000 Zagreb</derivirana_varijabla>
  </DomainObject.Predmet.ProtustrankaWithAdress>
  <DomainObject.Predmet.ProtustrankaWithAdressOIB>
    <izvorni_sadrzaj>ZLATNI PRINC d.o.o., OIB 92038245376, Garićgradska 9, 10000 Zagreb</izvorni_sadrzaj>
    <derivirana_varijabla naziv="DomainObject.Predmet.ProtustrankaWithAdressOIB_1">ZLATNI PRINC d.o.o., OIB 92038245376, Garićgradska 9, 10000 Zagreb</derivirana_varijabla>
  </DomainObject.Predmet.ProtustrankaWithAdressOIB>
  <DomainObject.Predmet.ProtustrankaNazivFormated>
    <izvorni_sadrzaj>ZLATNI PRINC d.o.o.</izvorni_sadrzaj>
    <derivirana_varijabla naziv="DomainObject.Predmet.ProtustrankaNazivFormated_1">ZLATNI PRINC d.o.o.</derivirana_varijabla>
  </DomainObject.Predmet.ProtustrankaNazivFormated>
  <DomainObject.Predmet.ProtustrankaNazivFormatedOIB>
    <izvorni_sadrzaj>ZLATNI PRINC d.o.o., OIB 92038245376</izvorni_sadrzaj>
    <derivirana_varijabla naziv="DomainObject.Predmet.ProtustrankaNazivFormatedOIB_1">ZLATNI PRINC d.o.o., OIB 92038245376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PRINC d.o.o. zastupanog po punomoćniku Daria Jezdić</item>
    </izvorni_sadrzaj>
    <derivirana_varijabla naziv="DomainObject.Predmet.ProtuStrankaListFormated_1">
      <item>ZLATNI PRINC d.o.o. zastupanog po punomoćniku Daria Jezdić</item>
    </derivirana_varijabla>
  </DomainObject.Predmet.ProtuStrankaListFormated>
  <DomainObject.Predmet.ProtuStrankaListFormatedOIB>
    <izvorni_sadrzaj>
      <item>ZLATNI PRINC d.o.o., OIB 92038245376 zastupanog po punomoćniku Daria Jezdić</item>
    </izvorni_sadrzaj>
    <derivirana_varijabla naziv="DomainObject.Predmet.ProtuStrankaListFormatedOIB_1">
      <item>ZLATNI PRINC d.o.o., OIB 92038245376 zastupanog po punomoćniku Daria Jezdić</item>
    </derivirana_varijabla>
  </DomainObject.Predmet.ProtuStrankaListFormatedOIB>
  <DomainObject.Predmet.ProtuStrankaListFormatedWithAdress>
    <izvorni_sadrzaj>
      <item>ZLATNI PRINC d.o.o., Garićgradska 9, 10000 Zagreb zastupanog po punomoćniku Daria Jezdić</item>
    </izvorni_sadrzaj>
    <derivirana_varijabla naziv="DomainObject.Predmet.ProtuStrankaListFormatedWithAdress_1">
      <item>ZLATNI PRINC d.o.o., Garićgradska 9, 10000 Zagreb zastupanog po punomoćniku Daria Jezdić</item>
    </derivirana_varijabla>
  </DomainObject.Predmet.ProtuStrankaListFormatedWithAdress>
  <DomainObject.Predmet.ProtuStrankaListFormatedWithAdressOIB>
    <izvorni_sadrzaj>
      <item>ZLATNI PRINC d.o.o., OIB 92038245376, Garićgradska 9, 10000 Zagreb zastupanog po punomoćniku Daria Jezdić</item>
    </izvorni_sadrzaj>
    <derivirana_varijabla naziv="DomainObject.Predmet.ProtuStrankaListFormatedWithAdressOIB_1">
      <item>ZLATNI PRINC d.o.o., OIB 92038245376, Garićgradska 9, 10000 Zagreb zastupanog po punomoćniku Daria Jezdić</item>
    </derivirana_varijabla>
  </DomainObject.Predmet.ProtuStrankaListFormatedWithAdressOIB>
  <DomainObject.Predmet.ProtuStrankaListNazivFormated>
    <izvorni_sadrzaj>
      <item>ZLATNI PRINC d.o.o.</item>
    </izvorni_sadrzaj>
    <derivirana_varijabla naziv="DomainObject.Predmet.ProtuStrankaListNazivFormated_1">
      <item>ZLATNI PRINC d.o.o.</item>
    </derivirana_varijabla>
  </DomainObject.Predmet.ProtuStrankaListNazivFormated>
  <DomainObject.Predmet.ProtuStrankaListNazivFormatedOIB>
    <izvorni_sadrzaj>
      <item>ZLATNI PRINC d.o.o., OIB 92038245376</item>
    </izvorni_sadrzaj>
    <derivirana_varijabla naziv="DomainObject.Predmet.ProtuStrankaListNazivFormatedOIB_1">
      <item>ZLATNI PRINC d.o.o., OIB 92038245376</item>
    </derivirana_varijabla>
  </DomainObject.Predmet.ProtuStrankaListNazivFormatedOIB>
  <DomainObject.Predmet.OstaliListFormated>
    <izvorni_sadrzaj>
      <item>Daria Jezdić punomoćnik sudionika u postupku ZLATNI PRINC d.o.o.</item>
    </izvorni_sadrzaj>
    <derivirana_varijabla naziv="DomainObject.Predmet.OstaliListFormated_1">
      <item>Daria Jezdić punomoćnik sudionika u postupku ZLATNI PRINC d.o.o.</item>
    </derivirana_varijabla>
  </DomainObject.Predmet.OstaliListFormated>
  <DomainObject.Predmet.OstaliListFormatedOIB>
    <izvorni_sadrzaj>
      <item>Daria Jezdić, OIB 03458517377 punomoćnik sudionika u postupku ZLATNI PRINC d.o.o.</item>
    </izvorni_sadrzaj>
    <derivirana_varijabla naziv="DomainObject.Predmet.OstaliListFormatedOIB_1">
      <item>Daria Jezdić, OIB 03458517377 punomoćnik sudionika u postupku ZLATNI PRINC d.o.o.</item>
    </derivirana_varijabla>
  </DomainObject.Predmet.OstaliListFormatedOIB>
  <DomainObject.Predmet.OstaliListFormatedWithAdress>
    <izvorni_sadrzaj>
      <item>Daria Jezdić, Garićgradska Ulica 9, 10000 Zagreb punomoćnik sudionika u postupku ZLATNI PRINC d.o.o.</item>
    </izvorni_sadrzaj>
    <derivirana_varijabla naziv="DomainObject.Predmet.OstaliListFormatedWithAdress_1">
      <item>Daria Jezdić, Garićgradska Ulica 9, 10000 Zagreb punomoćnik sudionika u postupku ZLATNI PRINC d.o.o.</item>
    </derivirana_varijabla>
  </DomainObject.Predmet.OstaliListFormatedWithAdress>
  <DomainObject.Predmet.OstaliListFormatedWithAdressOIB>
    <izvorni_sadrzaj>
      <item>Daria Jezdić, OIB 03458517377, Garićgradska Ulica 9, 10000 Zagreb punomoćnik sudionika u postupku ZLATNI PRINC d.o.o.</item>
    </izvorni_sadrzaj>
    <derivirana_varijabla naziv="DomainObject.Predmet.OstaliListFormatedWithAdressOIB_1">
      <item>Daria Jezdić, OIB 03458517377, Garićgradska Ulica 9, 10000 Zagreb punomoćnik sudionika u postupku ZLATNI PRINC d.o.o.</item>
    </derivirana_varijabla>
  </DomainObject.Predmet.OstaliListFormatedWithAdressOIB>
  <DomainObject.Predmet.OstaliListNazivFormated>
    <izvorni_sadrzaj>
      <item>Daria Jezdić</item>
    </izvorni_sadrzaj>
    <derivirana_varijabla naziv="DomainObject.Predmet.OstaliListNazivFormated_1">
      <item>Daria Jezdić</item>
    </derivirana_varijabla>
  </DomainObject.Predmet.OstaliListNazivFormated>
  <DomainObject.Predmet.OstaliListNazivFormatedOIB>
    <izvorni_sadrzaj>
      <item>Daria Jezdić, OIB 03458517377</item>
    </izvorni_sadrzaj>
    <derivirana_varijabla naziv="DomainObject.Predmet.OstaliListNazivFormatedOIB_1">
      <item>Daria Jezdić, OIB 03458517377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PRINC d.o.o.</izvorni_sadrzaj>
    <derivirana_varijabla naziv="DomainObject.Predmet.ProtustrankaIDrugi_1">ZLATNI PRINC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ZLATNI PRINC d.o.o., OIB 92038245376, Garićgradska 9, 10000 Zagreb</izvorni_sadrzaj>
    <derivirana_varijabla naziv="DomainObject.Predmet.ProtustrankaIDrugiAdressOIB_1">ZLATNI PRINC d.o.o., OIB 92038245376, Garićgradska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PRINC d.o.o.</item>
      <item>Daria Jezdić</item>
    </izvorni_sadrzaj>
    <derivirana_varijabla naziv="DomainObject.Predmet.SudioniciListNaziv_1">
      <item>FINA Regionalni centar Zagreb</item>
      <item>ZLATNI PRINC d.o.o.</item>
      <item>Daria Jezdić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ZLATNI PRINC d.o.o., OIB 92038245376, Garićgradska 9,10000 Zagreb</item>
      <item>Daria Jezdić, OIB 03458517377, Garićgradska Ulica 9,10000 Zagreb</item>
    </izvorni_sadrzaj>
    <derivirana_varijabla naziv="DomainObject.Predmet.SudioniciListAdressOIB_1">
      <item>FINA Regionalni centar Zagreb, OIB 85821130368, Trg svibanjskih žrtava 1995.br 1,10000 Zagreb</item>
      <item>ZLATNI PRINC d.o.o., OIB 92038245376, Garićgradska 9,10000 Zagreb</item>
      <item>Daria Jezdić, OIB 03458517377, Garićgradska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92038245376</item>
      <item>, OIB 03458517377</item>
    </izvorni_sadrzaj>
    <derivirana_varijabla naziv="DomainObject.Predmet.SudioniciListNazivOIB_1">
      <item>, OIB 85821130368</item>
      <item>, OIB 92038245376</item>
      <item>, OIB 03458517377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1299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2016-02-17T09:31:00Z</dcterms:created>
  <dc:creator>ilukac</dc:creator>
  <cp:lastModifiedBy>Ksenija Nol</cp:lastModifiedBy>
  <cp:lastPrinted>2016-02-17T09:27:00Z</cp:lastPrinted>
  <dcterms:modified xmlns:xsi="http://www.w3.org/2001/XMLSchema-instance" xsi:type="dcterms:W3CDTF">2016-02-18T08:35:00Z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