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d912" w14:paraId="07cd912" w:rsidRDefault="00EB22C2" w:rsidP="00EB22C2" w:rsidR="006824C4">
      <w:pPr>
        <w:jc w:val="right"/>
        <w15:collapsed w:val="false"/>
      </w:pPr>
      <w:bookmarkStart w:name="_GoBack" w:id="0"/>
      <w:bookmarkEnd w:id="0"/>
      <w:r>
        <w:t xml:space="preserve">36. </w:t>
      </w:r>
      <w:r w:rsidR="00353268">
        <w:t>Sp</w:t>
      </w:r>
      <w:r w:rsidR="00E04D55">
        <w:t>-</w:t>
      </w:r>
      <w:r w:rsidR="00984EED">
        <w:t>2248</w:t>
      </w:r>
      <w:r w:rsidR="00E04D55">
        <w:t>/19-</w:t>
      </w:r>
      <w:r w:rsidR="007D2C58">
        <w:t>2</w:t>
      </w:r>
    </w:p>
    <w:p w:rsidRDefault="00111AA3" w:rsidP="00A44AC8" w:rsidR="003E0128" w:rsidRPr="00A374D8">
      <w:pPr>
        <w:tabs>
          <w:tab w:pos="8339" w:val="left"/>
        </w:tabs>
        <w:rPr>
          <w:sz w:val="22"/>
          <w:szCs w:val="22"/>
        </w:rPr>
      </w:pPr>
      <w:r w:rsidRPr="00A374D8">
        <w:rPr>
          <w:sz w:val="22"/>
          <w:szCs w:val="22"/>
        </w:rPr>
        <w:t xml:space="preserve"> </w:t>
      </w:r>
      <w:r w:rsidR="00F2124E">
        <w:rPr>
          <w:sz w:val="22"/>
          <w:szCs w:val="22"/>
        </w:rPr>
        <w:t>Republika Hrvatska</w:t>
      </w:r>
      <w:r w:rsidRPr="00A374D8">
        <w:rPr>
          <w:sz w:val="22"/>
          <w:szCs w:val="22"/>
        </w:rPr>
        <w:t xml:space="preserve">                                                                                       </w:t>
      </w:r>
    </w:p>
    <w:p w:rsidRDefault="003E0128" w:rsidP="008F7288" w:rsidR="006C1577" w:rsidRPr="00F2124E">
      <w:r w:rsidRPr="00F2124E">
        <w:rPr>
          <w:sz w:val="22"/>
          <w:szCs w:val="22"/>
        </w:rPr>
        <w:t xml:space="preserve"> </w:t>
      </w:r>
      <w:r w:rsidR="00F2124E" w:rsidRPr="00F2124E">
        <w:rPr>
          <w:sz w:val="22"/>
          <w:szCs w:val="22"/>
        </w:rPr>
        <w:t>Općinski sud u Osijeku</w:t>
      </w:r>
    </w:p>
    <w:p w:rsidRDefault="003E0128" w:rsidP="008F7288" w:rsidR="006C1577" w:rsidRPr="00A44AC8">
      <w:r w:rsidRPr="00A44AC8">
        <w:t xml:space="preserve"> </w:t>
      </w:r>
      <w:r w:rsidR="005F1D54" w:rsidRPr="00A44AC8">
        <w:t>Europska avenija</w:t>
      </w:r>
      <w:r w:rsidR="006C1577" w:rsidRPr="00A44AC8">
        <w:t xml:space="preserve"> 7</w:t>
      </w:r>
    </w:p>
    <w:p w:rsidRDefault="003E0128" w:rsidP="00D03E75" w:rsidR="00D03E75">
      <w:pPr>
        <w:tabs>
          <w:tab w:pos="8339" w:val="left"/>
        </w:tabs>
      </w:pPr>
      <w:r w:rsidRPr="00A44AC8">
        <w:t xml:space="preserve"> </w:t>
      </w:r>
      <w:r w:rsidR="006C1577" w:rsidRPr="00A44AC8">
        <w:t xml:space="preserve">31000 </w:t>
      </w:r>
      <w:r w:rsidR="00EB22C2">
        <w:t>Osijek</w:t>
      </w:r>
    </w:p>
    <w:p w:rsidRDefault="00D03E75" w:rsidP="00D03E75" w:rsidR="00D03E75">
      <w:pPr>
        <w:tabs>
          <w:tab w:pos="8339" w:val="left"/>
        </w:tabs>
      </w:pPr>
    </w:p>
    <w:p w:rsidRDefault="00D03E75" w:rsidP="00D03E75" w:rsidR="00D03E75">
      <w:pPr>
        <w:tabs>
          <w:tab w:pos="8339" w:val="left"/>
        </w:tabs>
      </w:pPr>
    </w:p>
    <w:p w:rsidRDefault="00353268" w:rsidP="008B0F0B" w:rsidR="008B0F0B">
      <w:pPr>
        <w:tabs>
          <w:tab w:pos="8339" w:val="left"/>
        </w:tabs>
        <w:jc w:val="center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center"/>
      </w:pPr>
    </w:p>
    <w:p w:rsidRDefault="00353268" w:rsidP="008B0F0B" w:rsidR="008B0F0B">
      <w:pPr>
        <w:tabs>
          <w:tab w:pos="8339" w:val="left"/>
        </w:tabs>
        <w:jc w:val="right"/>
      </w:pPr>
      <w:r>
        <w:t xml:space="preserve"> </w:t>
      </w:r>
    </w:p>
    <w:p w:rsidRDefault="008B0F0B" w:rsidP="008B0F0B" w:rsidR="008B0F0B">
      <w:pPr>
        <w:tabs>
          <w:tab w:pos="8339" w:val="left"/>
        </w:tabs>
        <w:jc w:val="right"/>
      </w:pPr>
    </w:p>
    <w:p w:rsidRDefault="008B0F0B" w:rsidP="00353268" w:rsidR="008B0F0B">
      <w:pPr>
        <w:jc w:val="both"/>
      </w:pPr>
      <w:r>
        <w:tab/>
      </w:r>
      <w:r w:rsidR="00353268">
        <w:t>Općinski sud u Osijeku, po sudskom savjetniku Marijanu Šakoti, u jednostavnom postupku stečaja nad imovinom potrošača</w:t>
      </w:r>
      <w:r w:rsidR="007D2C58">
        <w:t xml:space="preserve"> </w:t>
      </w:r>
      <w:r w:rsidR="00984EED">
        <w:t>Davora Marušića iz Višnjevca</w:t>
      </w:r>
      <w:r w:rsidR="007D2C58">
        <w:t>,</w:t>
      </w:r>
      <w:r w:rsidR="00984EED">
        <w:t xml:space="preserve"> Ulica bana J. Jelačića 23A, OIB: 81691192315,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Default="00353268" w:rsidP="00353268" w:rsidR="00353268">
      <w:pPr>
        <w:jc w:val="both"/>
      </w:pPr>
    </w:p>
    <w:p w:rsidRDefault="008B0F0B" w:rsidP="008B0F0B" w:rsidR="008B0F0B">
      <w:pPr>
        <w:jc w:val="both"/>
      </w:pPr>
    </w:p>
    <w:p w:rsidRDefault="008B0F0B" w:rsidP="008B0F0B" w:rsidR="008B0F0B">
      <w:pPr>
        <w:jc w:val="center"/>
      </w:pPr>
      <w:r>
        <w:t>O G L A S</w:t>
      </w:r>
    </w:p>
    <w:p w:rsidRDefault="00FD1AF3" w:rsidP="008B0F0B" w:rsidR="00FD1AF3">
      <w:pPr>
        <w:jc w:val="center"/>
      </w:pPr>
    </w:p>
    <w:p w:rsidRDefault="008B0F0B" w:rsidP="008B0F0B" w:rsidR="008B0F0B">
      <w:pPr>
        <w:jc w:val="center"/>
      </w:pPr>
    </w:p>
    <w:p w:rsidRDefault="00353268" w:rsidP="00984EED" w:rsidR="00353268">
      <w:pPr>
        <w:jc w:val="both"/>
      </w:pPr>
      <w:r>
        <w:t xml:space="preserve"> </w:t>
      </w:r>
      <w:r>
        <w:tab/>
        <w:t xml:space="preserve">1. Financijska agencija je </w:t>
      </w:r>
      <w:r w:rsidR="00984EED">
        <w:t>25</w:t>
      </w:r>
      <w:r w:rsidR="000F1A0B">
        <w:t xml:space="preserve">. ožujka 2019. </w:t>
      </w:r>
      <w:r>
        <w:t>ovom sudu podni</w:t>
      </w:r>
      <w:r w:rsidR="002A524E">
        <w:t>jela</w:t>
      </w:r>
      <w:r>
        <w:t xml:space="preserve"> prijedlog za provedbu jednostavnog postupka stečaja nad imovinom </w:t>
      </w:r>
      <w:r w:rsidR="00984EED" w:rsidRPr="00984EED">
        <w:t>Davora Marušića iz Višnjevca, Ulica bana J. Jelačića 23A, OIB: 81691192315</w:t>
      </w:r>
      <w:r w:rsidR="00984EED">
        <w:t>.</w:t>
      </w:r>
    </w:p>
    <w:p w:rsidRDefault="00984EED" w:rsidP="00984EED" w:rsidR="00984EED">
      <w:pPr>
        <w:jc w:val="both"/>
      </w:pPr>
    </w:p>
    <w:p w:rsidRDefault="00353268" w:rsidP="00054997" w:rsidR="00353268">
      <w:pPr>
        <w:jc w:val="both"/>
      </w:pPr>
      <w:r>
        <w:tab/>
        <w:t>2. Potrošač</w:t>
      </w:r>
      <w:r w:rsidR="00105BDE">
        <w:t xml:space="preserve"> </w:t>
      </w:r>
      <w:r w:rsidR="00984EED" w:rsidRPr="00984EED">
        <w:t>Davor Marušić iz Višnjevca, Ulica bana J. Jelačića 23A, OIB: 81691192315</w:t>
      </w:r>
      <w:r w:rsidR="00A75A7E">
        <w:t>,</w:t>
      </w:r>
      <w:r w:rsidR="002D34CA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="00054997" w:rsidRPr="00054997">
        <w:t>100/15</w:t>
      </w:r>
      <w:r w:rsidR="00BC11BA">
        <w:t>.</w:t>
      </w:r>
      <w:r w:rsidR="00054997">
        <w:t xml:space="preserve"> i</w:t>
      </w:r>
      <w:r w:rsidR="00054997" w:rsidRP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Default="00353268" w:rsidP="008B0F0B" w:rsidR="00353268"/>
    <w:p w:rsidRDefault="00353268" w:rsidP="00FD1AF3" w:rsidR="008B0F0B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Default="00353268" w:rsidP="008B0F0B" w:rsidR="00353268"/>
    <w:p w:rsidRDefault="004D08B7" w:rsidP="004D08B7" w:rsidR="004D08B7">
      <w:pPr>
        <w:tabs>
          <w:tab w:pos="8339" w:val="left"/>
        </w:tabs>
        <w:jc w:val="both"/>
      </w:pPr>
    </w:p>
    <w:p w:rsidRDefault="004D08B7" w:rsidP="004D08B7" w:rsidR="004D08B7">
      <w:pPr>
        <w:tabs>
          <w:tab w:pos="8339" w:val="left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E04D55">
        <w:t>14</w:t>
      </w:r>
      <w:r w:rsidR="007D2C58">
        <w:t>. svibnja 2019.</w:t>
      </w:r>
    </w:p>
    <w:p w:rsidRDefault="00F30678" w:rsidP="00F30678" w:rsidR="00F30678" w:rsidRPr="00F30678"/>
    <w:p w:rsidRDefault="00353268" w:rsidP="00F30678" w:rsidR="00F30678">
      <w:pPr>
        <w:ind w:left="5672"/>
        <w:jc w:val="center"/>
      </w:pPr>
      <w:r>
        <w:t xml:space="preserve">       </w:t>
      </w:r>
      <w:r w:rsidR="00F30678">
        <w:t>SUDSKI SAVJETNIK</w:t>
      </w:r>
    </w:p>
    <w:p w:rsidRDefault="00F30678" w:rsidP="00F30678" w:rsidR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Default="00353268" w:rsidP="00136916" w:rsidR="00136916" w:rsidRPr="00136916">
      <w:pPr>
        <w:ind w:left="360"/>
        <w:rPr>
          <w:sz w:val="20"/>
          <w:szCs w:val="20"/>
        </w:rPr>
      </w:pPr>
      <w:r>
        <w:t xml:space="preserve"> </w:t>
      </w:r>
    </w:p>
    <w:p w:rsidRDefault="00C50991" w:rsidR="00C50991"/>
    <w:p w:rsidRDefault="004F7535" w:rsidP="00C50991" w:rsidR="00DF03F9" w:rsidRPr="00A44AC8">
      <w:pPr>
        <w:tabs>
          <w:tab w:pos="5400" w:val="left"/>
        </w:tabs>
        <w:ind w:left="720"/>
      </w:pPr>
      <w:r>
        <w:t xml:space="preserve"> </w:t>
      </w:r>
    </w:p>
    <w:p w:rsidRDefault="00136916" w:rsidP="00EB22C2" w:rsidR="00915A69" w:rsidRPr="00B75CE4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915A69" w:rsidRPr="00B75C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tplc="2DE4FDD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tplc="C18EFDB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C434AE"/>
    <w:multiLevelType w:val="hybridMultilevel"/>
    <w:tmpl w:val="33CEB6A0"/>
    <w:lvl w:tplc="89226D6C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CC5458"/>
    <w:multiLevelType w:val="hybridMultilevel"/>
    <w:tmpl w:val="8464884A"/>
    <w:lvl w:tplc="E08CD7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735ABA3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D2E40F8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286761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EBA84AC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160E68C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B7DC169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5C2787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EDDA5420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9C45D4"/>
    <w:multiLevelType w:val="hybridMultilevel"/>
    <w:tmpl w:val="339A0C96"/>
    <w:lvl w:tplc="D8945CC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7C5FE1"/>
    <w:multiLevelType w:val="hybridMultilevel"/>
    <w:tmpl w:val="E1749ABE"/>
    <w:lvl w:tplc="9CE8E3AA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AF94667C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20D04AF8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A4ACFAB6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CF0EF8A4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76122548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C224687E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36E2D03C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920865C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7">
    <w:nsid w:val="500F1D06"/>
    <w:multiLevelType w:val="hybridMultilevel"/>
    <w:tmpl w:val="3E885732"/>
    <w:lvl w:tplc="EE18A0E0" w:ilvl="0">
      <w:start w:val="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7046B77"/>
    <w:multiLevelType w:val="hybridMultilevel"/>
    <w:tmpl w:val="7D128462"/>
    <w:lvl w:tplc="A15603AE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F62CF7"/>
    <w:multiLevelType w:val="hybridMultilevel"/>
    <w:tmpl w:val="9514B170"/>
    <w:lvl w:tplc="511E863E"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F4795C"/>
    <w:multiLevelType w:val="hybridMultilevel"/>
    <w:tmpl w:val="58F0660A"/>
    <w:lvl w:tplc="1D0CBF72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1A8815CC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70E459C4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C848B10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7AF22E82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BAC6B636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C368018C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90CA119A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7EBC5C50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tplc="78245DD0" w:ilvl="0">
      <w:start w:val="36"/>
      <w:numFmt w:val="bullet"/>
      <w:lvlText w:val="-"/>
      <w:lvlJc w:val="left"/>
      <w:pPr>
        <w:ind w:hanging="360" w:left="87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8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15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23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30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37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4460"/>
      </w:pPr>
      <w:rPr>
        <w:rFonts w:hAnsi="Wingdings" w:ascii="Wingdings" w:hint="default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tplc="0284FC3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6A6E790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7D56AD8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2D8154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E020D19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21203F8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EB4EBE7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8808FB6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AB201F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09B"/>
    <w:rsid w:val="00001FB2"/>
    <w:rsid w:val="00002424"/>
    <w:rsid w:val="0000250F"/>
    <w:rsid w:val="0000620A"/>
    <w:rsid w:val="0000687F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84EED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24A2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C42"/>
    <w:rsid w:val="00F13D58"/>
    <w:rsid w:val="00F16EB7"/>
    <w:rsid w:val="00F2124E"/>
    <w:rsid w:val="00F26B5F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2019.</izvorni_sadrzaj>
    <derivirana_varijabla naziv="DomainObject.Predmet.DatumPrimitkaOptuznogAkta_1">25.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Sp-2248/2019</izvorni_sadrzaj>
    <derivirana_varijabla naziv="DomainObject.Predmet.OznakaBroj_1">Sp-2248/2019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MARUŠIĆ</izvorni_sadrzaj>
    <derivirana_varijabla naziv="DomainObject.Predmet.ProtustrankaFormated_1">  DAVOR MARUŠIĆ</derivirana_varijabla>
  </DomainObject.Predmet.ProtustrankaFormated>
  <DomainObject.Predmet.ProtustrankaFormatedOIB>
    <izvorni_sadrzaj>  DAVOR MARUŠIĆ, OIB 81691192315</izvorni_sadrzaj>
    <derivirana_varijabla naziv="DomainObject.Predmet.ProtustrankaFormatedOIB_1">  DAVOR MARUŠIĆ, OIB 81691192315</derivirana_varijabla>
  </DomainObject.Predmet.ProtustrankaFormatedOIB>
  <DomainObject.Predmet.ProtustrankaFormatedWithAdress>
    <izvorni_sadrzaj> DAVOR MARUŠIĆ, ULICA BANA JOSIPA JELAČIĆA 23 A, 31220 Višnjevac</izvorni_sadrzaj>
    <derivirana_varijabla naziv="DomainObject.Predmet.ProtustrankaFormatedWithAdress_1"> DAVOR MARUŠIĆ, ULICA BANA JOSIPA JELAČIĆA 23 A, 31220 Višnjevac</derivirana_varijabla>
  </DomainObject.Predmet.ProtustrankaFormatedWithAdress>
  <DomainObject.Predmet.ProtustrankaFormatedWithAdressOIB>
    <izvorni_sadrzaj> DAVOR MARUŠIĆ, OIB 81691192315, ULICA BANA JOSIPA JELAČIĆA 23 A, 31220 Višnjevac</izvorni_sadrzaj>
    <derivirana_varijabla naziv="DomainObject.Predmet.ProtustrankaFormatedWithAdressOIB_1"> DAVOR MARUŠIĆ, OIB 81691192315, ULICA BANA JOSIPA JELAČIĆA 23 A, 31220 Višnjevac</derivirana_varijabla>
  </DomainObject.Predmet.ProtustrankaFormatedWithAdressOIB>
  <DomainObject.Predmet.ProtustrankaWithAdress>
    <izvorni_sadrzaj>DAVOR MARUŠIĆ ULICA BANA JOSIPA JELAČIĆA 23 A, 31220 Višnjevac</izvorni_sadrzaj>
    <derivirana_varijabla naziv="DomainObject.Predmet.ProtustrankaWithAdress_1">DAVOR MARUŠIĆ ULICA BANA JOSIPA JELAČIĆA 23 A, 31220 Višnjevac</derivirana_varijabla>
  </DomainObject.Predmet.ProtustrankaWithAdress>
  <DomainObject.Predmet.ProtustrankaWithAdressOIB>
    <izvorni_sadrzaj>DAVOR MARUŠIĆ, OIB 81691192315, ULICA BANA JOSIPA JELAČIĆA 23 A, 31220 Višnjevac</izvorni_sadrzaj>
    <derivirana_varijabla naziv="DomainObject.Predmet.ProtustrankaWithAdressOIB_1">DAVOR MARUŠIĆ, OIB 81691192315, ULICA BANA JOSIPA JELAČIĆA 23 A, 31220 Višnjevac</derivirana_varijabla>
  </DomainObject.Predmet.ProtustrankaWithAdressOIB>
  <DomainObject.Predmet.ProtustrankaNazivFormated>
    <izvorni_sadrzaj>DAVOR MARUŠIĆ</izvorni_sadrzaj>
    <derivirana_varijabla naziv="DomainObject.Predmet.ProtustrankaNazivFormated_1">DAVOR MARUŠIĆ</derivirana_varijabla>
  </DomainObject.Predmet.ProtustrankaNazivFormated>
  <DomainObject.Predmet.ProtustrankaNazivFormatedOIB>
    <izvorni_sadrzaj>DAVOR MARUŠIĆ, OIB 81691192315</izvorni_sadrzaj>
    <derivirana_varijabla naziv="DomainObject.Predmet.ProtustrankaNazivFormatedOIB_1">DAVOR MARUŠIĆ, OIB 81691192315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 MARUŠIĆ</item>
    </izvorni_sadrzaj>
    <derivirana_varijabla naziv="DomainObject.Predmet.ProtuStrankaListFormated_1">
      <item>DAVOR MARUŠIĆ</item>
    </derivirana_varijabla>
  </DomainObject.Predmet.ProtuStrankaListFormated>
  <DomainObject.Predmet.ProtuStrankaListFormatedOIB>
    <izvorni_sadrzaj>
      <item>DAVOR MARUŠIĆ, OIB 81691192315</item>
    </izvorni_sadrzaj>
    <derivirana_varijabla naziv="DomainObject.Predmet.ProtuStrankaListFormatedOIB_1">
      <item>DAVOR MARUŠIĆ, OIB 81691192315</item>
    </derivirana_varijabla>
  </DomainObject.Predmet.ProtuStrankaListFormatedOIB>
  <DomainObject.Predmet.ProtuStrankaListFormatedWithAdress>
    <izvorni_sadrzaj>
      <item>DAVOR MARUŠIĆ, ULICA BANA JOSIPA JELAČIĆA 23 A, 31220 Višnjevac</item>
    </izvorni_sadrzaj>
    <derivirana_varijabla naziv="DomainObject.Predmet.ProtuStrankaListFormatedWithAdress_1">
      <item>DAVOR MARUŠIĆ, ULICA BANA JOSIPA JELAČIĆA 23 A, 31220 Višnjevac</item>
    </derivirana_varijabla>
  </DomainObject.Predmet.ProtuStrankaListFormatedWithAdress>
  <DomainObject.Predmet.ProtuStrankaListFormatedWithAdressOIB>
    <izvorni_sadrzaj>
      <item>DAVOR MARUŠIĆ, OIB 81691192315, ULICA BANA JOSIPA JELAČIĆA 23 A, 31220 Višnjevac</item>
    </izvorni_sadrzaj>
    <derivirana_varijabla naziv="DomainObject.Predmet.ProtuStrankaListFormatedWithAdressOIB_1">
      <item>DAVOR MARUŠIĆ, OIB 81691192315, ULICA BANA JOSIPA JELAČIĆA 23 A, 31220 Višnjevac</item>
    </derivirana_varijabla>
  </DomainObject.Predmet.ProtuStrankaListFormatedWithAdressOIB>
  <DomainObject.Predmet.ProtuStrankaListNazivFormated>
    <izvorni_sadrzaj>
      <item>DAVOR MARUŠIĆ</item>
    </izvorni_sadrzaj>
    <derivirana_varijabla naziv="DomainObject.Predmet.ProtuStrankaListNazivFormated_1">
      <item>DAVOR MARUŠIĆ</item>
    </derivirana_varijabla>
  </DomainObject.Predmet.ProtuStrankaListNazivFormated>
  <DomainObject.Predmet.ProtuStrankaListNazivFormatedOIB>
    <izvorni_sadrzaj>
      <item>DAVOR MARUŠIĆ, OIB 81691192315</item>
    </izvorni_sadrzaj>
    <derivirana_varijabla naziv="DomainObject.Predmet.ProtuStrankaListNazivFormatedOIB_1">
      <item>DAVOR MARUŠIĆ, OIB 81691192315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 MARUŠIĆ</izvorni_sadrzaj>
    <derivirana_varijabla naziv="DomainObject.Predmet.ProtustrankaIDrugi_1">DAVOR MARUŠIĆ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DAVOR MARUŠIĆ, OIB 81691192315, ULICA BANA JOSIPA JELAČIĆA 23 A, 31220 Višnjevac</izvorni_sadrzaj>
    <derivirana_varijabla naziv="DomainObject.Predmet.ProtustrankaIDrugiAdressOIB_1">DAVOR MARUŠIĆ, OIB 81691192315, ULICA BANA JOSIPA JELAČIĆA 23 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MARUŠIĆ</item>
      <item>Financijska agencija</item>
    </izvorni_sadrzaj>
    <derivirana_varijabla naziv="DomainObject.Predmet.SudioniciListNaziv_1">
      <item>DAVOR MARUŠIĆ</item>
      <item>Financijska agencija</item>
    </derivirana_varijabla>
  </DomainObject.Predmet.SudioniciListNaziv>
  <DomainObject.Predmet.SudioniciListAdressOIB>
    <izvorni_sadrzaj>
      <item>DAVOR MARUŠIĆ, OIB 81691192315, ULICA BANA JOSIPA JELAČIĆA 23 A,31220 Višnjevac</item>
      <item>Financijska agencija, OIB 85821130368, Ulica grada Vukovara 70,10000 Zagreb</item>
    </izvorni_sadrzaj>
    <derivirana_varijabla naziv="DomainObject.Predmet.SudioniciListAdressOIB_1">
      <item>DAVOR MARUŠIĆ, OIB 81691192315, ULICA BANA JOSIPA JELAČIĆA 23 A,31220 Višnjevac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81691192315</item>
      <item>, OIB 85821130368</item>
    </izvorni_sadrzaj>
    <derivirana_varijabla naziv="DomainObject.Predmet.SudioniciListNazivOIB_1">
      <item>, OIB 81691192315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D90D6-8EBF-4CA5-91CA-6E16420B5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230</properties:Words>
  <properties:Characters>1239</properties:Characters>
  <properties:Lines>45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2019-05-14T05:47:00Z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2019-05-14T06:21:00Z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 potrošač N I J E DOSTAVIO POPIS IMOVINE - 36. REFERADA  14.5.2019..docx)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