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1cdc" w14:paraId="5aa1cdc" w:rsidRDefault="009F15BD" w:rsidP="001507AE" w:rsidR="009F15BD" w:rsidRPr="007750C5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7750C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750C5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7750C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750C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750C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7750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7750C5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7750C5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7750C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750C5" w:rsidRPr="007750C5">
        <w:rPr>
          <w:rFonts w:hAnsi="Times New Roman" w:ascii="Times New Roman"/>
          <w:sz w:val="22"/>
          <w:szCs w:val="22"/>
        </w:rPr>
        <w:t>AVERTO d.o.o., Donje Vataje 10, 20216 Vodovađa, OIB: 25553468014</w:t>
      </w:r>
      <w:r w:rsidR="00AB4C8E" w:rsidRPr="007750C5">
        <w:rPr>
          <w:rFonts w:hAnsi="Times New Roman" w:ascii="Times New Roman"/>
          <w:sz w:val="22"/>
          <w:szCs w:val="22"/>
        </w:rPr>
        <w:t xml:space="preserve">, </w:t>
      </w:r>
      <w:r w:rsidR="004918B5" w:rsidRPr="007750C5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43512">
        <w:rPr>
          <w:rFonts w:hAnsi="Times New Roman" w:ascii="Times New Roman"/>
          <w:sz w:val="22"/>
          <w:szCs w:val="22"/>
          <w:lang w:val="hr-HR"/>
        </w:rPr>
        <w:t>22</w:t>
      </w:r>
      <w:r w:rsidR="00914CFB" w:rsidRPr="007750C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43512">
        <w:rPr>
          <w:rFonts w:hAnsi="Times New Roman" w:ascii="Times New Roman"/>
          <w:sz w:val="22"/>
          <w:szCs w:val="22"/>
          <w:lang w:val="hr-HR"/>
        </w:rPr>
        <w:t>travnja</w:t>
      </w:r>
      <w:r w:rsidRPr="007750C5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7750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750C5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7750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750C5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7750C5">
        <w:rPr>
          <w:rFonts w:hAnsi="Times New Roman" w:ascii="Times New Roman"/>
          <w:sz w:val="22"/>
          <w:szCs w:val="22"/>
        </w:rPr>
        <w:t xml:space="preserve"> </w:t>
      </w:r>
      <w:r w:rsidR="00EB736E" w:rsidRPr="007750C5">
        <w:rPr>
          <w:rFonts w:hAnsi="Times New Roman" w:ascii="Times New Roman"/>
          <w:sz w:val="22"/>
          <w:szCs w:val="22"/>
        </w:rPr>
        <w:t>AVERTO d.o.o., Donje Vataje 10, 20216 Vodovađa, OIB: 25553468014</w:t>
      </w:r>
      <w:r w:rsidR="00AA4411" w:rsidRPr="007750C5">
        <w:rPr>
          <w:rFonts w:hAnsi="Times New Roman" w:ascii="Times New Roman"/>
          <w:sz w:val="22"/>
          <w:szCs w:val="22"/>
        </w:rPr>
        <w:t xml:space="preserve">, dana </w:t>
      </w:r>
      <w:r w:rsidR="00143512">
        <w:rPr>
          <w:rFonts w:hAnsi="Times New Roman" w:ascii="Times New Roman"/>
          <w:sz w:val="22"/>
          <w:szCs w:val="22"/>
        </w:rPr>
        <w:t>22. travnja 2016. godine u 12</w:t>
      </w:r>
      <w:r w:rsidR="00AA4411" w:rsidRPr="007750C5">
        <w:rPr>
          <w:rFonts w:hAnsi="Times New Roman" w:ascii="Times New Roman"/>
          <w:sz w:val="22"/>
          <w:szCs w:val="22"/>
        </w:rPr>
        <w:t>,3</w:t>
      </w:r>
      <w:r w:rsidRPr="007750C5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7750C5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750C5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750C5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0E33DE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C91FB0" w:rsidRPr="007750C5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7750C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750C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EB736E" w:rsidRPr="007750C5">
        <w:rPr>
          <w:rFonts w:hAnsi="Times New Roman" w:ascii="Times New Roman"/>
          <w:sz w:val="22"/>
          <w:szCs w:val="22"/>
        </w:rPr>
        <w:t>AVERTO d.o.o., Donje Vataje 10, 20216 Vodovađa, OIB: 25553468014</w:t>
      </w:r>
      <w:r w:rsidR="00C91FB0" w:rsidRPr="007750C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750C5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750C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7750C5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B429D" w:rsidRPr="007750C5">
        <w:rPr>
          <w:rFonts w:hAnsi="Times New Roman" w:ascii="Times New Roman"/>
          <w:sz w:val="22"/>
          <w:szCs w:val="22"/>
          <w:lang w:val="hr-HR"/>
        </w:rPr>
        <w:t>13</w:t>
      </w:r>
      <w:r w:rsidR="001E7EBD" w:rsidRPr="007750C5">
        <w:rPr>
          <w:rFonts w:hAnsi="Times New Roman" w:ascii="Times New Roman"/>
          <w:sz w:val="22"/>
          <w:szCs w:val="22"/>
          <w:lang w:val="hr-HR"/>
        </w:rPr>
        <w:t>. studenog</w:t>
      </w:r>
      <w:r w:rsidRPr="007750C5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7750C5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7750C5">
        <w:rPr>
          <w:rFonts w:hAnsi="Times New Roman" w:ascii="Times New Roman"/>
          <w:sz w:val="22"/>
          <w:szCs w:val="22"/>
          <w:lang w:val="hr-HR"/>
        </w:rPr>
        <w:t>05. veljače 2016</w:t>
      </w:r>
      <w:r w:rsidRPr="007750C5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7750C5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7750C5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7750C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750C5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7750C5">
        <w:rPr>
          <w:rFonts w:hAnsi="Times New Roman" w:ascii="Times New Roman"/>
          <w:b/>
          <w:sz w:val="22"/>
          <w:szCs w:val="22"/>
          <w:lang w:val="hr-HR"/>
        </w:rPr>
        <w:t>2</w:t>
      </w:r>
      <w:r w:rsidR="00143512">
        <w:rPr>
          <w:rFonts w:hAnsi="Times New Roman" w:ascii="Times New Roman"/>
          <w:b/>
          <w:sz w:val="22"/>
          <w:szCs w:val="22"/>
          <w:lang w:val="hr-HR"/>
        </w:rPr>
        <w:t>2. travnja</w:t>
      </w:r>
      <w:r w:rsidR="001507AE" w:rsidRPr="007750C5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7750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750C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750C5">
      <w:pPr>
        <w:rPr>
          <w:rFonts w:hAnsi="Times New Roman" w:ascii="Times New Roman"/>
          <w:b/>
          <w:sz w:val="22"/>
          <w:szCs w:val="22"/>
          <w:lang w:val="hr-HR"/>
        </w:rPr>
      </w:pPr>
      <w:r w:rsidRPr="007750C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7750C5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7750C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7750C5">
        <w:rPr>
          <w:rFonts w:hAnsi="Times New Roman" w:ascii="Times New Roman"/>
          <w:b/>
          <w:sz w:val="22"/>
          <w:szCs w:val="22"/>
          <w:lang w:val="hr-HR"/>
        </w:rPr>
        <w:tab/>
      </w:r>
      <w:r w:rsidRPr="007750C5">
        <w:rPr>
          <w:rFonts w:hAnsi="Times New Roman" w:ascii="Times New Roman"/>
          <w:b/>
          <w:sz w:val="22"/>
          <w:szCs w:val="22"/>
          <w:lang w:val="hr-HR"/>
        </w:rPr>
        <w:tab/>
      </w:r>
      <w:r w:rsidRPr="007750C5">
        <w:rPr>
          <w:rFonts w:hAnsi="Times New Roman" w:ascii="Times New Roman"/>
          <w:b/>
          <w:sz w:val="22"/>
          <w:szCs w:val="22"/>
          <w:lang w:val="hr-HR"/>
        </w:rPr>
        <w:tab/>
      </w:r>
      <w:r w:rsidRPr="007750C5">
        <w:rPr>
          <w:rFonts w:hAnsi="Times New Roman" w:ascii="Times New Roman"/>
          <w:b/>
          <w:sz w:val="22"/>
          <w:szCs w:val="22"/>
          <w:lang w:val="hr-HR"/>
        </w:rPr>
        <w:tab/>
      </w:r>
      <w:r w:rsidRPr="007750C5">
        <w:rPr>
          <w:rFonts w:hAnsi="Times New Roman" w:ascii="Times New Roman"/>
          <w:b/>
          <w:sz w:val="22"/>
          <w:szCs w:val="22"/>
          <w:lang w:val="hr-HR"/>
        </w:rPr>
        <w:tab/>
      </w:r>
      <w:r w:rsidRPr="007750C5">
        <w:rPr>
          <w:rFonts w:hAnsi="Times New Roman" w:ascii="Times New Roman"/>
          <w:b/>
          <w:sz w:val="22"/>
          <w:szCs w:val="22"/>
          <w:lang w:val="hr-HR"/>
        </w:rPr>
        <w:tab/>
      </w:r>
      <w:r w:rsidRPr="007750C5">
        <w:rPr>
          <w:rFonts w:hAnsi="Times New Roman" w:ascii="Times New Roman"/>
          <w:b/>
          <w:sz w:val="22"/>
          <w:szCs w:val="22"/>
          <w:lang w:val="hr-HR"/>
        </w:rPr>
        <w:tab/>
      </w:r>
      <w:r w:rsidRPr="007750C5">
        <w:rPr>
          <w:rFonts w:hAnsi="Times New Roman" w:ascii="Times New Roman"/>
          <w:b/>
          <w:sz w:val="22"/>
          <w:szCs w:val="22"/>
          <w:lang w:val="hr-HR"/>
        </w:rPr>
        <w:tab/>
      </w:r>
      <w:r w:rsidRPr="007750C5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7750C5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214207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7750C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7750C5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7750C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750C5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7750C5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750C5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7750C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750C5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EB736E">
        <w:rPr>
          <w:rFonts w:hAnsi="Times New Roman" w:ascii="Times New Roman"/>
          <w:sz w:val="22"/>
          <w:szCs w:val="22"/>
          <w:lang w:val="hr-HR"/>
        </w:rPr>
        <w:t>Kreditna banka Zagreb</w:t>
      </w:r>
      <w:r w:rsidR="00510972" w:rsidRPr="007750C5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7C3D85" w:rsidP="001507AE" w:rsidR="007C3D85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 xml:space="preserve">8.) </w:t>
      </w:r>
      <w:r w:rsidR="00EB736E">
        <w:rPr>
          <w:rFonts w:hAnsi="Times New Roman" w:ascii="Times New Roman"/>
          <w:sz w:val="22"/>
          <w:szCs w:val="22"/>
          <w:lang w:val="hr-HR"/>
        </w:rPr>
        <w:t>Erste &amp; Steiermarkische bank</w:t>
      </w:r>
      <w:r w:rsidR="002B429D" w:rsidRPr="007750C5">
        <w:rPr>
          <w:rFonts w:hAnsi="Times New Roman" w:ascii="Times New Roman"/>
          <w:sz w:val="22"/>
          <w:szCs w:val="22"/>
          <w:lang w:val="hr-HR"/>
        </w:rPr>
        <w:t xml:space="preserve"> d.d.</w:t>
      </w:r>
      <w:r w:rsidR="00510972" w:rsidRPr="007750C5">
        <w:rPr>
          <w:rFonts w:hAnsi="Times New Roman" w:ascii="Times New Roman"/>
          <w:sz w:val="22"/>
          <w:szCs w:val="22"/>
          <w:lang w:val="hr-HR"/>
        </w:rPr>
        <w:t>,</w:t>
      </w:r>
    </w:p>
    <w:p w:rsidRDefault="007C3D85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>9</w:t>
      </w:r>
      <w:r w:rsidR="001507AE" w:rsidRPr="007750C5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7750C5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750C5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7750C5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750C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750C5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750C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750C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750C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7750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7750C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420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750C5">
      <w:rPr>
        <w:rFonts w:hAnsi="Times New Roman" w:ascii="Times New Roman"/>
        <w:b/>
        <w:sz w:val="22"/>
        <w:szCs w:val="22"/>
        <w:lang w:val="hr-HR"/>
      </w:rPr>
      <w:t>2008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750C5">
      <w:rPr>
        <w:rFonts w:hAnsi="Times New Roman" w:ascii="Times New Roman"/>
        <w:b/>
        <w:sz w:val="22"/>
        <w:szCs w:val="22"/>
        <w:lang w:val="hr-HR"/>
      </w:rPr>
      <w:t>2008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0D1594"/>
    <w:rsid w:val="000E24ED"/>
    <w:rsid w:val="000E33DE"/>
    <w:rsid w:val="00112B50"/>
    <w:rsid w:val="001150DC"/>
    <w:rsid w:val="001273D2"/>
    <w:rsid w:val="0014351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1E97"/>
    <w:rsid w:val="001C5220"/>
    <w:rsid w:val="001E7EBD"/>
    <w:rsid w:val="00205402"/>
    <w:rsid w:val="00214207"/>
    <w:rsid w:val="00250EE0"/>
    <w:rsid w:val="00281CBA"/>
    <w:rsid w:val="002B429D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0972"/>
    <w:rsid w:val="0051339D"/>
    <w:rsid w:val="00526D77"/>
    <w:rsid w:val="00527A54"/>
    <w:rsid w:val="00532B71"/>
    <w:rsid w:val="00533D62"/>
    <w:rsid w:val="00545C37"/>
    <w:rsid w:val="00552465"/>
    <w:rsid w:val="00561677"/>
    <w:rsid w:val="005755B8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B178B"/>
    <w:rsid w:val="006D45D8"/>
    <w:rsid w:val="00700C29"/>
    <w:rsid w:val="007045BC"/>
    <w:rsid w:val="00714CC9"/>
    <w:rsid w:val="00722851"/>
    <w:rsid w:val="00730EAB"/>
    <w:rsid w:val="00740066"/>
    <w:rsid w:val="0074445D"/>
    <w:rsid w:val="007750C5"/>
    <w:rsid w:val="007A29F9"/>
    <w:rsid w:val="007C3D85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C3B59"/>
    <w:rsid w:val="008E1D89"/>
    <w:rsid w:val="008F7EAE"/>
    <w:rsid w:val="009001F7"/>
    <w:rsid w:val="009001FE"/>
    <w:rsid w:val="00914CFB"/>
    <w:rsid w:val="0091660A"/>
    <w:rsid w:val="009308F8"/>
    <w:rsid w:val="00934AFC"/>
    <w:rsid w:val="00937016"/>
    <w:rsid w:val="009546B6"/>
    <w:rsid w:val="009603C3"/>
    <w:rsid w:val="00986EED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40583"/>
    <w:rsid w:val="00D44D4F"/>
    <w:rsid w:val="00D52F6D"/>
    <w:rsid w:val="00D57391"/>
    <w:rsid w:val="00D648F2"/>
    <w:rsid w:val="00D955F3"/>
    <w:rsid w:val="00DA214A"/>
    <w:rsid w:val="00DB29D2"/>
    <w:rsid w:val="00DB4528"/>
    <w:rsid w:val="00DD55B9"/>
    <w:rsid w:val="00DE4A87"/>
    <w:rsid w:val="00DF5114"/>
    <w:rsid w:val="00E325B4"/>
    <w:rsid w:val="00E515DA"/>
    <w:rsid w:val="00E641D1"/>
    <w:rsid w:val="00E947D2"/>
    <w:rsid w:val="00EB736E"/>
    <w:rsid w:val="00EE5750"/>
    <w:rsid w:val="00EE69E5"/>
    <w:rsid w:val="00F40CF2"/>
    <w:rsid w:val="00F45478"/>
    <w:rsid w:val="00F55CE1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4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20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207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20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20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4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20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207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20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20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2008</izvorni_sadrzaj>
    <derivirana_varijabla naziv="DomainObject.Predmet.Broj_1">2008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St-2008/2015</izvorni_sadrzaj>
    <derivirana_varijabla naziv="DomainObject.Predmet.OznakaBroj_1">St-2008/2015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AVERTO d.o.o. za prijevoz i usluge</izvorni_sadrzaj>
    <derivirana_varijabla naziv="DomainObject.Predmet.ProtustrankaFormated_1">  AVERTO d.o.o. za prijevoz i usluge</derivirana_varijabla>
  </DomainObject.Predmet.ProtustrankaFormated>
  <DomainObject.Predmet.ProtustrankaFormatedOIB>
    <izvorni_sadrzaj>  AVERTO d.o.o. za prijevoz i usluge, OIB 25553468014</izvorni_sadrzaj>
    <derivirana_varijabla naziv="DomainObject.Predmet.ProtustrankaFormatedOIB_1">  AVERTO d.o.o. za prijevoz i usluge, OIB 25553468014</derivirana_varijabla>
  </DomainObject.Predmet.ProtustrankaFormatedOIB>
  <DomainObject.Predmet.ProtustrankaFormatedWithAdress>
    <izvorni_sadrzaj> AVERTO d.o.o. za prijevoz i usluge, Donje Vataje 10, 20216 Vodovađa</izvorni_sadrzaj>
    <derivirana_varijabla naziv="DomainObject.Predmet.ProtustrankaFormatedWithAdress_1"> AVERTO d.o.o. za prijevoz i usluge, Donje Vataje 10, 20216 Vodovađa</derivirana_varijabla>
  </DomainObject.Predmet.ProtustrankaFormatedWithAdress>
  <DomainObject.Predmet.ProtustrankaFormatedWithAdressOIB>
    <izvorni_sadrzaj> AVERTO d.o.o. za prijevoz i usluge, OIB 25553468014, Donje Vataje 10, 20216 Vodovađa</izvorni_sadrzaj>
    <derivirana_varijabla naziv="DomainObject.Predmet.ProtustrankaFormatedWithAdressOIB_1"> AVERTO d.o.o. za prijevoz i usluge, OIB 25553468014, Donje Vataje 10, 20216 Vodovađa</derivirana_varijabla>
  </DomainObject.Predmet.ProtustrankaFormatedWithAdressOIB>
  <DomainObject.Predmet.ProtustrankaWithAdress>
    <izvorni_sadrzaj>AVERTO d.o.o. za prijevoz i usluge Donje Vataje 10, 20216 Vodovađa</izvorni_sadrzaj>
    <derivirana_varijabla naziv="DomainObject.Predmet.ProtustrankaWithAdress_1">AVERTO d.o.o. za prijevoz i usluge Donje Vataje 10, 20216 Vodovađa</derivirana_varijabla>
  </DomainObject.Predmet.ProtustrankaWithAdress>
  <DomainObject.Predmet.ProtustrankaWithAdressOIB>
    <izvorni_sadrzaj>AVERTO d.o.o. za prijevoz i usluge, OIB 25553468014, Donje Vataje 10, 20216 Vodovađa</izvorni_sadrzaj>
    <derivirana_varijabla naziv="DomainObject.Predmet.ProtustrankaWithAdressOIB_1">AVERTO d.o.o. za prijevoz i usluge, OIB 25553468014, Donje Vataje 10, 20216 Vodovađa</derivirana_varijabla>
  </DomainObject.Predmet.ProtustrankaWithAdressOIB>
  <DomainObject.Predmet.ProtustrankaNazivFormated>
    <izvorni_sadrzaj>AVERTO d.o.o. za prijevoz i usluge</izvorni_sadrzaj>
    <derivirana_varijabla naziv="DomainObject.Predmet.ProtustrankaNazivFormated_1">AVERTO d.o.o. za prijevoz i usluge</derivirana_varijabla>
  </DomainObject.Predmet.ProtustrankaNazivFormated>
  <DomainObject.Predmet.ProtustrankaNazivFormatedOIB>
    <izvorni_sadrzaj>AVERTO d.o.o. za prijevoz i usluge, OIB 25553468014</izvorni_sadrzaj>
    <derivirana_varijabla naziv="DomainObject.Predmet.ProtustrankaNazivFormatedOIB_1">AVERTO d.o.o. za prijevoz i usluge, OIB 25553468014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138673.23</izvorni_sadrzaj>
    <derivirana_varijabla naziv="DomainObject.Predmet.TrenutnaVrijednost_1">138673.23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AVERTO d.o.o. za prijevoz i usluge</item>
    </izvorni_sadrzaj>
    <derivirana_varijabla naziv="DomainObject.Predmet.ProtuStrankaListFormated_1">
      <item>AVERTO d.o.o. za prijevoz i usluge</item>
    </derivirana_varijabla>
  </DomainObject.Predmet.ProtuStrankaListFormated>
  <DomainObject.Predmet.ProtuStrankaListFormatedOIB>
    <izvorni_sadrzaj>
      <item>AVERTO d.o.o. za prijevoz i usluge, OIB 25553468014</item>
    </izvorni_sadrzaj>
    <derivirana_varijabla naziv="DomainObject.Predmet.ProtuStrankaListFormatedOIB_1">
      <item>AVERTO d.o.o. za prijevoz i usluge, OIB 25553468014</item>
    </derivirana_varijabla>
  </DomainObject.Predmet.ProtuStrankaListFormatedOIB>
  <DomainObject.Predmet.ProtuStrankaListFormatedWithAdress>
    <izvorni_sadrzaj>
      <item>AVERTO d.o.o. za prijevoz i usluge, Donje Vataje 10, 20216 Vodovađa</item>
    </izvorni_sadrzaj>
    <derivirana_varijabla naziv="DomainObject.Predmet.ProtuStrankaListFormatedWithAdress_1">
      <item>AVERTO d.o.o. za prijevoz i usluge, Donje Vataje 10, 20216 Vodovađa</item>
    </derivirana_varijabla>
  </DomainObject.Predmet.ProtuStrankaListFormatedWithAdress>
  <DomainObject.Predmet.ProtuStrankaListFormatedWithAdressOIB>
    <izvorni_sadrzaj>
      <item>AVERTO d.o.o. za prijevoz i usluge, OIB 25553468014, Donje Vataje 10, 20216 Vodovađa</item>
    </izvorni_sadrzaj>
    <derivirana_varijabla naziv="DomainObject.Predmet.ProtuStrankaListFormatedWithAdressOIB_1">
      <item>AVERTO d.o.o. za prijevoz i usluge, OIB 25553468014, Donje Vataje 10, 20216 Vodovađa</item>
    </derivirana_varijabla>
  </DomainObject.Predmet.ProtuStrankaListFormatedWithAdressOIB>
  <DomainObject.Predmet.ProtuStrankaListNazivFormated>
    <izvorni_sadrzaj>
      <item>AVERTO d.o.o. za prijevoz i usluge</item>
    </izvorni_sadrzaj>
    <derivirana_varijabla naziv="DomainObject.Predmet.ProtuStrankaListNazivFormated_1">
      <item>AVERTO d.o.o. za prijevoz i usluge</item>
    </derivirana_varijabla>
  </DomainObject.Predmet.ProtuStrankaListNazivFormated>
  <DomainObject.Predmet.ProtuStrankaListNazivFormatedOIB>
    <izvorni_sadrzaj>
      <item>AVERTO d.o.o. za prijevoz i usluge, OIB 25553468014</item>
    </izvorni_sadrzaj>
    <derivirana_varijabla naziv="DomainObject.Predmet.ProtuStrankaListNazivFormatedOIB_1">
      <item>AVERTO d.o.o. za prijevoz i usluge, OIB 25553468014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AVERTO d.o.o. za prijevoz i usluge</izvorni_sadrzaj>
    <derivirana_varijabla naziv="DomainObject.Predmet.ProtustrankaIDrugi_1">AVERTO 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AVERTO d.o.o. za prijevoz i usluge, OIB 25553468014, Donje Vataje 10, 20216 Vodovađa</izvorni_sadrzaj>
    <derivirana_varijabla naziv="DomainObject.Predmet.ProtustrankaIDrugiAdressOIB_1">AVERTO d.o.o. za prijevoz i usluge, OIB 25553468014, Donje Vataje 10, 20216 Vodovađa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AVERTO d.o.o. za prijevoz i usluge</item>
    </izvorni_sadrzaj>
    <derivirana_varijabla naziv="DomainObject.Predmet.SudioniciListNaziv_1">
      <item>FINA, RC Split, Podružnica Dubrovnik</item>
      <item>AVERTO d.o.o.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AVERTO d.o.o. za prijevoz i usluge, OIB 25553468014, Donje Vataje 10,20216 Vodovađa</item>
    </izvorni_sadrzaj>
    <derivirana_varijabla naziv="DomainObject.Predmet.SudioniciListAdressOIB_1">
      <item>FINA, RC Split, Podružnica Dubrovnik, OIB 85821130368, Vukovarska 2,20000 Dubrovnik</item>
      <item>AVERTO d.o.o. za prijevoz i usluge, OIB 25553468014, Donje Vataje 10,20216 Vodovađa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25553468014</item>
    </izvorni_sadrzaj>
    <derivirana_varijabla naziv="DomainObject.Predmet.SudioniciListNazivOIB_1">
      <item>, OIB 85821130368</item>
      <item>, OIB 25553468014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382F9E-7F15-4AD8-8FC9-0A46F27B63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2677</properties:Characters>
  <properties:Lines>92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2016-02-18T13:00:00Z</dcterms:created>
  <dc:creator>Sudsko vijeæe</dc:creator>
  <cp:lastModifiedBy>Sandra Lazo Oblizalo</cp:lastModifiedBy>
  <cp:lastPrinted>2016-04-22T09:20:00Z</cp:lastPrinted>
  <dcterms:modified xmlns:xsi="http://www.w3.org/2001/XMLSchema-instance" xsi:type="dcterms:W3CDTF">2016-04-22T09:21:00Z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