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264B" w:rsidR="00EF41E8" w:rsidP="00EF41E8" w:rsidRDefault="00EF41E8" w14:paraId="63b6dc9" w14:textId="63b6dc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Pr="00ED67A9" w:rsidR="00EF41E8" w:rsidP="00EF41E8" w:rsidRDefault="00EF41E8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Pr="008803EB" w:rsidR="00EF41E8" w:rsidP="00EF41E8" w:rsidRDefault="00EF41E8">
      <w:r w:rsidRPr="008803EB">
        <w:t>TRGOVAČKI SUD U PAZINU</w:t>
      </w:r>
    </w:p>
    <w:p w:rsidRPr="00DB11C9" w:rsidR="00EF41E8" w:rsidP="00EF41E8" w:rsidRDefault="00EF41E8">
      <w:r>
        <w:t xml:space="preserve">     </w:t>
      </w:r>
      <w:r w:rsidRPr="008803EB">
        <w:t xml:space="preserve">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  <w:r>
        <w:tab/>
        <w:t xml:space="preserve">       2 St-450/2019-9</w:t>
      </w:r>
    </w:p>
    <w:p w:rsidR="00EF41E8" w:rsidP="00EF41E8" w:rsidRDefault="00EF41E8">
      <w:pPr>
        <w:jc w:val="both"/>
      </w:pPr>
    </w:p>
    <w:p w:rsidRPr="008803EB" w:rsidR="00EF41E8" w:rsidP="00EF41E8" w:rsidRDefault="00EF41E8">
      <w:pPr>
        <w:jc w:val="both"/>
      </w:pPr>
    </w:p>
    <w:p w:rsidRPr="000B28C5" w:rsidR="00EF41E8" w:rsidP="00EF41E8" w:rsidRDefault="00EF41E8">
      <w:pPr>
        <w:jc w:val="center"/>
      </w:pPr>
      <w:r w:rsidRPr="000B28C5">
        <w:t>R E P U B L I K A  H R V A T S K A</w:t>
      </w:r>
    </w:p>
    <w:p w:rsidRPr="000B28C5" w:rsidR="00EF41E8" w:rsidP="00EF41E8" w:rsidRDefault="00EF41E8"/>
    <w:p w:rsidRPr="000B28C5" w:rsidR="00EF41E8" w:rsidP="00EF41E8" w:rsidRDefault="00EF41E8">
      <w:pPr>
        <w:jc w:val="center"/>
      </w:pPr>
      <w:r w:rsidRPr="000B28C5">
        <w:t>R J E Š E NJ E</w:t>
      </w:r>
    </w:p>
    <w:p w:rsidRPr="000B28C5" w:rsidR="00EF41E8" w:rsidP="00EF41E8" w:rsidRDefault="00EF41E8"/>
    <w:p w:rsidRPr="00E66EA8" w:rsidR="00EF41E8" w:rsidP="00EF41E8" w:rsidRDefault="00EF41E8">
      <w:pPr>
        <w:spacing w:line="240" w:lineRule="atLeast"/>
        <w:ind w:firstLine="708"/>
        <w:jc w:val="both"/>
      </w:pPr>
      <w:r>
        <w:t>Trgovački sud u Pazinu, po sutkinji</w:t>
      </w:r>
      <w:r w:rsidRPr="000B28C5">
        <w:t xml:space="preserve"> Adrijani Labinjan Skok, </w:t>
      </w:r>
      <w:r>
        <w:t xml:space="preserve">u postupku po prijedlogu Financijske agencije za </w:t>
      </w:r>
      <w:r w:rsidRPr="000B28C5">
        <w:t>otvaranj</w:t>
      </w:r>
      <w:r>
        <w:t>e</w:t>
      </w:r>
      <w:r w:rsidRPr="000B28C5">
        <w:t xml:space="preserve"> stečajnog postupka nad dužnikom </w:t>
      </w:r>
      <w:r>
        <w:t>MADERIUS GRUPA d.o.o., Buje, Ulica Silvio Vardabasso 4, OIB: 65961773175</w:t>
      </w:r>
      <w:r w:rsidRPr="00E66EA8">
        <w:t xml:space="preserve">, </w:t>
      </w:r>
      <w:r>
        <w:t>6. veljače</w:t>
      </w:r>
      <w:r w:rsidRPr="00E66EA8">
        <w:t xml:space="preserve"> 2020. </w:t>
      </w:r>
    </w:p>
    <w:p w:rsidRPr="000B28C5" w:rsidR="00EF41E8" w:rsidP="00EF41E8" w:rsidRDefault="00EF41E8">
      <w:pPr>
        <w:jc w:val="both"/>
      </w:pPr>
    </w:p>
    <w:p w:rsidRPr="000B28C5" w:rsidR="00EF41E8" w:rsidP="00EF41E8" w:rsidRDefault="00EF41E8">
      <w:pPr>
        <w:jc w:val="center"/>
      </w:pPr>
      <w:r w:rsidRPr="000B28C5">
        <w:t>r i j e š i o    j e</w:t>
      </w:r>
    </w:p>
    <w:p w:rsidRPr="000B28C5" w:rsidR="00EF41E8" w:rsidP="00EF41E8" w:rsidRDefault="00EF41E8">
      <w:pPr>
        <w:jc w:val="both"/>
      </w:pPr>
    </w:p>
    <w:p w:rsidRPr="000B28C5" w:rsidR="00EF41E8" w:rsidP="00EF41E8" w:rsidRDefault="00EF41E8">
      <w:pPr>
        <w:spacing w:line="240" w:lineRule="atLeast"/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>
        <w:t>MADERIUS GRUPA d.o.o., Buje, Ulica Silvio Vardabasso 4, OIB: 65961773175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</w:t>
      </w:r>
      <w:r>
        <w:t>20</w:t>
      </w:r>
      <w:r w:rsidRPr="000B28C5">
        <w:t>15, 104/</w:t>
      </w:r>
      <w:r>
        <w:t>20</w:t>
      </w:r>
      <w:r w:rsidRPr="000B28C5">
        <w:t>17</w:t>
      </w:r>
      <w:r>
        <w:t>, dalje: SZ</w:t>
      </w:r>
      <w:r w:rsidRPr="000B28C5">
        <w:t xml:space="preserve">), uplate predujam u iznosu od </w:t>
      </w:r>
      <w:r w:rsidR="005F4ADA">
        <w:t>5</w:t>
      </w:r>
      <w:r w:rsidRPr="000B28C5">
        <w:t>.000,00 kuna za pokriće troškova prethodnog postupka te stečajnog postupka, na depozit ovog suda broj: HR43 2390001 1</w:t>
      </w:r>
      <w:r>
        <w:t>300029763, poziv na broj 020-450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Pr="000B28C5" w:rsidR="00EF41E8" w:rsidP="00EF41E8" w:rsidRDefault="00EF41E8">
      <w:pPr>
        <w:jc w:val="both"/>
      </w:pPr>
    </w:p>
    <w:p w:rsidRPr="000B28C5" w:rsidR="00EF41E8" w:rsidP="00EF41E8" w:rsidRDefault="00EF41E8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Pr="000B28C5" w:rsidR="00EF41E8" w:rsidP="00EF41E8" w:rsidRDefault="00EF41E8">
      <w:pPr>
        <w:jc w:val="both"/>
        <w:rPr>
          <w:bCs w:val="false"/>
        </w:rPr>
      </w:pPr>
    </w:p>
    <w:p w:rsidRPr="000B28C5" w:rsidR="00EF41E8" w:rsidP="00EF41E8" w:rsidRDefault="00EF41E8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Pr="000B28C5" w:rsidR="00EF41E8" w:rsidP="00EF41E8" w:rsidRDefault="00EF41E8">
      <w:pPr>
        <w:jc w:val="both"/>
        <w:rPr>
          <w:lang w:val="pl-PL"/>
        </w:rPr>
      </w:pPr>
    </w:p>
    <w:p w:rsidR="00EF41E8" w:rsidP="00EF41E8" w:rsidRDefault="00EF41E8">
      <w:pPr>
        <w:jc w:val="both"/>
        <w:rPr>
          <w:lang w:val="pl-PL"/>
        </w:rPr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Pr="005F4ADA" w:rsidR="005F4ADA" w:rsidP="005F4ADA" w:rsidRDefault="005F4ADA">
      <w:pPr>
        <w:pStyle w:val="Tijeloteksta"/>
        <w:spacing w:line="240" w:lineRule="atLeast"/>
        <w:ind w:firstLine="708"/>
      </w:pPr>
      <w:r w:rsidRPr="005F4ADA">
        <w:t xml:space="preserve">Iz dostavljenog popisa imovine i obveza dužnika proizlazi u bitnome da od imovine dužnik ima novčane tražbine prema trećim osobama i tražbinu od Porezne uprave za PDV, u ukupnom iznosu od 187.548,02 kn, te da druge imovine nema. Također proizlazi da ukupne obveze dužnika iznose 887.801,24 kn i da prosječni mjesečni troškovi redovnog poslovanja iznose 202.334,28 kn. </w:t>
      </w:r>
    </w:p>
    <w:p w:rsidRPr="005F4ADA" w:rsidR="005F4ADA" w:rsidP="005F4ADA" w:rsidRDefault="00EF41E8">
      <w:pPr>
        <w:ind w:firstLine="708"/>
        <w:jc w:val="both"/>
      </w:pPr>
      <w:r w:rsidRPr="005F4ADA">
        <w:t xml:space="preserve">Iz </w:t>
      </w:r>
      <w:r w:rsidRPr="005F4ADA" w:rsidR="005F4ADA">
        <w:t>prijedloga</w:t>
      </w:r>
      <w:r w:rsidRPr="005F4ADA">
        <w:t xml:space="preserve"> Financijske agencije za otvaranje stečajnog postupka proizlazi da dužnik u Očevidniku redoslijeda osnova za plaćanje na dan </w:t>
      </w:r>
      <w:r w:rsidRPr="005F4ADA" w:rsidR="005F4ADA">
        <w:t>24</w:t>
      </w:r>
      <w:r w:rsidRPr="005F4ADA">
        <w:t>. prosinca 2019. ima evidentirane neizvršene osnove za plaćanje u neprekinutom razdoblju od 120 dana</w:t>
      </w:r>
      <w:r w:rsidRPr="005F4ADA" w:rsidR="005F4ADA">
        <w:t xml:space="preserve"> u iznosu od 7.856,88 kn</w:t>
      </w:r>
      <w:r w:rsidRPr="005F4ADA">
        <w:t>. Stoga je utvrđeno da postoji pretpostavka za otvaranje stečajnog postupka nad dužnikom – nesposobnost za plaćanje, iz čl. 6. SZ-a.</w:t>
      </w:r>
    </w:p>
    <w:p w:rsidRPr="000B28C5" w:rsidR="00EF41E8" w:rsidP="00EF41E8" w:rsidRDefault="00EF41E8">
      <w:pPr>
        <w:jc w:val="both"/>
      </w:pPr>
      <w:r w:rsidRPr="005F4ADA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</w:t>
      </w:r>
      <w:r w:rsidRPr="000B28C5">
        <w:t xml:space="preserve">prethodnoga i otvorenoga stečajnog postupka (st. 1.). Ako osobe iz stavka 1. tog članka ne predujme traženi iznos, sud će donijeti rješenje o otvaranju i zaključenju stečajnoga postupka. </w:t>
      </w:r>
    </w:p>
    <w:p w:rsidRPr="008235DE" w:rsidR="00EF41E8" w:rsidP="00EF41E8" w:rsidRDefault="00EF41E8">
      <w:pPr>
        <w:jc w:val="both"/>
      </w:pPr>
      <w:r w:rsidRPr="008235DE">
        <w:lastRenderedPageBreak/>
        <w:tab/>
        <w:t xml:space="preserve">Predvidivi troškovi stečajnog postupka sastoje se od troškova i nagrade stečajnog upravitelja, troškova izrade pečata i otvaranja žiro računa dužnika, troškova vođenja knjigovodstva, troškova procjene i prodaje eventualne imovine dužnika, troškova sređivanja arhive i </w:t>
      </w:r>
      <w:r>
        <w:t xml:space="preserve">dr., za koje je potrebno barem </w:t>
      </w:r>
      <w:r w:rsidR="005F4ADA">
        <w:t>5</w:t>
      </w:r>
      <w:r w:rsidRPr="008235DE">
        <w:t>.000,00 kn.</w:t>
      </w:r>
    </w:p>
    <w:p w:rsidRPr="008235DE" w:rsidR="00EF41E8" w:rsidP="00EF41E8" w:rsidRDefault="00EF41E8">
      <w:pPr>
        <w:jc w:val="both"/>
      </w:pPr>
      <w:r w:rsidRPr="008235DE">
        <w:tab/>
      </w:r>
    </w:p>
    <w:p w:rsidR="005F4ADA" w:rsidP="00EF41E8" w:rsidRDefault="00EF41E8">
      <w:pPr>
        <w:jc w:val="both"/>
      </w:pPr>
      <w:r w:rsidRPr="008235DE">
        <w:tab/>
        <w:t xml:space="preserve">Iz prijedloga FINA-e za otvaranje stečajnog postupka proizlazi da </w:t>
      </w:r>
      <w:r>
        <w:t xml:space="preserve">su </w:t>
      </w:r>
      <w:r w:rsidRPr="008235DE">
        <w:t xml:space="preserve">na temelju čl. 112. st. 5. SZ-a na računu </w:t>
      </w:r>
      <w:r w:rsidRPr="000D017A">
        <w:t xml:space="preserve">dužnika zaplijenjena novčana sredstva u iznosu od </w:t>
      </w:r>
      <w:r w:rsidR="005F4ADA">
        <w:t>191,53</w:t>
      </w:r>
      <w:r w:rsidRPr="000D017A">
        <w:t xml:space="preserve"> kn, </w:t>
      </w:r>
      <w:r w:rsidR="005F4ADA">
        <w:t>a iz dostavljenog popisa imovine i obveza dužnika proizlazi da dužnik nema likvidne imovine iz koje bi se mogli namiriti troškovi stečajnog postupka već je potreban predujam i radi namirenja troškova eventualnog poduzimanja radnji za naplatu tražbina.</w:t>
      </w:r>
    </w:p>
    <w:p w:rsidRPr="008235DE" w:rsidR="00EF41E8" w:rsidP="005F4ADA" w:rsidRDefault="005F4ADA">
      <w:pPr>
        <w:ind w:firstLine="708"/>
        <w:jc w:val="both"/>
      </w:pPr>
      <w:r>
        <w:t>Slijedom svega navedenog a</w:t>
      </w:r>
      <w:r w:rsidRPr="008235DE" w:rsidR="00EF41E8">
        <w:t xml:space="preserve"> temeljem odredbe čl. 132. st. 1. SZ-a odlučeno </w:t>
      </w:r>
      <w:r>
        <w:t xml:space="preserve">je </w:t>
      </w:r>
      <w:r w:rsidRPr="008235DE" w:rsidR="00EF41E8">
        <w:t xml:space="preserve">kao u izreci. </w:t>
      </w:r>
    </w:p>
    <w:p w:rsidRPr="008235DE" w:rsidR="00EF41E8" w:rsidP="00EF41E8" w:rsidRDefault="00EF41E8"/>
    <w:p w:rsidRPr="008235DE" w:rsidR="00EF41E8" w:rsidP="00EF41E8" w:rsidRDefault="00EF41E8"/>
    <w:p w:rsidRPr="000B14CD" w:rsidR="00EF41E8" w:rsidP="00EF41E8" w:rsidRDefault="00EF41E8">
      <w:pPr>
        <w:jc w:val="center"/>
      </w:pPr>
      <w:r w:rsidRPr="000B14CD">
        <w:t xml:space="preserve">U </w:t>
      </w:r>
      <w:r w:rsidRPr="00E66EA8">
        <w:t xml:space="preserve">Pazinu </w:t>
      </w:r>
      <w:r w:rsidR="005F4ADA">
        <w:t>6. veljače</w:t>
      </w:r>
      <w:r w:rsidRPr="00E66EA8">
        <w:t xml:space="preserve"> 2020</w:t>
      </w:r>
      <w:r w:rsidRPr="000B14CD">
        <w:t>.</w:t>
      </w:r>
    </w:p>
    <w:p w:rsidRPr="000B5280" w:rsidR="00EF41E8" w:rsidP="00EF41E8" w:rsidRDefault="00EF41E8">
      <w:pPr>
        <w:ind w:left="2880" w:firstLine="720"/>
        <w:jc w:val="both"/>
      </w:pPr>
    </w:p>
    <w:p w:rsidRPr="000B5280" w:rsidR="00EF41E8" w:rsidP="00EF41E8" w:rsidRDefault="00EF41E8">
      <w:pPr>
        <w:ind w:left="5652" w:firstLine="720"/>
        <w:jc w:val="both"/>
      </w:pPr>
      <w:r w:rsidRPr="000B5280">
        <w:t xml:space="preserve">        Stečajna sutkinja </w:t>
      </w:r>
    </w:p>
    <w:p w:rsidRPr="000B5280" w:rsidR="00EF41E8" w:rsidP="00EF41E8" w:rsidRDefault="00EF41E8">
      <w:pPr>
        <w:ind w:left="5712"/>
        <w:jc w:val="both"/>
      </w:pPr>
      <w:r w:rsidRPr="000B5280">
        <w:t xml:space="preserve">         Adrijan</w:t>
      </w:r>
      <w:r>
        <w:t>a Labinjan Skok</w:t>
      </w:r>
      <w:r w:rsidR="005F4ADA">
        <w:t>, v.r.</w:t>
      </w:r>
    </w:p>
    <w:p w:rsidRPr="000B5280" w:rsidR="00EF41E8" w:rsidP="00EF41E8" w:rsidRDefault="00EF41E8">
      <w:pPr>
        <w:jc w:val="both"/>
      </w:pPr>
    </w:p>
    <w:p w:rsidRPr="000B5280" w:rsidR="00EF41E8" w:rsidP="00EF41E8" w:rsidRDefault="00EF41E8">
      <w:pPr>
        <w:jc w:val="both"/>
      </w:pPr>
    </w:p>
    <w:p w:rsidRPr="000B5280" w:rsidR="00EF41E8" w:rsidP="00EF41E8" w:rsidRDefault="00EF41E8">
      <w:r w:rsidRPr="000B5280">
        <w:t>UPUTA O PRAVNOM LIJEKU:</w:t>
      </w:r>
    </w:p>
    <w:p w:rsidRPr="000B5280" w:rsidR="00EF41E8" w:rsidP="00EF41E8" w:rsidRDefault="00EF41E8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Pr="000B5280" w:rsidR="00EF41E8" w:rsidP="00EF41E8" w:rsidRDefault="00EF41E8"/>
    <w:p w:rsidRPr="000B5280" w:rsidR="00EF41E8" w:rsidP="00EF41E8" w:rsidRDefault="00EF41E8">
      <w:pPr>
        <w:jc w:val="both"/>
      </w:pPr>
      <w:r w:rsidRPr="000B5280">
        <w:t>DNA:</w:t>
      </w:r>
    </w:p>
    <w:p w:rsidR="00EF41E8" w:rsidP="00FB2A4C" w:rsidRDefault="00EF41E8">
      <w:pPr>
        <w:jc w:val="both"/>
      </w:pPr>
      <w:r w:rsidRPr="000B14CD">
        <w:t xml:space="preserve">- e-Oglasna ploča </w:t>
      </w:r>
      <w:r w:rsidRPr="00E66EA8">
        <w:t xml:space="preserve">suda </w:t>
      </w:r>
      <w:r w:rsidR="005F4ADA">
        <w:t>6. veljače</w:t>
      </w:r>
      <w:r w:rsidRPr="00E66EA8">
        <w:t xml:space="preserve"> 2020. (</w:t>
      </w:r>
      <w:r w:rsidRPr="000B14CD">
        <w:t>čl. 132. st. 3. SZ-a)</w:t>
      </w:r>
    </w:p>
    <w:p w:rsidR="00EF41E8" w:rsidP="00EF41E8" w:rsidRDefault="00EF41E8"/>
    <w:p w:rsidR="00EF41E8" w:rsidP="00EF41E8" w:rsidRDefault="00EF41E8"/>
    <w:p w:rsidR="00EF41E8" w:rsidP="00EF41E8" w:rsidRDefault="00EF41E8"/>
    <w:p w:rsidR="002410FA" w:rsidRDefault="002410FA"/>
    <w:sectPr w:rsidR="002410FA" w:rsidSect="00092984">
      <w:headerReference w:type="default" r:id="rId8"/>
      <w:headerReference w:type="first" r:id="rId9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F41E8" w:rsidP="00EF41E8" w:rsidRDefault="00EF41E8">
      <w:r>
        <w:separator/>
      </w:r>
    </w:p>
  </w:endnote>
  <w:endnote w:type="continuationSeparator" w:id="0">
    <w:p w:rsidR="00EF41E8" w:rsidP="00EF41E8" w:rsidRDefault="00EF41E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F41E8" w:rsidP="00EF41E8" w:rsidRDefault="00EF41E8">
      <w:r>
        <w:separator/>
      </w:r>
    </w:p>
  </w:footnote>
  <w:footnote w:type="continuationSeparator" w:id="0">
    <w:p w:rsidR="00EF41E8" w:rsidP="00EF41E8" w:rsidRDefault="00EF41E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Pr="00E526F3" w:rsidR="003369B8" w:rsidP="003369B8" w:rsidRDefault="005F4ADA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2A4C">
          <w:rPr>
            <w:noProof/>
          </w:rPr>
          <w:t>2</w:t>
        </w:r>
        <w:r>
          <w:fldChar w:fldCharType="end"/>
        </w:r>
        <w:r>
          <w:t xml:space="preserve">                                               </w:t>
        </w:r>
        <w:r>
          <w:tab/>
        </w:r>
        <w:r w:rsidR="00EF41E8">
          <w:t>2 St-450/2019-9</w:t>
        </w:r>
      </w:p>
      <w:p w:rsidRPr="00ED67A9" w:rsidR="00FC7B8B" w:rsidRDefault="00FB2A4C">
        <w:pPr>
          <w:pStyle w:val="Zaglavlje"/>
          <w:jc w:val="center"/>
        </w:pPr>
      </w:p>
    </w:sdtContent>
  </w:sdt>
  <w:p w:rsidR="00DA15C9" w:rsidRDefault="00FB2A4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5F4ADA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1E8"/>
    <w:rsid w:val="002410FA"/>
    <w:rsid w:val="005F4ADA"/>
    <w:rsid w:val="00EF41E8"/>
    <w:rsid w:val="00FB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69E5D68-6E64-4711-83CF-461675A8674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F41E8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F41E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F41E8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F41E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F41E8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nhideWhenUsed/>
    <w:rsid w:val="005F4ADA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5F4ADA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F4AD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F4ADA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B2A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2A4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2A4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2A4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2A4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veljače 2020.</izvorni_sadrzaj>
    <derivirana_varijabla naziv="DomainObject.DatumDonosenjaOdluke_1">6.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prosinca 2019.</izvorni_sadrzaj>
    <derivirana_varijabla naziv="DomainObject.Predmet.DatumIzradeOptuznogAkta_1">27. prosinca 2019.</derivirana_varijabla>
  </DomainObject.Predmet.DatumIzradeOptuznogAkta>
  <DomainObject.Predmet.DatumIzradeOptuznogAktaFormated>
    <izvorni_sadrzaj>27.12.2019.</izvorni_sadrzaj>
    <derivirana_varijabla naziv="DomainObject.Predmet.DatumIzradeOptuznogAktaFormated_1">27.12.2019.</derivirana_varijabla>
  </DomainObject.Predmet.DatumIzradeOptuznogAktaFormated>
  <DomainObject.Predmet.DatumOsnivanja>
    <izvorni_sadrzaj>27. prosinca 2019.</izvorni_sadrzaj>
    <derivirana_varijabla naziv="DomainObject.Predmet.DatumOsnivanja_1">27.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prosinca 2019.</izvorni_sadrzaj>
    <derivirana_varijabla naziv="DomainObject.Predmet.DatumPrimitkaOptuznogAkta_1">27.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St-450/2019</izvorni_sadrzaj>
    <derivirana_varijabla naziv="DomainObject.Predmet.OznakaBroj_1">St-450/2019</derivirana_varijabla>
  </DomainObject.Predmet.OznakaBroj>
  <DomainObject.Predmet.OznakaBrojOptuznogAkta>
    <izvorni_sadrzaj>04-06-19-5548</izvorni_sadrzaj>
    <derivirana_varijabla naziv="DomainObject.Predmet.OznakaBrojOptuznogAkta_1">04-06-19-5548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MADERIUS GRUPA d.o.o. BUJE</izvorni_sadrzaj>
    <derivirana_varijabla naziv="DomainObject.Predmet.ProtustrankaFormated_1">  MADERIUS GRUPA d.o.o. BUJE</derivirana_varijabla>
  </DomainObject.Predmet.ProtustrankaFormated>
  <DomainObject.Predmet.ProtustrankaFormatedOIB>
    <izvorni_sadrzaj>  MADERIUS GRUPA d.o.o. BUJE, OIB 65961773175</izvorni_sadrzaj>
    <derivirana_varijabla naziv="DomainObject.Predmet.ProtustrankaFormatedOIB_1">  MADERIUS GRUPA d.o.o. BUJE, OIB 65961773175</derivirana_varijabla>
  </DomainObject.Predmet.ProtustrankaFormatedOIB>
  <DomainObject.Predmet.ProtustrankaFormatedWithAdress>
    <izvorni_sadrzaj> MADERIUS GRUPA d.o.o. BUJE, Ulica Silvio Vardabasso 4, 52460 Buje</izvorni_sadrzaj>
    <derivirana_varijabla naziv="DomainObject.Predmet.ProtustrankaFormatedWithAdress_1"> MADERIUS GRUPA d.o.o. BUJE, Ulica Silvio Vardabasso 4, 52460 Buje</derivirana_varijabla>
  </DomainObject.Predmet.ProtustrankaFormatedWithAdress>
  <DomainObject.Predmet.ProtustrankaFormatedWithAdressOIB>
    <izvorni_sadrzaj> MADERIUS GRUPA d.o.o. BUJE, OIB 65961773175, Ulica Silvio Vardabasso 4, 52460 Buje</izvorni_sadrzaj>
    <derivirana_varijabla naziv="DomainObject.Predmet.ProtustrankaFormatedWithAdressOIB_1"> MADERIUS GRUPA d.o.o. BUJE, OIB 65961773175, Ulica Silvio Vardabasso 4, 52460 Buje</derivirana_varijabla>
  </DomainObject.Predmet.ProtustrankaFormatedWithAdressOIB>
  <DomainObject.Predmet.ProtustrankaWithAdress>
    <izvorni_sadrzaj>MADERIUS GRUPA d.o.o. BUJE Ulica Silvio Vardabasso 4, 52460 Buje</izvorni_sadrzaj>
    <derivirana_varijabla naziv="DomainObject.Predmet.ProtustrankaWithAdress_1">MADERIUS GRUPA d.o.o. BUJE Ulica Silvio Vardabasso 4, 52460 Buje</derivirana_varijabla>
  </DomainObject.Predmet.ProtustrankaWithAdress>
  <DomainObject.Predmet.ProtustrankaWithAdressOIB>
    <izvorni_sadrzaj>MADERIUS GRUPA d.o.o. BUJE, OIB 65961773175, Ulica Silvio Vardabasso 4, 52460 Buje</izvorni_sadrzaj>
    <derivirana_varijabla naziv="DomainObject.Predmet.ProtustrankaWithAdressOIB_1">MADERIUS GRUPA d.o.o. BUJE, OIB 65961773175, Ulica Silvio Vardabasso 4, 52460 Buje</derivirana_varijabla>
  </DomainObject.Predmet.ProtustrankaWithAdressOIB>
  <DomainObject.Predmet.ProtustrankaNazivFormated>
    <izvorni_sadrzaj>MADERIUS GRUPA d.o.o. BUJE</izvorni_sadrzaj>
    <derivirana_varijabla naziv="DomainObject.Predmet.ProtustrankaNazivFormated_1">MADERIUS GRUPA d.o.o. BUJE</derivirana_varijabla>
  </DomainObject.Predmet.ProtustrankaNazivFormated>
  <DomainObject.Predmet.ProtustrankaNazivFormatedOIB>
    <izvorni_sadrzaj>MADERIUS GRUPA d.o.o. BUJE, OIB 65961773175</izvorni_sadrzaj>
    <derivirana_varijabla naziv="DomainObject.Predmet.ProtustrankaNazivFormatedOIB_1">MADERIUS GRUPA d.o.o. BUJE, OIB 65961773175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7856.88</izvorni_sadrzaj>
    <derivirana_varijabla naziv="DomainObject.Predmet.TrenutnaVrijednost_1">7856.88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MADERIUS GRUPA d.o.o. BUJE</item>
    </izvorni_sadrzaj>
    <derivirana_varijabla naziv="DomainObject.Predmet.ProtuStrankaListFormated_1">
      <item>MADERIUS GRUPA d.o.o. BUJE</item>
    </derivirana_varijabla>
  </DomainObject.Predmet.ProtuStrankaListFormated>
  <DomainObject.Predmet.ProtuStrankaListFormatedOIB>
    <izvorni_sadrzaj>
      <item>MADERIUS GRUPA d.o.o. BUJE, OIB 65961773175</item>
    </izvorni_sadrzaj>
    <derivirana_varijabla naziv="DomainObject.Predmet.ProtuStrankaListFormatedOIB_1">
      <item>MADERIUS GRUPA d.o.o. BUJE, OIB 65961773175</item>
    </derivirana_varijabla>
  </DomainObject.Predmet.ProtuStrankaListFormatedOIB>
  <DomainObject.Predmet.ProtuStrankaListFormatedWithAdress>
    <izvorni_sadrzaj>
      <item>MADERIUS GRUPA d.o.o. BUJE, Ulica Silvio Vardabasso 4, 52460 Buje</item>
    </izvorni_sadrzaj>
    <derivirana_varijabla naziv="DomainObject.Predmet.ProtuStrankaListFormatedWithAdress_1">
      <item>MADERIUS GRUPA d.o.o. BUJE, Ulica Silvio Vardabasso 4, 52460 Buje</item>
    </derivirana_varijabla>
  </DomainObject.Predmet.ProtuStrankaListFormatedWithAdress>
  <DomainObject.Predmet.ProtuStrankaListFormatedWithAdressOIB>
    <izvorni_sadrzaj>
      <item>MADERIUS GRUPA d.o.o. BUJE, OIB 65961773175, Ulica Silvio Vardabasso 4, 52460 Buje</item>
    </izvorni_sadrzaj>
    <derivirana_varijabla naziv="DomainObject.Predmet.ProtuStrankaListFormatedWithAdressOIB_1">
      <item>MADERIUS GRUPA d.o.o. BUJE, OIB 65961773175, Ulica Silvio Vardabasso 4, 52460 Buje</item>
    </derivirana_varijabla>
  </DomainObject.Predmet.ProtuStrankaListFormatedWithAdressOIB>
  <DomainObject.Predmet.ProtuStrankaListNazivFormated>
    <izvorni_sadrzaj>
      <item>MADERIUS GRUPA d.o.o. BUJE</item>
    </izvorni_sadrzaj>
    <derivirana_varijabla naziv="DomainObject.Predmet.ProtuStrankaListNazivFormated_1">
      <item>MADERIUS GRUPA d.o.o. BUJE</item>
    </derivirana_varijabla>
  </DomainObject.Predmet.ProtuStrankaListNazivFormated>
  <DomainObject.Predmet.ProtuStrankaListNazivFormatedOIB>
    <izvorni_sadrzaj>
      <item>MADERIUS GRUPA d.o.o. BUJE, OIB 65961773175</item>
    </izvorni_sadrzaj>
    <derivirana_varijabla naziv="DomainObject.Predmet.ProtuStrankaListNazivFormatedOIB_1">
      <item>MADERIUS GRUPA d.o.o. BUJE, OIB 65961773175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veljače 2020.</izvorni_sadrzaj>
    <derivirana_varijabla naziv="DomainObject.Datum_1">6.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MADERIUS GRUPA d.o.o. BUJE</izvorni_sadrzaj>
    <derivirana_varijabla naziv="DomainObject.Predmet.ProtustrankaIDrugi_1">MADERIUS GRUPA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MADERIUS GRUPA d.o.o. BUJE, OIB 65961773175, Ulica Silvio Vardabasso 4, 52460 Buje</izvorni_sadrzaj>
    <derivirana_varijabla naziv="DomainObject.Predmet.ProtustrankaIDrugiAdressOIB_1">MADERIUS GRUPA d.o.o. BUJE, OIB 65961773175, Ulica Silvio Vardabasso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MADERIUS GRUPA d.o.o. BUJE</item>
      <item>FINANCIJSKA AGENCIJA, RC RIJEKA, PODRUŽNICA PULA, PULA</item>
    </izvorni_sadrzaj>
    <derivirana_varijabla naziv="DomainObject.Predmet.SudioniciListNaziv_1">
      <item>MADERIUS GRUPA d.o.o. BUJE</item>
      <item>FINANCIJSKA AGENCIJA, RC RIJEKA, PODRUŽNICA PULA, PULA</item>
    </derivirana_varijabla>
  </DomainObject.Predmet.SudioniciListNaziv>
  <DomainObject.Predmet.SudioniciListAdressOIB>
    <izvorni_sadrzaj>
      <item>MADERIUS GRUPA d.o.o. BUJE, OIB 65961773175, Ulica Silvio Vardabasso 4,52460 Buje</item>
      <item>FINANCIJSKA AGENCIJA, RC RIJEKA, PODRUŽNICA PULA, PULA, OIB 85821130368, GIARDINI 5,52100 Pula</item>
    </izvorni_sadrzaj>
    <derivirana_varijabla naziv="DomainObject.Predmet.SudioniciListAdressOIB_1">
      <item>MADERIUS GRUPA d.o.o. BUJE, OIB 65961773175, Ulica Silvio Vardabasso 4,52460 Buje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65961773175</item>
      <item>, OIB 85821130368</item>
    </izvorni_sadrzaj>
    <derivirana_varijabla naziv="DomainObject.Predmet.SudioniciListNazivOIB_1">
      <item>, OIB 65961773175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2020.</izvorni_sadrzaj>
    <derivirana_varijabla naziv="DomainObject.PredzadnjaOdlukaIzPredmeta.DatumDonosenjaOdluke_1">7. siječnja 2020.</derivirana_varijabla>
  </DomainObject.PredzadnjaOdlukaIzPredmeta.DatumDonosenjaOdluke>
  <DomainObject.PredzadnjaOdlukaIzPredmeta.Oznaka>
    <izvorni_sadrzaj>St-450/2019-3</izvorni_sadrzaj>
    <derivirana_varijabla naziv="DomainObject.PredzadnjaOdlukaIzPredmeta.Oznaka_1">St-450/2019-3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2019.</izvorni_sadrzaj>
    <derivirana_varijabla naziv="DomainObject.Predmet.DatumPocetkaProcesa_1">27.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622</properties:Words>
  <properties:Characters>3301</properties:Characters>
  <properties:Lines>77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2020-02-06T11:11:00Z</dcterms:created>
  <dc:creator>Jasmina Matika</dc:creator>
  <dc:description/>
  <cp:keywords/>
  <cp:lastModifiedBy>Jasmina Matika</cp:lastModifiedBy>
  <cp:lastPrinted>2020-02-06T11:21:00Z</cp:lastPrinted>
  <dcterms:modified xmlns:xsi="http://www.w3.org/2001/XMLSchema-instance" xsi:type="dcterms:W3CDTF">2020-02-06T11:25:00Z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(St-450-19 - RJEŠENJE - POZIV VJEROVNICIMA ZA UPLATU PREDUJMA - ZZ NIJE PRISTUPIO.docx)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