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03f2" w14:paraId="cbb03f2" w:rsidRDefault="000072BF" w:rsidP="000072BF" w:rsidR="000072B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2BF" w:rsidP="000072BF" w:rsidR="000072B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072BF" w:rsidP="000072BF" w:rsidR="000072B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072BF" w:rsidP="000072BF" w:rsidR="000072B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072BF" w:rsidP="000072BF" w:rsidR="000072B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072BF" w:rsidP="000072BF" w:rsidR="000072B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072BF" w:rsidP="000072BF" w:rsidR="000072BF" w:rsidRPr="005D578C">
      <w:pPr>
        <w:jc w:val="center"/>
        <w:rPr>
          <w:rFonts w:cs="Times New Roman" w:eastAsia="Times New Roman"/>
          <w:szCs w:val="24"/>
        </w:rPr>
      </w:pPr>
    </w:p>
    <w:p w:rsidRDefault="000072BF" w:rsidP="000072BF" w:rsidR="000072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072BF" w:rsidP="000072BF" w:rsidR="000072BF" w:rsidRPr="005D578C">
      <w:pPr>
        <w:rPr>
          <w:rFonts w:cs="Times New Roman" w:eastAsia="Times New Roman"/>
          <w:szCs w:val="24"/>
        </w:rPr>
      </w:pPr>
    </w:p>
    <w:p w:rsidRDefault="000072BF" w:rsidP="000072BF" w:rsidR="000072B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GERHARD d. o. o. Rovinj, Valcerezi 3, OIB </w:t>
      </w:r>
      <w:r w:rsidR="0089644F" w:rsidRPr="0089644F">
        <w:rPr>
          <w:rFonts w:cs="Times New Roman" w:eastAsia="Times New Roman"/>
        </w:rPr>
        <w:t>39873697385</w:t>
      </w:r>
      <w:r>
        <w:rPr>
          <w:rFonts w:cs="Times New Roman" w:eastAsia="Times New Roman"/>
        </w:rPr>
        <w:t xml:space="preserve">, MBS </w:t>
      </w:r>
      <w:r w:rsidR="0089644F" w:rsidRPr="0089644F">
        <w:rPr>
          <w:rFonts w:cs="Times New Roman" w:eastAsia="Times New Roman"/>
        </w:rPr>
        <w:t>040288808</w:t>
      </w:r>
      <w:r>
        <w:rPr>
          <w:rFonts w:cs="Times New Roman" w:eastAsia="Times New Roman"/>
          <w:szCs w:val="24"/>
        </w:rPr>
        <w:t xml:space="preserve">, </w:t>
      </w:r>
      <w:r w:rsidR="0089644F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>. lipnja 2017.</w:t>
      </w:r>
    </w:p>
    <w:p w:rsidRDefault="000072BF" w:rsidP="000072BF" w:rsidR="000072BF" w:rsidRPr="005D578C">
      <w:pPr>
        <w:rPr>
          <w:rFonts w:cs="Times New Roman" w:eastAsia="Times New Roman"/>
          <w:szCs w:val="24"/>
        </w:rPr>
      </w:pPr>
    </w:p>
    <w:p w:rsidRDefault="000072BF" w:rsidP="000072BF" w:rsidR="000072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072BF" w:rsidP="000072BF" w:rsidR="000072BF" w:rsidRPr="005D578C">
      <w:pPr>
        <w:rPr>
          <w:rFonts w:cs="Times New Roman" w:eastAsia="Times New Roman"/>
          <w:szCs w:val="24"/>
        </w:rPr>
      </w:pPr>
    </w:p>
    <w:p w:rsidRDefault="000072BF" w:rsidP="000072BF" w:rsidR="000072B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89644F">
        <w:rPr>
          <w:rFonts w:cs="Times New Roman" w:eastAsia="Times New Roman"/>
        </w:rPr>
        <w:t xml:space="preserve">GERHARD d. o. o. Rovinj, Valcerezi 3, OIB </w:t>
      </w:r>
      <w:r w:rsidR="0089644F" w:rsidRPr="0089644F">
        <w:rPr>
          <w:rFonts w:cs="Times New Roman" w:eastAsia="Times New Roman"/>
        </w:rPr>
        <w:t>39873697385</w:t>
      </w:r>
      <w:r w:rsidR="0089644F">
        <w:rPr>
          <w:rFonts w:cs="Times New Roman" w:eastAsia="Times New Roman"/>
        </w:rPr>
        <w:t xml:space="preserve">, MBS </w:t>
      </w:r>
      <w:r w:rsidR="0089644F" w:rsidRPr="0089644F">
        <w:rPr>
          <w:rFonts w:cs="Times New Roman" w:eastAsia="Times New Roman"/>
        </w:rPr>
        <w:t>040288808</w:t>
      </w:r>
      <w:r>
        <w:rPr>
          <w:rFonts w:cs="Times New Roman" w:eastAsia="Times New Roman"/>
          <w:szCs w:val="24"/>
        </w:rPr>
        <w:t>.</w:t>
      </w:r>
    </w:p>
    <w:p w:rsidRDefault="000072BF" w:rsidP="000072BF" w:rsidR="000072BF" w:rsidRPr="005D578C">
      <w:pPr>
        <w:rPr>
          <w:rFonts w:cs="Times New Roman" w:eastAsia="Times New Roman"/>
          <w:szCs w:val="24"/>
        </w:rPr>
      </w:pPr>
    </w:p>
    <w:p w:rsidRDefault="000072BF" w:rsidP="000072BF" w:rsidR="000072BF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89644F"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0072BF" w:rsidP="000072BF" w:rsidR="000072BF">
      <w:pPr>
        <w:rPr>
          <w:rFonts w:cs="Times New Roman" w:eastAsia="Times New Roman"/>
          <w:szCs w:val="20"/>
        </w:rPr>
      </w:pPr>
    </w:p>
    <w:p w:rsidRDefault="000072BF" w:rsidP="000072BF" w:rsidR="000072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89644F">
        <w:rPr>
          <w:rFonts w:cs="Times New Roman" w:eastAsia="Times New Roman"/>
        </w:rPr>
        <w:t xml:space="preserve">GERHARD d. o. o. Rovinj, Valcerezi 3, OIB </w:t>
      </w:r>
      <w:r w:rsidR="0089644F" w:rsidRPr="0089644F">
        <w:rPr>
          <w:rFonts w:cs="Times New Roman" w:eastAsia="Times New Roman"/>
        </w:rPr>
        <w:t>39873697385</w:t>
      </w:r>
      <w:r w:rsidR="0089644F">
        <w:rPr>
          <w:rFonts w:cs="Times New Roman" w:eastAsia="Times New Roman"/>
        </w:rPr>
        <w:t xml:space="preserve">, MBS </w:t>
      </w:r>
      <w:r w:rsidR="0089644F" w:rsidRPr="0089644F">
        <w:rPr>
          <w:rFonts w:cs="Times New Roman" w:eastAsia="Times New Roman"/>
        </w:rPr>
        <w:t>040288808</w:t>
      </w:r>
      <w:r>
        <w:rPr>
          <w:rFonts w:cs="Times New Roman" w:eastAsia="Times New Roman"/>
          <w:szCs w:val="24"/>
        </w:rPr>
        <w:t>.</w:t>
      </w:r>
    </w:p>
    <w:p w:rsidRDefault="000072BF" w:rsidP="000072BF" w:rsidR="000072BF">
      <w:pPr>
        <w:ind w:firstLine="709"/>
        <w:rPr>
          <w:rFonts w:cs="Times New Roman" w:eastAsia="Times New Roman"/>
          <w:szCs w:val="24"/>
        </w:rPr>
      </w:pPr>
    </w:p>
    <w:p w:rsidRDefault="000072BF" w:rsidP="000072BF" w:rsidR="000072B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89644F">
        <w:rPr>
          <w:rFonts w:cs="Times New Roman" w:eastAsia="Times New Roman"/>
        </w:rPr>
        <w:t xml:space="preserve">GERHARD d. o. o. Rovinj, Valcerezi 3, OIB </w:t>
      </w:r>
      <w:r w:rsidR="0089644F" w:rsidRPr="0089644F">
        <w:rPr>
          <w:rFonts w:cs="Times New Roman" w:eastAsia="Times New Roman"/>
        </w:rPr>
        <w:t>39873697385</w:t>
      </w:r>
      <w:r w:rsidR="0089644F">
        <w:rPr>
          <w:rFonts w:cs="Times New Roman" w:eastAsia="Times New Roman"/>
        </w:rPr>
        <w:t xml:space="preserve">, MBS </w:t>
      </w:r>
      <w:r w:rsidR="0089644F" w:rsidRPr="0089644F">
        <w:rPr>
          <w:rFonts w:cs="Times New Roman" w:eastAsia="Times New Roman"/>
        </w:rPr>
        <w:t>040288808</w:t>
      </w:r>
      <w:r>
        <w:rPr>
          <w:rFonts w:cs="Times New Roman" w:eastAsia="Times New Roman"/>
          <w:szCs w:val="24"/>
        </w:rPr>
        <w:t>.</w:t>
      </w:r>
    </w:p>
    <w:p w:rsidRDefault="000072BF" w:rsidP="000072BF" w:rsidR="000072BF">
      <w:pPr>
        <w:rPr>
          <w:rFonts w:cs="Times New Roman" w:eastAsia="Times New Roman"/>
          <w:szCs w:val="24"/>
        </w:rPr>
      </w:pPr>
    </w:p>
    <w:p w:rsidRDefault="000072BF" w:rsidP="000072BF" w:rsidR="000072BF" w:rsidRPr="005D578C">
      <w:pPr>
        <w:rPr>
          <w:rFonts w:cs="Times New Roman" w:eastAsia="Times New Roman"/>
          <w:szCs w:val="24"/>
        </w:rPr>
      </w:pPr>
    </w:p>
    <w:p w:rsidRDefault="000072BF" w:rsidP="000072BF" w:rsidR="000072B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072BF" w:rsidP="000072BF" w:rsidR="000072BF">
      <w:pPr>
        <w:ind w:firstLine="708"/>
        <w:rPr>
          <w:rFonts w:cs="Times New Roman" w:eastAsia="Times New Roman"/>
          <w:szCs w:val="24"/>
        </w:rPr>
      </w:pPr>
    </w:p>
    <w:p w:rsidRDefault="000072BF" w:rsidP="000072BF" w:rsidR="000072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89644F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 xml:space="preserve">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 w:rsidR="0089644F">
        <w:rPr>
          <w:rFonts w:cs="Times New Roman" w:eastAsia="Times New Roman"/>
        </w:rPr>
        <w:t>GERHARD d. o. o. Rovinj</w:t>
      </w:r>
      <w:r>
        <w:rPr>
          <w:rFonts w:cs="Times New Roman" w:eastAsia="Times New Roman"/>
          <w:szCs w:val="24"/>
        </w:rPr>
        <w:t>.</w:t>
      </w:r>
    </w:p>
    <w:p w:rsidRDefault="000072BF" w:rsidP="000072BF" w:rsidR="000072B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89644F">
        <w:t>18</w:t>
      </w:r>
      <w:r>
        <w:t xml:space="preserve">. travnja 2017. imao neizvršene osnove za plaćanje u neprekinutom razdoblju od 120 dana u ukupnom iznosu </w:t>
      </w:r>
      <w:r w:rsidR="0089644F">
        <w:t>6</w:t>
      </w:r>
      <w:r>
        <w:t>.</w:t>
      </w:r>
      <w:r w:rsidR="0089644F">
        <w:t>462</w:t>
      </w:r>
      <w:r>
        <w:t>,</w:t>
      </w:r>
      <w:r w:rsidR="0089644F">
        <w:t>44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</w:t>
      </w:r>
      <w:r w:rsidR="0089644F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89644F">
        <w:rPr>
          <w:rFonts w:eastAsiaTheme="minorHAnsi"/>
          <w:lang w:eastAsia="en-US"/>
        </w:rPr>
        <w:t>24</w:t>
      </w:r>
      <w:r>
        <w:rPr>
          <w:rFonts w:eastAsiaTheme="minorHAnsi"/>
          <w:lang w:eastAsia="en-US"/>
        </w:rPr>
        <w:t>. travnja 2017.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89644F">
        <w:rPr>
          <w:rFonts w:cs="Times New Roman" w:eastAsia="Times New Roman"/>
          <w:szCs w:val="24"/>
        </w:rPr>
        <w:t>sudova objavio oglas posl. br. 9</w:t>
      </w:r>
      <w:r>
        <w:rPr>
          <w:rFonts w:cs="Times New Roman" w:eastAsia="Times New Roman"/>
          <w:szCs w:val="24"/>
        </w:rPr>
        <w:t xml:space="preserve"> St-</w:t>
      </w:r>
      <w:r w:rsidR="0089644F">
        <w:rPr>
          <w:rFonts w:cs="Times New Roman" w:eastAsia="Times New Roman"/>
          <w:szCs w:val="24"/>
        </w:rPr>
        <w:t>252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072BF" w:rsidP="000072BF" w:rsidR="000072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072BF" w:rsidP="000072BF" w:rsidR="000072B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072BF" w:rsidP="000072BF" w:rsidR="000072BF" w:rsidRPr="005D578C">
      <w:pPr>
        <w:rPr>
          <w:rFonts w:cs="Times New Roman" w:eastAsia="Times New Roman"/>
          <w:szCs w:val="24"/>
        </w:rPr>
      </w:pPr>
    </w:p>
    <w:p w:rsidRDefault="000072BF" w:rsidP="000072BF" w:rsidR="000072B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9644F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>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072BF" w:rsidP="000072BF" w:rsidR="000072BF">
      <w:pPr>
        <w:rPr>
          <w:rFonts w:cs="Times New Roman" w:eastAsia="Times New Roman"/>
          <w:szCs w:val="24"/>
        </w:rPr>
      </w:pPr>
    </w:p>
    <w:p w:rsidRDefault="000072BF" w:rsidP="000072BF" w:rsidR="000072B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072BF" w:rsidP="000072BF" w:rsidR="000072B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0754E3">
        <w:rPr>
          <w:rFonts w:cs="Times New Roman" w:eastAsia="Times New Roman"/>
          <w:szCs w:val="24"/>
        </w:rPr>
        <w:t>, v.r.</w:t>
      </w:r>
    </w:p>
    <w:p w:rsidRDefault="000072BF" w:rsidP="000072BF" w:rsidR="000072BF">
      <w:pPr>
        <w:jc w:val="left"/>
        <w:rPr>
          <w:rFonts w:cs="Times New Roman" w:eastAsia="Times New Roman"/>
          <w:szCs w:val="24"/>
        </w:rPr>
      </w:pPr>
    </w:p>
    <w:p w:rsidRDefault="000072BF" w:rsidP="000072BF" w:rsidR="000072BF" w:rsidRPr="005D578C">
      <w:pPr>
        <w:jc w:val="left"/>
        <w:rPr>
          <w:rFonts w:cs="Times New Roman" w:eastAsia="Times New Roman"/>
          <w:szCs w:val="24"/>
        </w:rPr>
      </w:pPr>
    </w:p>
    <w:p w:rsidRDefault="000072BF" w:rsidP="000072BF" w:rsidR="000072B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072BF" w:rsidP="000072BF" w:rsidR="000072BF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072BF" w:rsidP="000072BF" w:rsidR="000072B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0072BF" w:rsidP="000072BF" w:rsidR="000072BF">
      <w:pPr>
        <w:rPr>
          <w:rFonts w:cs="Times New Roman" w:eastAsia="Times New Roman"/>
          <w:szCs w:val="24"/>
        </w:rPr>
      </w:pPr>
    </w:p>
    <w:p w:rsidRDefault="000072BF" w:rsidP="000072BF" w:rsidR="000072BF" w:rsidRPr="005D578C">
      <w:pPr>
        <w:rPr>
          <w:rFonts w:cs="Times New Roman" w:eastAsia="Times New Roman"/>
          <w:szCs w:val="24"/>
        </w:rPr>
      </w:pPr>
    </w:p>
    <w:p w:rsidRDefault="000072BF" w:rsidP="000072BF" w:rsidR="000072B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072BF" w:rsidP="000072BF" w:rsidR="000072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072BF" w:rsidP="000072BF" w:rsidR="000072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89644F">
        <w:rPr>
          <w:rFonts w:cs="Times New Roman" w:eastAsia="Times New Roman"/>
        </w:rPr>
        <w:t>GERHARD d. o. o. Rovinj, Valcerezi 3</w:t>
      </w:r>
      <w:r>
        <w:rPr>
          <w:rFonts w:cs="Times New Roman" w:eastAsia="Times New Roman"/>
        </w:rPr>
        <w:t xml:space="preserve">, </w:t>
      </w:r>
    </w:p>
    <w:p w:rsidRDefault="000072BF" w:rsidP="000072BF" w:rsidR="000072B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072BF" w:rsidP="000072BF" w:rsidR="000072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072BF" w:rsidP="000072BF" w:rsidR="000072BF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 w:rsidR="0089644F">
        <w:rPr>
          <w:rFonts w:cs="Times New Roman" w:eastAsia="Times New Roman"/>
          <w:szCs w:val="20"/>
        </w:rPr>
        <w:t>Domagoj Repač, Zagreb, Đorđićeva 24</w:t>
      </w:r>
      <w:r>
        <w:rPr>
          <w:rFonts w:cs="Times New Roman" w:eastAsia="Times New Roman"/>
          <w:szCs w:val="20"/>
        </w:rPr>
        <w:t xml:space="preserve">, </w:t>
      </w:r>
    </w:p>
    <w:p w:rsidRDefault="000072BF" w:rsidP="000072BF" w:rsidR="000072B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072BF" w:rsidP="000072BF" w:rsidR="000072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072BF" w:rsidP="000072BF" w:rsidR="000072B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072BF" w:rsidP="000072BF" w:rsidR="000072BF"/>
    <w:p w:rsidRDefault="000072BF" w:rsidP="000072BF" w:rsidR="000072BF"/>
    <w:p w:rsidRDefault="000072BF" w:rsidP="000072BF" w:rsidR="000072BF"/>
    <w:p w:rsidRDefault="000072BF" w:rsidP="000072BF" w:rsidR="000072BF"/>
    <w:p w:rsidRDefault="000072BF" w:rsidP="000072BF" w:rsidR="000072BF"/>
    <w:p w:rsidRDefault="000072BF" w:rsidP="000072BF" w:rsidR="000072BF"/>
    <w:p w:rsidRDefault="00696B45" w:rsidR="00696B45"/>
    <w:sectPr w:rsidSect="000072BF" w:rsidR="00696B4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44F" w:rsidP="000072BF" w:rsidR="0089644F">
      <w:r>
        <w:separator/>
      </w:r>
    </w:p>
  </w:endnote>
  <w:endnote w:id="0" w:type="continuationSeparator">
    <w:p w:rsidRDefault="0089644F" w:rsidP="000072BF" w:rsidR="00896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44F" w:rsidP="000072BF" w:rsidR="0089644F">
      <w:r>
        <w:separator/>
      </w:r>
    </w:p>
  </w:footnote>
  <w:footnote w:id="0" w:type="continuationSeparator">
    <w:p w:rsidRDefault="0089644F" w:rsidP="000072BF" w:rsidR="008964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4F" w:rsidP="000072BF" w:rsidR="0089644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754E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St-252/2017-4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4F" w:rsidP="000072BF" w:rsidR="0089644F" w:rsidRPr="00970AE0">
    <w:pPr>
      <w:pStyle w:val="Zaglavlje"/>
      <w:jc w:val="right"/>
    </w:pPr>
    <w:r>
      <w:rPr>
        <w:szCs w:val="24"/>
      </w:rPr>
      <w:t>9 St-252/2017-4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02C5"/>
    <w:rsid w:val="000072BF"/>
    <w:rsid w:val="000754E3"/>
    <w:rsid w:val="004802C5"/>
    <w:rsid w:val="00696B45"/>
    <w:rsid w:val="0089644F"/>
    <w:rsid w:val="00DB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72B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72B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072B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72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72B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72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72B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5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4E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754E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754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754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72B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72B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072B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72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72B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72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72B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5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4E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754E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754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754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GERHARD d.o.o. ROVINJ</izvorni_sadrzaj>
    <derivirana_varijabla naziv="DomainObject.Predmet.ProtustrankaFormated_1">  GERHARD d.o.o. ROVINJ</derivirana_varijabla>
  </DomainObject.Predmet.ProtustrankaFormated>
  <DomainObject.Predmet.ProtustrankaFormatedOIB>
    <izvorni_sadrzaj>  GERHARD d.o.o. ROVINJ, OIB 39873697385</izvorni_sadrzaj>
    <derivirana_varijabla naziv="DomainObject.Predmet.ProtustrankaFormatedOIB_1">  GERHARD d.o.o. ROVINJ, OIB 39873697385</derivirana_varijabla>
  </DomainObject.Predmet.ProtustrankaFormatedOIB>
  <DomainObject.Predmet.ProtustrankaFormatedWithAdress>
    <izvorni_sadrzaj> GERHARD d.o.o. ROVINJ, Valcerezi 3, 52210 Rovinj</izvorni_sadrzaj>
    <derivirana_varijabla naziv="DomainObject.Predmet.ProtustrankaFormatedWithAdress_1"> GERHARD d.o.o. ROVINJ, Valcerezi 3, 52210 Rovinj</derivirana_varijabla>
  </DomainObject.Predmet.ProtustrankaFormatedWithAdress>
  <DomainObject.Predmet.ProtustrankaFormatedWithAdressOIB>
    <izvorni_sadrzaj> GERHARD d.o.o. ROVINJ, OIB 39873697385, Valcerezi 3, 52210 Rovinj</izvorni_sadrzaj>
    <derivirana_varijabla naziv="DomainObject.Predmet.ProtustrankaFormatedWithAdressOIB_1"> GERHARD d.o.o. ROVINJ, OIB 39873697385, Valcerezi 3, 52210 Rovinj</derivirana_varijabla>
  </DomainObject.Predmet.ProtustrankaFormatedWithAdressOIB>
  <DomainObject.Predmet.ProtustrankaWithAdress>
    <izvorni_sadrzaj>GERHARD d.o.o. ROVINJ Valcerezi 3, 52210 Rovinj</izvorni_sadrzaj>
    <derivirana_varijabla naziv="DomainObject.Predmet.ProtustrankaWithAdress_1">GERHARD d.o.o. ROVINJ Valcerezi 3, 52210 Rovinj</derivirana_varijabla>
  </DomainObject.Predmet.ProtustrankaWithAdress>
  <DomainObject.Predmet.ProtustrankaWithAdressOIB>
    <izvorni_sadrzaj>GERHARD d.o.o. ROVINJ, OIB 39873697385, Valcerezi 3, 52210 Rovinj</izvorni_sadrzaj>
    <derivirana_varijabla naziv="DomainObject.Predmet.ProtustrankaWithAdressOIB_1">GERHARD d.o.o. ROVINJ, OIB 39873697385, Valcerezi 3, 52210 Rovinj</derivirana_varijabla>
  </DomainObject.Predmet.ProtustrankaWithAdressOIB>
  <DomainObject.Predmet.ProtustrankaNazivFormated>
    <izvorni_sadrzaj>GERHARD d.o.o. ROVINJ</izvorni_sadrzaj>
    <derivirana_varijabla naziv="DomainObject.Predmet.ProtustrankaNazivFormated_1">GERHARD d.o.o. ROVINJ</derivirana_varijabla>
  </DomainObject.Predmet.ProtustrankaNazivFormated>
  <DomainObject.Predmet.ProtustrankaNazivFormatedOIB>
    <izvorni_sadrzaj>GERHARD d.o.o. ROVINJ, OIB 39873697385</izvorni_sadrzaj>
    <derivirana_varijabla naziv="DomainObject.Predmet.ProtustrankaNazivFormatedOIB_1">GERHARD d.o.o. ROVINJ, OIB 39873697385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6462.44</izvorni_sadrzaj>
    <derivirana_varijabla naziv="DomainObject.Predmet.TrenutnaVrijednost_1">6462.44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GERHARD d.o.o. ROVINJ</item>
    </izvorni_sadrzaj>
    <derivirana_varijabla naziv="DomainObject.Predmet.ProtuStrankaListFormated_1">
      <item>GERHARD d.o.o. ROVINJ</item>
    </derivirana_varijabla>
  </DomainObject.Predmet.ProtuStrankaListFormated>
  <DomainObject.Predmet.ProtuStrankaListFormatedOIB>
    <izvorni_sadrzaj>
      <item>GERHARD d.o.o. ROVINJ, OIB 39873697385</item>
    </izvorni_sadrzaj>
    <derivirana_varijabla naziv="DomainObject.Predmet.ProtuStrankaListFormatedOIB_1">
      <item>GERHARD d.o.o. ROVINJ, OIB 39873697385</item>
    </derivirana_varijabla>
  </DomainObject.Predmet.ProtuStrankaListFormatedOIB>
  <DomainObject.Predmet.ProtuStrankaListFormatedWithAdress>
    <izvorni_sadrzaj>
      <item>GERHARD d.o.o. ROVINJ, Valcerezi 3, 52210 Rovinj</item>
    </izvorni_sadrzaj>
    <derivirana_varijabla naziv="DomainObject.Predmet.ProtuStrankaListFormatedWithAdress_1">
      <item>GERHARD d.o.o. ROVINJ, Valcerezi 3, 52210 Rovinj</item>
    </derivirana_varijabla>
  </DomainObject.Predmet.ProtuStrankaListFormatedWithAdress>
  <DomainObject.Predmet.ProtuStrankaListFormatedWithAdressOIB>
    <izvorni_sadrzaj>
      <item>GERHARD d.o.o. ROVINJ, OIB 39873697385, Valcerezi 3, 52210 Rovinj</item>
    </izvorni_sadrzaj>
    <derivirana_varijabla naziv="DomainObject.Predmet.ProtuStrankaListFormatedWithAdressOIB_1">
      <item>GERHARD d.o.o. ROVINJ, OIB 39873697385, Valcerezi 3, 52210 Rovinj</item>
    </derivirana_varijabla>
  </DomainObject.Predmet.ProtuStrankaListFormatedWithAdressOIB>
  <DomainObject.Predmet.ProtuStrankaListNazivFormated>
    <izvorni_sadrzaj>
      <item>GERHARD d.o.o. ROVINJ</item>
    </izvorni_sadrzaj>
    <derivirana_varijabla naziv="DomainObject.Predmet.ProtuStrankaListNazivFormated_1">
      <item>GERHARD d.o.o. ROVINJ</item>
    </derivirana_varijabla>
  </DomainObject.Predmet.ProtuStrankaListNazivFormated>
  <DomainObject.Predmet.ProtuStrankaListNazivFormatedOIB>
    <izvorni_sadrzaj>
      <item>GERHARD d.o.o. ROVINJ, OIB 39873697385</item>
    </izvorni_sadrzaj>
    <derivirana_varijabla naziv="DomainObject.Predmet.ProtuStrankaListNazivFormatedOIB_1">
      <item>GERHARD d.o.o. ROVINJ, OIB 39873697385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GERHARD d.o.o. ROVINJ</izvorni_sadrzaj>
    <derivirana_varijabla naziv="DomainObject.Predmet.ProtustrankaIDrugi_1">GERHARD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GERHARD d.o.o. ROVINJ, OIB 39873697385, Valcerezi 3, 52210 Rovinj</izvorni_sadrzaj>
    <derivirana_varijabla naziv="DomainObject.Predmet.ProtustrankaIDrugiAdressOIB_1">GERHARD d.o.o. ROVINJ, OIB 39873697385, Valcerezi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GERHARD d.o.o. ROVINJ</item>
    </izvorni_sadrzaj>
    <derivirana_varijabla naziv="DomainObject.Predmet.SudioniciListNaziv_1">
      <item>FINANCIJSKA AGENCIJA, RC RIJEKA, PODRUŽNICA PULA, PULA</item>
      <item>GERHARD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GERHARD d.o.o. ROVINJ, OIB 39873697385, Valcerezi 3,52210 Rovinj</item>
    </izvorni_sadrzaj>
    <derivirana_varijabla naziv="DomainObject.Predmet.SudioniciListAdressOIB_1">
      <item>FINANCIJSKA AGENCIJA, RC RIJEKA, PODRUŽNICA PULA, PULA, OIB 85821130368, Giardini 5,52100 Pula</item>
      <item>GERHARD d.o.o. ROVINJ, OIB 39873697385, Valcerezi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39873697385</item>
    </izvorni_sadrzaj>
    <derivirana_varijabla naziv="DomainObject.Predmet.SudioniciListNazivOIB_1">
      <item>, OIB 85821130368</item>
      <item>, OIB 39873697385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3578</properties:Characters>
  <properties:Lines>91</properties:Lines>
  <properties:Paragraphs>31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2017-06-19T08:33:00Z</dcterms:created>
  <dc:creator>Morena Brajuha</dc:creator>
  <dc:description/>
  <cp:keywords/>
  <cp:lastModifiedBy>Ana Jeromela</cp:lastModifiedBy>
  <cp:lastPrinted>2017-06-27T07:58:00Z</cp:lastPrinted>
  <dcterms:modified xmlns:xsi="http://www.w3.org/2001/XMLSchema-instance" xsi:type="dcterms:W3CDTF">2017-06-27T07:58:00Z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