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f3056" w14:paraId="04f3056" w:rsidRDefault="00386198" w:rsidP="00E51FDF" w:rsidR="00386198" w:rsidRPr="0009531B">
      <w:pPr>
        <w:jc w:val="right"/>
        <w15:collapsed w:val="false"/>
      </w:pPr>
      <w:bookmarkStart w:name="_GoBack" w:id="0"/>
      <w:bookmarkEnd w:id="0"/>
      <w:r w:rsidRPr="0009531B">
        <w:tab/>
      </w:r>
    </w:p>
    <w:p w:rsidRDefault="00386198" w:rsidP="00825537" w:rsidR="00386198" w:rsidRPr="0009531B"/>
    <w:p w:rsidRDefault="00386198" w:rsidP="00825537" w:rsidR="00386198" w:rsidRPr="0009531B"/>
    <w:p w:rsidRDefault="000E4FA2" w:rsidP="00825537" w:rsidR="000E4FA2" w:rsidRPr="0009531B">
      <w:pPr>
        <w:rPr>
          <w:b/>
          <w:bCs/>
        </w:rPr>
      </w:pPr>
    </w:p>
    <w:p w:rsidRDefault="00386198" w:rsidP="00825537" w:rsidR="00386198" w:rsidRPr="0009531B">
      <w:pPr>
        <w:rPr>
          <w:b/>
          <w:bCs/>
        </w:rPr>
      </w:pPr>
      <w:r w:rsidRPr="0009531B">
        <w:rPr>
          <w:b/>
          <w:bCs/>
        </w:rPr>
        <w:t>REPUBLIKA HRVATSKA</w:t>
      </w:r>
    </w:p>
    <w:p w:rsidRDefault="00386198" w:rsidP="00825537" w:rsidR="00386198" w:rsidRPr="0009531B">
      <w:pPr>
        <w:rPr>
          <w:b/>
          <w:bCs/>
        </w:rPr>
      </w:pPr>
      <w:r w:rsidRPr="0009531B">
        <w:rPr>
          <w:b/>
          <w:bCs/>
        </w:rPr>
        <w:t>TRGOVAČKI SUD U ZADRU</w:t>
      </w:r>
    </w:p>
    <w:p w:rsidRDefault="00345BC5" w:rsidP="00825537" w:rsidR="00345BC5" w:rsidRPr="0009531B">
      <w:r w:rsidRPr="0009531B">
        <w:t>Dr. Franje Tuđmana 35</w:t>
      </w:r>
    </w:p>
    <w:p w:rsidRDefault="00386198" w:rsidP="00825537" w:rsidR="00386198" w:rsidRPr="0009531B">
      <w:pPr>
        <w:jc w:val="center"/>
      </w:pPr>
    </w:p>
    <w:p w:rsidRDefault="00386198" w:rsidP="00825537" w:rsidR="00386198" w:rsidRPr="0009531B">
      <w:pPr>
        <w:jc w:val="center"/>
        <w:rPr>
          <w:b/>
          <w:bCs/>
        </w:rPr>
      </w:pPr>
      <w:r w:rsidRPr="0009531B">
        <w:rPr>
          <w:b/>
          <w:bCs/>
        </w:rPr>
        <w:t xml:space="preserve">U   I M E  R E  P U B L I K E  H R V A T S K E </w:t>
      </w:r>
    </w:p>
    <w:p w:rsidRDefault="00386198" w:rsidP="00825537" w:rsidR="00386198" w:rsidRPr="0009531B">
      <w:pPr>
        <w:rPr>
          <w:b/>
          <w:bCs/>
        </w:rPr>
      </w:pPr>
    </w:p>
    <w:p w:rsidRDefault="00386198" w:rsidP="00825537" w:rsidR="00386198" w:rsidRPr="0009531B">
      <w:pPr>
        <w:jc w:val="center"/>
        <w:rPr>
          <w:b/>
          <w:bCs/>
        </w:rPr>
      </w:pPr>
      <w:r w:rsidRPr="0009531B">
        <w:rPr>
          <w:b/>
          <w:bCs/>
        </w:rPr>
        <w:t>R J E Š E N J E</w:t>
      </w:r>
    </w:p>
    <w:p w:rsidRDefault="005B5AF4" w:rsidP="00825537" w:rsidR="005B5AF4" w:rsidRPr="0009531B"/>
    <w:p w:rsidRDefault="005B5AF4" w:rsidP="007E2972" w:rsidR="007E2972" w:rsidRPr="0009531B">
      <w:pPr>
        <w:ind w:firstLine="705"/>
        <w:jc w:val="both"/>
      </w:pPr>
      <w:r w:rsidRPr="0009531B">
        <w:t xml:space="preserve">Trgovački sud u Zadru, </w:t>
      </w:r>
      <w:r w:rsidR="000E4FA2" w:rsidRPr="0009531B">
        <w:t xml:space="preserve">po sutkinji Ani Markač, </w:t>
      </w:r>
      <w:r w:rsidR="007E2972" w:rsidRPr="0009531B">
        <w:t xml:space="preserve">povodom prijedloga vjerovnika Republike Hrvatske, </w:t>
      </w:r>
      <w:r w:rsidR="00BE5974">
        <w:t>Ministarstva financija, Porezne uprave,</w:t>
      </w:r>
      <w:r w:rsidR="006326FB">
        <w:t xml:space="preserve"> </w:t>
      </w:r>
      <w:r w:rsidR="00BE5974">
        <w:t xml:space="preserve">Područnog ureda Dalmacija, </w:t>
      </w:r>
      <w:r w:rsidR="007E2972" w:rsidRPr="0009531B">
        <w:t xml:space="preserve">zastupanog po Županijskom državnom odvjetništvu u </w:t>
      </w:r>
      <w:r w:rsidR="00BE5974">
        <w:t>Zadru, od 20</w:t>
      </w:r>
      <w:r w:rsidR="007E2972" w:rsidRPr="0009531B">
        <w:t xml:space="preserve">. </w:t>
      </w:r>
      <w:r w:rsidR="00250E52" w:rsidRPr="0009531B">
        <w:t>li</w:t>
      </w:r>
      <w:r w:rsidR="00BE5974">
        <w:t xml:space="preserve">stopada </w:t>
      </w:r>
      <w:r w:rsidR="007E2972" w:rsidRPr="0009531B">
        <w:t>2016. za otvaranje stečajnoga postupka nad dužnikom</w:t>
      </w:r>
      <w:r w:rsidR="00C627C4">
        <w:t xml:space="preserve"> CONTROL HOME MANAGMENT d.o.o., Benkovac, Ulica Kotarski</w:t>
      </w:r>
      <w:r w:rsidR="00BE5974">
        <w:t>h Serdara 10,  OIB:</w:t>
      </w:r>
      <w:r w:rsidR="00C627C4">
        <w:t>21878197085</w:t>
      </w:r>
      <w:r w:rsidR="005142EA" w:rsidRPr="0009531B">
        <w:t xml:space="preserve">, </w:t>
      </w:r>
      <w:r w:rsidR="00386198" w:rsidRPr="0009531B">
        <w:t xml:space="preserve">sukladno čl. </w:t>
      </w:r>
      <w:r w:rsidR="006104B9" w:rsidRPr="0009531B">
        <w:t>132</w:t>
      </w:r>
      <w:r w:rsidR="00386198" w:rsidRPr="0009531B">
        <w:t>.</w:t>
      </w:r>
      <w:r w:rsidR="006104B9" w:rsidRPr="0009531B">
        <w:t xml:space="preserve"> st. 2.</w:t>
      </w:r>
      <w:r w:rsidR="00386198" w:rsidRPr="0009531B">
        <w:t xml:space="preserve"> Stečajnog zakona (Narodne novine br. </w:t>
      </w:r>
      <w:r w:rsidR="006104B9" w:rsidRPr="0009531B">
        <w:t>71/15</w:t>
      </w:r>
      <w:r w:rsidR="00386198" w:rsidRPr="0009531B">
        <w:t xml:space="preserve">), dana </w:t>
      </w:r>
      <w:r w:rsidR="00BE5974">
        <w:t>2</w:t>
      </w:r>
      <w:r w:rsidR="003570A4">
        <w:t xml:space="preserve">0. rujna </w:t>
      </w:r>
      <w:r w:rsidR="00386198" w:rsidRPr="0009531B">
        <w:t>201</w:t>
      </w:r>
      <w:r w:rsidR="005142EA" w:rsidRPr="0009531B">
        <w:t>7</w:t>
      </w:r>
      <w:r w:rsidR="000A1F5A" w:rsidRPr="0009531B">
        <w:t>.,</w:t>
      </w:r>
    </w:p>
    <w:p w:rsidRDefault="007E2972" w:rsidP="007E2972" w:rsidR="007E2972" w:rsidRPr="0009531B">
      <w:pPr>
        <w:ind w:firstLine="705"/>
        <w:jc w:val="both"/>
      </w:pPr>
    </w:p>
    <w:p w:rsidRDefault="00386198" w:rsidP="00825537" w:rsidR="00386198" w:rsidRPr="0009531B">
      <w:pPr>
        <w:jc w:val="center"/>
        <w:rPr>
          <w:b/>
        </w:rPr>
      </w:pPr>
      <w:r w:rsidRPr="0009531B">
        <w:rPr>
          <w:b/>
        </w:rPr>
        <w:t>r i j e š i o  j e</w:t>
      </w:r>
    </w:p>
    <w:p w:rsidRDefault="00386198" w:rsidP="00825537" w:rsidR="00386198" w:rsidRPr="0009531B">
      <w:pPr>
        <w:jc w:val="both"/>
      </w:pPr>
    </w:p>
    <w:p w:rsidRDefault="00654A2D" w:rsidP="00654A2D" w:rsidR="00654A2D" w:rsidRPr="0009531B">
      <w:pPr>
        <w:jc w:val="both"/>
      </w:pPr>
      <w:r w:rsidRPr="0009531B">
        <w:t>I.</w:t>
      </w:r>
      <w:r w:rsidRPr="0009531B">
        <w:tab/>
      </w:r>
      <w:r w:rsidR="00386198" w:rsidRPr="0009531B">
        <w:t>Otvara se stečajni postupak nad stečajnim dužnikom</w:t>
      </w:r>
      <w:r w:rsidR="000D55DC" w:rsidRPr="0009531B">
        <w:t xml:space="preserve"> </w:t>
      </w:r>
      <w:r w:rsidR="00BE5974">
        <w:t>CONTROL HOME MANAGMENT d.o.o., Benkovac, Ulica Kotarskih Serdara 10,  OIB:21878197085</w:t>
      </w:r>
      <w:r w:rsidR="00BE5974" w:rsidRPr="0009531B">
        <w:t xml:space="preserve">, </w:t>
      </w:r>
      <w:r w:rsidRPr="0009531B">
        <w:t xml:space="preserve">s danom </w:t>
      </w:r>
      <w:r w:rsidR="00BE5974">
        <w:t>2</w:t>
      </w:r>
      <w:r w:rsidR="003570A4">
        <w:t xml:space="preserve">0. rujna </w:t>
      </w:r>
      <w:r w:rsidR="00590ED1">
        <w:t xml:space="preserve">2017. u </w:t>
      </w:r>
      <w:r w:rsidR="003570A4">
        <w:t>11,30</w:t>
      </w:r>
      <w:r w:rsidR="00BE5974">
        <w:t xml:space="preserve"> sati </w:t>
      </w:r>
      <w:r w:rsidRPr="0009531B">
        <w:rPr>
          <w:bCs/>
        </w:rPr>
        <w:t>kada</w:t>
      </w:r>
      <w:r w:rsidRPr="0009531B">
        <w:t xml:space="preserve"> će se ovo rješenje objaviti na mrežnoj stranici e-Oglasna ploča sudova. </w:t>
      </w:r>
    </w:p>
    <w:p w:rsidRDefault="00654A2D" w:rsidP="00F1126F" w:rsidR="00654A2D" w:rsidRPr="0009531B">
      <w:pPr>
        <w:ind w:hanging="709" w:left="709"/>
        <w:jc w:val="both"/>
      </w:pPr>
    </w:p>
    <w:p w:rsidRDefault="00654A2D" w:rsidP="000D55DC" w:rsidR="00386198" w:rsidRPr="0009531B">
      <w:r w:rsidRPr="0009531B">
        <w:t>II.</w:t>
      </w:r>
      <w:r w:rsidRPr="0009531B">
        <w:tab/>
      </w:r>
      <w:r w:rsidR="007E2972" w:rsidRPr="0009531B">
        <w:t xml:space="preserve">Stečajnim upraviteljem dužnika imenuje se </w:t>
      </w:r>
      <w:r w:rsidR="000D55DC" w:rsidRPr="0009531B">
        <w:t>Ivica Matas iz Šibenika, Put Gimnazije 55, OIB: 98549799157.</w:t>
      </w:r>
    </w:p>
    <w:p w:rsidRDefault="000D55DC" w:rsidP="000D55DC" w:rsidR="000D55DC" w:rsidRPr="0009531B"/>
    <w:p w:rsidRDefault="00654A2D" w:rsidP="00654A2D" w:rsidR="00386198" w:rsidRPr="0009531B">
      <w:pPr>
        <w:jc w:val="both"/>
      </w:pPr>
      <w:r w:rsidRPr="0009531B">
        <w:t>III.</w:t>
      </w:r>
      <w:r w:rsidRPr="0009531B">
        <w:tab/>
      </w:r>
      <w:r w:rsidR="00386198" w:rsidRPr="0009531B">
        <w:t xml:space="preserve">Zaključuje se stečajni postupak nad stečajnim dužnikom </w:t>
      </w:r>
      <w:r w:rsidR="00BE5974">
        <w:t>CONTROL HOME MANAGMENT d.o.o., Benkovac, Ulica Kotarskih Serdara 10,  OIB:21878197085.</w:t>
      </w:r>
    </w:p>
    <w:p w:rsidRDefault="00386198" w:rsidP="00013993" w:rsidR="00386198" w:rsidRPr="0009531B">
      <w:pPr>
        <w:jc w:val="both"/>
      </w:pPr>
    </w:p>
    <w:p w:rsidRDefault="00386198" w:rsidP="007E2972" w:rsidR="007E2972" w:rsidRPr="0009531B">
      <w:pPr>
        <w:jc w:val="both"/>
      </w:pPr>
      <w:r w:rsidRPr="0009531B">
        <w:t>IV</w:t>
      </w:r>
      <w:r w:rsidR="00654A2D" w:rsidRPr="0009531B">
        <w:t>.</w:t>
      </w:r>
      <w:r w:rsidRPr="0009531B">
        <w:t xml:space="preserve"> </w:t>
      </w:r>
      <w:r w:rsidRPr="0009531B">
        <w:tab/>
      </w:r>
      <w:r w:rsidR="007E2972" w:rsidRPr="0009531B">
        <w:t xml:space="preserve">Dio nastalih troškova postupka isplatit će se </w:t>
      </w:r>
      <w:r w:rsidR="006326FB">
        <w:t>s</w:t>
      </w:r>
      <w:r w:rsidR="000C0452">
        <w:t xml:space="preserve"> kontovnika predmeta St-30/17, a ostatak </w:t>
      </w:r>
      <w:r w:rsidR="007E2972" w:rsidRPr="0009531B">
        <w:t>iz Fonda za namirenje troškova stečajnoga postupka iz članka 111. Stečajnog zakona.</w:t>
      </w:r>
    </w:p>
    <w:p w:rsidRDefault="00386198" w:rsidP="00013993" w:rsidR="00386198" w:rsidRPr="0009531B">
      <w:pPr>
        <w:jc w:val="both"/>
      </w:pPr>
    </w:p>
    <w:p w:rsidRDefault="007E2972" w:rsidP="000D55DC" w:rsidR="000D55DC">
      <w:pPr>
        <w:jc w:val="both"/>
      </w:pPr>
      <w:r w:rsidRPr="0009531B">
        <w:t>V.</w:t>
      </w:r>
      <w:r w:rsidRPr="0009531B">
        <w:tab/>
        <w:t xml:space="preserve">Ovo rješenje o otvaranju i zaključenju stečajnoga postupka nad dužnikom objavit će se na mrežnoj stranici e-Oglasna ploča sudova te dostaviti </w:t>
      </w:r>
      <w:r w:rsidR="006326FB">
        <w:t xml:space="preserve">sudskom </w:t>
      </w:r>
      <w:r w:rsidR="000D55DC" w:rsidRPr="0009531B">
        <w:t xml:space="preserve">registru radi provedbe upisa činjenice otvaranja i zaključenja stečajnog postupka nad dužnikom, kao i po pravomoćnosti istog radi brisanja dužnika iz navedenog registra. </w:t>
      </w:r>
    </w:p>
    <w:p w:rsidRDefault="00BE5974" w:rsidP="000D55DC" w:rsidR="00BE5974">
      <w:pPr>
        <w:jc w:val="both"/>
      </w:pPr>
    </w:p>
    <w:p w:rsidRDefault="00BE5974" w:rsidP="000C0452" w:rsidR="000C0452" w:rsidRPr="00D36AA1">
      <w:pPr>
        <w:jc w:val="both"/>
      </w:pPr>
      <w:r>
        <w:t>VI.</w:t>
      </w:r>
      <w:r>
        <w:tab/>
      </w:r>
      <w:r w:rsidR="000C0452" w:rsidRPr="00D36AA1">
        <w:t>Nalaže se Financijskoj agenciji da naloži banci prijenos zaplijenjenog predujma u iznosu od 5.000,00 kuna na račun Trgovačkog suda u Zadru broj HR4323900011300000857, model plaćanja 05, s pozivom na broj 221-</w:t>
      </w:r>
      <w:r w:rsidR="000C0452">
        <w:t>30-2017</w:t>
      </w:r>
      <w:r w:rsidR="000C0452" w:rsidRPr="00D36AA1">
        <w:t>.</w:t>
      </w:r>
    </w:p>
    <w:p w:rsidRDefault="007E2972" w:rsidP="000D55DC" w:rsidR="007E2972" w:rsidRPr="0009531B">
      <w:pPr>
        <w:jc w:val="both"/>
      </w:pPr>
    </w:p>
    <w:p w:rsidRDefault="00386198" w:rsidP="00825537" w:rsidR="00386198" w:rsidRPr="0009531B">
      <w:pPr>
        <w:ind w:hanging="705" w:left="705"/>
        <w:jc w:val="center"/>
      </w:pPr>
      <w:r w:rsidRPr="0009531B">
        <w:t>Obrazloženje</w:t>
      </w:r>
    </w:p>
    <w:p w:rsidRDefault="00386198" w:rsidP="00825537" w:rsidR="00386198" w:rsidRPr="0009531B">
      <w:pPr>
        <w:ind w:hanging="705" w:left="705"/>
        <w:jc w:val="center"/>
      </w:pPr>
    </w:p>
    <w:p w:rsidRDefault="00386198" w:rsidP="00756757" w:rsidR="00756757" w:rsidRPr="0009531B">
      <w:pPr>
        <w:ind w:firstLine="720"/>
        <w:jc w:val="both"/>
      </w:pPr>
      <w:r w:rsidRPr="0009531B">
        <w:t>Financijska agencija, Regionalni centar Split</w:t>
      </w:r>
      <w:r w:rsidR="00F1126F" w:rsidRPr="0009531B">
        <w:t xml:space="preserve">, Podružnica </w:t>
      </w:r>
      <w:r w:rsidR="00BE5974">
        <w:t>Zadar</w:t>
      </w:r>
      <w:r w:rsidR="000D55DC" w:rsidRPr="0009531B">
        <w:t xml:space="preserve"> </w:t>
      </w:r>
      <w:r w:rsidRPr="0009531B">
        <w:t xml:space="preserve">dostavila </w:t>
      </w:r>
      <w:r w:rsidR="00654A2D" w:rsidRPr="0009531B">
        <w:t xml:space="preserve">je </w:t>
      </w:r>
      <w:r w:rsidR="009348A7" w:rsidRPr="0009531B">
        <w:t>ovom S</w:t>
      </w:r>
      <w:r w:rsidRPr="0009531B">
        <w:t xml:space="preserve">udu </w:t>
      </w:r>
      <w:r w:rsidR="00756757" w:rsidRPr="0009531B">
        <w:t>zahtjev za provedbu skraćenoga stečajnog postupka nad uvodno označ</w:t>
      </w:r>
      <w:r w:rsidR="000D55DC" w:rsidRPr="0009531B">
        <w:t>enim dužnikom na temelju čl. 429</w:t>
      </w:r>
      <w:r w:rsidR="00BE5974">
        <w:t xml:space="preserve">. st. 1. Stečajnog zakona, </w:t>
      </w:r>
      <w:r w:rsidR="00756757" w:rsidRPr="0009531B">
        <w:t xml:space="preserve">navodeći da isti na dan </w:t>
      </w:r>
      <w:r w:rsidR="00BE5974">
        <w:t xml:space="preserve">13. rujna 2016. </w:t>
      </w:r>
      <w:r w:rsidR="00756757" w:rsidRPr="0009531B">
        <w:t xml:space="preserve">u Očevidniku redoslijeda osnova za plaćanje ima evidentirane neizvršene osnove za plaćanje u neprekinutom razdoblju od </w:t>
      </w:r>
      <w:r w:rsidR="000D55DC" w:rsidRPr="0009531B">
        <w:t xml:space="preserve">120 </w:t>
      </w:r>
      <w:r w:rsidR="00756757" w:rsidRPr="0009531B">
        <w:t xml:space="preserve">dana u ukupnom iznosu od </w:t>
      </w:r>
      <w:r w:rsidR="00BE5974">
        <w:t xml:space="preserve">2.281.355,72 </w:t>
      </w:r>
      <w:r w:rsidR="00756757" w:rsidRPr="0009531B">
        <w:t xml:space="preserve">kn, da nema </w:t>
      </w:r>
      <w:r w:rsidR="00756757" w:rsidRPr="0009531B">
        <w:lastRenderedPageBreak/>
        <w:t xml:space="preserve">zaposlenih, da </w:t>
      </w:r>
      <w:r w:rsidR="00BE5974">
        <w:t>ima otvorene račune u Erste&amp;Steiermarkische bank d.d., Hrvatsk</w:t>
      </w:r>
      <w:r w:rsidR="000D55DC" w:rsidRPr="0009531B">
        <w:t>o</w:t>
      </w:r>
      <w:r w:rsidR="00BE5974">
        <w:t>j poštanskoj banci d.d., Privrednoj banci d.d. i Splitskoj banci d.d., k</w:t>
      </w:r>
      <w:r w:rsidR="00756757" w:rsidRPr="0009531B">
        <w:t xml:space="preserve">ao i da </w:t>
      </w:r>
      <w:r w:rsidR="00BE5974">
        <w:t>ima</w:t>
      </w:r>
      <w:r w:rsidR="00756757" w:rsidRPr="0009531B">
        <w:t xml:space="preserve"> zaplijenjenih sredstava na ime predujma </w:t>
      </w:r>
      <w:r w:rsidR="00BE5974">
        <w:t xml:space="preserve">u iznosu od 5.000,00 kn </w:t>
      </w:r>
      <w:r w:rsidR="00756757" w:rsidRPr="0009531B">
        <w:t>za namirenje troškova stečajnog postupka u smislu odredbe čl. 112. st. 5. S</w:t>
      </w:r>
      <w:r w:rsidR="00BE5974">
        <w:t xml:space="preserve">tečajnog zakona. </w:t>
      </w:r>
    </w:p>
    <w:p w:rsidRDefault="00756757" w:rsidP="00756757" w:rsidR="00756757" w:rsidRPr="0009531B">
      <w:pPr>
        <w:ind w:firstLine="708"/>
        <w:jc w:val="both"/>
      </w:pPr>
      <w:r w:rsidRPr="0009531B">
        <w:t xml:space="preserve">Nakon izvršenog uvida u </w:t>
      </w:r>
      <w:r w:rsidR="006326FB">
        <w:t>sudski registar</w:t>
      </w:r>
      <w:r w:rsidRPr="0009531B">
        <w:t>, a postupajući sukladno odredbi čl. 430. S</w:t>
      </w:r>
      <w:r w:rsidR="006326FB">
        <w:t>tečajnog zakona</w:t>
      </w:r>
      <w:r w:rsidRPr="0009531B">
        <w:t>, ova</w:t>
      </w:r>
      <w:r w:rsidR="00F655F3">
        <w:t>j S</w:t>
      </w:r>
      <w:r w:rsidRPr="0009531B">
        <w:t xml:space="preserve">ud je </w:t>
      </w:r>
      <w:r w:rsidR="0009531B" w:rsidRPr="0009531B">
        <w:t xml:space="preserve">6. </w:t>
      </w:r>
      <w:r w:rsidR="006326FB">
        <w:t xml:space="preserve">listopada </w:t>
      </w:r>
      <w:r w:rsidR="0009531B" w:rsidRPr="0009531B">
        <w:t xml:space="preserve">2016. </w:t>
      </w:r>
      <w:r w:rsidRPr="0009531B">
        <w:t>objavio oglas na mrežnoj stranici e-Oglasna ploča sud</w:t>
      </w:r>
      <w:r w:rsidR="0009531B" w:rsidRPr="0009531B">
        <w:t>ov</w:t>
      </w:r>
      <w:r w:rsidRPr="0009531B">
        <w:t>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756757" w:rsidP="00756757" w:rsidR="00756757" w:rsidRPr="0009531B">
      <w:pPr>
        <w:ind w:firstLine="708"/>
        <w:jc w:val="both"/>
      </w:pPr>
      <w:r w:rsidRPr="0009531B">
        <w:t>Budući je vjerovnik Republika Hrvatska</w:t>
      </w:r>
      <w:r w:rsidR="0009531B" w:rsidRPr="0009531B">
        <w:t>,</w:t>
      </w:r>
      <w:r w:rsidR="006326FB" w:rsidRPr="006326FB">
        <w:t xml:space="preserve"> </w:t>
      </w:r>
      <w:r w:rsidR="006326FB">
        <w:t xml:space="preserve">Ministarstvo financija, Porezna uprava, Područni ured Dalmacija, </w:t>
      </w:r>
      <w:r w:rsidRPr="0009531B">
        <w:t>u propisanom roku podnijela prijedlog za otvaranje stečajnog postupka nad uvodno označenim dužnikom pri čemu je učinila vjerojatnim postoja</w:t>
      </w:r>
      <w:r w:rsidR="00F655F3">
        <w:t xml:space="preserve">nje svoje tražbine prema istome, </w:t>
      </w:r>
      <w:r w:rsidRPr="0009531B">
        <w:t>to je Sud obustavio skraćeni stečajni postupak rješenjem posl. br. St-</w:t>
      </w:r>
      <w:r w:rsidR="006326FB">
        <w:t>1050/16-9</w:t>
      </w:r>
      <w:r w:rsidR="0009531B" w:rsidRPr="0009531B">
        <w:t xml:space="preserve"> od </w:t>
      </w:r>
      <w:r w:rsidR="003570A4">
        <w:t>8. prosinca 2016</w:t>
      </w:r>
      <w:r w:rsidR="006326FB">
        <w:t xml:space="preserve">. </w:t>
      </w:r>
      <w:r w:rsidRPr="0009531B">
        <w:t xml:space="preserve">sukladno odredbi čl. 433. Stečajnog zakona. Predmetno rješenje postalo je pravomoćno dana </w:t>
      </w:r>
      <w:r w:rsidR="006326FB">
        <w:t>27. prosinca 2016. t</w:t>
      </w:r>
      <w:r w:rsidRPr="0009531B">
        <w:t>e je rješenjem posl. br. St-</w:t>
      </w:r>
      <w:r w:rsidR="006326FB">
        <w:t xml:space="preserve">30/17-12 od 20. ožujka 2017. </w:t>
      </w:r>
      <w:r w:rsidRPr="0009531B">
        <w:t xml:space="preserve">pokrenut prethodni postupak radi utvrđivanja pretpostavki za otvaranje stečajnoga postupka nad dužnikom u smislu odredbi čl. 433. i čl. 115. Stečajnog zakona. </w:t>
      </w:r>
    </w:p>
    <w:p w:rsidRDefault="00756757" w:rsidP="006326FB" w:rsidR="006326FB">
      <w:pPr>
        <w:ind w:firstLine="708"/>
        <w:jc w:val="both"/>
      </w:pPr>
      <w:r w:rsidRPr="0009531B">
        <w:t xml:space="preserve">Rješenjem </w:t>
      </w:r>
      <w:r w:rsidR="00F655F3">
        <w:t>S</w:t>
      </w:r>
      <w:r w:rsidR="009348A7" w:rsidRPr="0009531B">
        <w:t xml:space="preserve">uda </w:t>
      </w:r>
      <w:r w:rsidRPr="0009531B">
        <w:t xml:space="preserve">od </w:t>
      </w:r>
      <w:r w:rsidR="006326FB">
        <w:t xml:space="preserve">12. travnja </w:t>
      </w:r>
      <w:r w:rsidRPr="0009531B">
        <w:t>201</w:t>
      </w:r>
      <w:r w:rsidR="006326FB">
        <w:t>7</w:t>
      </w:r>
      <w:r w:rsidRPr="0009531B">
        <w:t>. imenovan je privrem</w:t>
      </w:r>
      <w:r w:rsidR="00F655F3">
        <w:t xml:space="preserve">eni stečajni upravitelj </w:t>
      </w:r>
      <w:r w:rsidR="006326FB">
        <w:t xml:space="preserve">Ivica Matas iz Šibenika </w:t>
      </w:r>
      <w:r w:rsidR="00F655F3">
        <w:t xml:space="preserve">koji je </w:t>
      </w:r>
      <w:r w:rsidR="006326FB">
        <w:t xml:space="preserve">Sudu </w:t>
      </w:r>
      <w:r w:rsidRPr="0009531B">
        <w:t xml:space="preserve">dostavio </w:t>
      </w:r>
      <w:r w:rsidR="00F655F3" w:rsidRPr="0009531B">
        <w:t xml:space="preserve">izvješće </w:t>
      </w:r>
      <w:r w:rsidR="003570A4">
        <w:t>16. svibnja 2017.</w:t>
      </w:r>
      <w:r w:rsidR="006326FB">
        <w:t xml:space="preserve"> </w:t>
      </w:r>
      <w:r w:rsidR="00F655F3">
        <w:t xml:space="preserve">Isti je </w:t>
      </w:r>
      <w:r w:rsidR="0009531B" w:rsidRPr="0009531B">
        <w:t xml:space="preserve">utvrdio </w:t>
      </w:r>
      <w:r w:rsidR="006326FB">
        <w:t xml:space="preserve">da za otvaranje stečajnog postupka postoje stečajni razlozi </w:t>
      </w:r>
      <w:r w:rsidR="00A503F4">
        <w:t xml:space="preserve">na strani dužnika </w:t>
      </w:r>
      <w:r w:rsidR="006326FB">
        <w:t xml:space="preserve">utvrđeni člankom 5. Stečajnog zakona, a to su nesposobnost za plaćanje i prezaduženost. </w:t>
      </w:r>
      <w:r w:rsidR="00A503F4">
        <w:t>U</w:t>
      </w:r>
      <w:r w:rsidR="006326FB">
        <w:t xml:space="preserve"> odnosu na uvodno označenog dužnika da ne postoje izgledi za nastavak poslovanja. U bilanci stanja na dan 31. prosinca 2015. dužnik da ima evidentirano na ime dugotrajne imovine – materijalnu imovinu u pripremi u iznosu 26.168,00 kn, na ime kratkotrajne imovine potraživanja od kupaca u iznosu od 533.281,00 kn, potraživanje od države i drugih institucija u iznosu od 604,00 kn i novac u banci i blagajni u iznosu od 141.041,00 kn, dakle, ukupna aktiva da iznosi 701.094,00 kn. Kratkoročne obveze da se sastoje od obveza za zajmove, depozite i sl. u iznosu od 200.000,00 kn, obveze prema dobavljačima u iznosu od 190.569,00 kn, obveze prema zaposlenicima u iznosu od 171.505,00 kn, obveze za poreze, doprinose i slična davanja u iznosu od 165.363,00 kn i obveze po osnovi dugotrajne imovine namijenjene prodaji u iznosu od 825,00 kn dakle, ukupna pasiva da iznosi 701.094,00 kn. U bilješkama uz financijski izvještaj za 2015. </w:t>
      </w:r>
      <w:r w:rsidR="00A503F4">
        <w:t xml:space="preserve">da </w:t>
      </w:r>
      <w:r w:rsidR="006326FB">
        <w:t>je evidentirano</w:t>
      </w:r>
      <w:r w:rsidR="00A503F4">
        <w:t>,</w:t>
      </w:r>
      <w:r w:rsidR="006326FB">
        <w:t xml:space="preserve"> da je poduzeće ostvarilo dobit u iznosu od 28.124,52 kn. Stečajni dužnik da nema prijavljenih radnika. </w:t>
      </w:r>
    </w:p>
    <w:p w:rsidRDefault="006326FB" w:rsidP="006326FB" w:rsidR="006326FB">
      <w:pPr>
        <w:jc w:val="both"/>
      </w:pPr>
      <w:r>
        <w:tab/>
        <w:t xml:space="preserve">Uvidom u službenu evidenciju Ministarstva financija, Porezne uprave, Područni ured Dalmacija, privremeni stečajni upravitelj </w:t>
      </w:r>
      <w:r w:rsidR="00A503F4">
        <w:t xml:space="preserve">je naveo kako je </w:t>
      </w:r>
      <w:r>
        <w:t xml:space="preserve">evidentno da nema podataka o imovini – vozilima, odnosno sva evidentirana vozila da su odjavljena i to Mercedes, reg. oznake ZG-493-OB  dana 2. svibnja 2005., Mercedes reg. oznake ZG-8135-T 6. rujna 2004. i Mercedes reg. oznake ZG-935-DM dana 17. veljače 2011. Iz pregleda podataka iz ISPU proizlazi da dužnik nije obveznik poreza na cestovna motorna vozila, obveznik poreza na promet nekretnina, obveznik poreza na kuće za odmor, niti poreza na promet vozila, plovila i zrakoplova. Prema dostavljenim podacima o posjedu imovine dužnika od strane nadležne institucije slijedi da isti nema imovine. Blokada na dan 24. travnja 2017. da je iznosila ukupno 2.334.375,00 kn. </w:t>
      </w:r>
    </w:p>
    <w:p w:rsidRDefault="006326FB" w:rsidP="00A503F4" w:rsidR="006326FB" w:rsidRPr="0009531B">
      <w:pPr>
        <w:ind w:firstLine="708"/>
        <w:jc w:val="both"/>
      </w:pPr>
      <w:r>
        <w:t xml:space="preserve">Slijedom navedenog isti je predložio da se pozovu vjerovnici da solidarno predujme iznos za pokriće troškova stečajnog postupka prema predračunu istog i to iznos od ukupno 30.000,00 kn, od čega se iznos od 2.000,00 kn odnosi na ime sudskih troškova paušalno, iznos od 10.000,00 kn na ime nagrade i izdataka privremenog stečajnog upravitelja, te iznos od 18.000,00 kn na ime sređivanja arhivske građe, izrade pečata, poštanske usluge, usluge knjigovodstva i dr. Navedeno iz razloga jer da dužnik nema imovine koja bi ušla u stečajnu </w:t>
      </w:r>
      <w:r>
        <w:lastRenderedPageBreak/>
        <w:t>masu odnosno utvrđena imovina koja bi ušla u stečajnu masu nije dovoljna ni za namirenje stečajnog postupka zbog čega je privremeni stečajni upravitelj predložio da se sukladno čl. 132. Stečajnog zakona provede skraćeni stečajni postupak.</w:t>
      </w:r>
    </w:p>
    <w:p w:rsidRDefault="00756757" w:rsidP="00137313" w:rsidR="00756757" w:rsidRPr="0009531B">
      <w:pPr>
        <w:ind w:firstLine="708"/>
        <w:jc w:val="both"/>
      </w:pPr>
      <w:r w:rsidRPr="0009531B">
        <w:rPr>
          <w:rFonts w:eastAsia="Calibri"/>
          <w:lang w:eastAsia="en-US"/>
        </w:rPr>
        <w:t>Odredbom čl. 132</w:t>
      </w:r>
      <w:r w:rsidR="009348A7" w:rsidRPr="0009531B">
        <w:rPr>
          <w:rFonts w:eastAsia="Calibri"/>
          <w:lang w:eastAsia="en-US"/>
        </w:rPr>
        <w:t xml:space="preserve">. st. 1. i 2. Stečajnog zakona, </w:t>
      </w:r>
      <w:r w:rsidRPr="0009531B">
        <w:rPr>
          <w:rFonts w:eastAsia="Calibri"/>
          <w:lang w:eastAsia="en-US"/>
        </w:rPr>
        <w:t>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9348A7" w:rsidP="009348A7" w:rsidR="00386198">
      <w:pPr>
        <w:ind w:firstLine="708"/>
        <w:jc w:val="both"/>
      </w:pPr>
      <w:r w:rsidRPr="0009531B">
        <w:t>Dakle, o</w:t>
      </w:r>
      <w:r w:rsidR="00386198" w:rsidRPr="0009531B">
        <w:t xml:space="preserve">bzirom na sadržaj navedenog izvješća </w:t>
      </w:r>
      <w:r w:rsidR="006B1F25" w:rsidRPr="0009531B">
        <w:t xml:space="preserve">privremenog </w:t>
      </w:r>
      <w:r w:rsidR="00386198" w:rsidRPr="0009531B">
        <w:t>stečajn</w:t>
      </w:r>
      <w:r w:rsidR="006B1F25" w:rsidRPr="0009531B">
        <w:t>og</w:t>
      </w:r>
      <w:r w:rsidR="00386198" w:rsidRPr="0009531B">
        <w:t xml:space="preserve"> upravitelj</w:t>
      </w:r>
      <w:r w:rsidR="006B1F25" w:rsidRPr="0009531B">
        <w:t xml:space="preserve">a </w:t>
      </w:r>
      <w:r w:rsidRPr="0009531B">
        <w:t xml:space="preserve">Sud je sukladno naprijed citiranoj odredbi </w:t>
      </w:r>
      <w:r w:rsidR="00386198" w:rsidRPr="0009531B">
        <w:t xml:space="preserve">čl. </w:t>
      </w:r>
      <w:r w:rsidR="00942352" w:rsidRPr="0009531B">
        <w:t>132. st. 1</w:t>
      </w:r>
      <w:r w:rsidR="00386198" w:rsidRPr="0009531B">
        <w:t xml:space="preserve">. Stečajnog zakona, pozvao vjerovnike da predujme dostatan iznos novca za pokriće troškova postupka koje je </w:t>
      </w:r>
      <w:r w:rsidR="006B1F25" w:rsidRPr="0009531B">
        <w:t>privremeni stečajni upravitelj</w:t>
      </w:r>
      <w:r w:rsidR="008335B0" w:rsidRPr="0009531B">
        <w:t xml:space="preserve"> i</w:t>
      </w:r>
      <w:r w:rsidR="006B1F25" w:rsidRPr="0009531B">
        <w:t xml:space="preserve"> </w:t>
      </w:r>
      <w:r w:rsidR="00386198" w:rsidRPr="0009531B">
        <w:t>specificira</w:t>
      </w:r>
      <w:r w:rsidR="006B1F25" w:rsidRPr="0009531B">
        <w:t>o</w:t>
      </w:r>
      <w:r w:rsidR="00386198" w:rsidRPr="0009531B">
        <w:t xml:space="preserve"> u </w:t>
      </w:r>
      <w:r w:rsidR="008335B0" w:rsidRPr="0009531B">
        <w:t xml:space="preserve">svom </w:t>
      </w:r>
      <w:r w:rsidR="00386198" w:rsidRPr="0009531B">
        <w:t xml:space="preserve">predračunu troškova. </w:t>
      </w:r>
    </w:p>
    <w:p w:rsidRDefault="00A503F4" w:rsidP="00A503F4" w:rsidR="00A503F4" w:rsidRPr="0009531B">
      <w:pPr>
        <w:ind w:firstLine="708"/>
        <w:jc w:val="both"/>
      </w:pPr>
      <w:r>
        <w:t xml:space="preserve">Za napomenuti je, da iako je privremeni stečajni upravitelj predložio da se osobe koje imaju pravni interes za provedbom stečajnog postupka u odnosu na dužnika </w:t>
      </w:r>
      <w:r w:rsidRPr="001C341B">
        <w:t>CONTROL HOME MANAGMENT d.o.o., Benk</w:t>
      </w:r>
      <w:r>
        <w:t xml:space="preserve">ovac, </w:t>
      </w:r>
      <w:r w:rsidRPr="00FD3BD8">
        <w:t xml:space="preserve">pozovu na uplatu </w:t>
      </w:r>
      <w:r>
        <w:t>p</w:t>
      </w:r>
      <w:r w:rsidRPr="00FD3BD8">
        <w:t xml:space="preserve">redujma potrebnog za pokriće troškova postupka </w:t>
      </w:r>
      <w:r>
        <w:t>u iznosu od ukupno 30.000,00 kn, Sud je iste pozvao na uplatu iznosa od 25.000,00 kn iz razloga jer je Financijska agencija sukladno odredbi čl. 112. st. 5. Stečajnog zakona na ime predujma za namirenje troškova stečajnog postupka zaplijenila novčana sredstva u iznosu od 5.000,00 kn.</w:t>
      </w:r>
    </w:p>
    <w:p w:rsidRDefault="00386198" w:rsidP="001605CA" w:rsidR="00386198" w:rsidRPr="00590ED1">
      <w:pPr>
        <w:ind w:firstLine="708"/>
        <w:jc w:val="both"/>
      </w:pPr>
      <w:r w:rsidRPr="0009531B">
        <w:t>Rješenje kojim su vjerovnici pozvani na uplatu predujma objavljeno je</w:t>
      </w:r>
      <w:r w:rsidR="006B1F25" w:rsidRPr="0009531B">
        <w:t xml:space="preserve"> na </w:t>
      </w:r>
      <w:r w:rsidR="0009531B" w:rsidRPr="0009531B">
        <w:t xml:space="preserve">mrežnoj stranici </w:t>
      </w:r>
      <w:r w:rsidR="006B1F25" w:rsidRPr="0009531B">
        <w:t>e-O</w:t>
      </w:r>
      <w:r w:rsidR="00B05CF9" w:rsidRPr="0009531B">
        <w:t>glasn</w:t>
      </w:r>
      <w:r w:rsidR="0009531B" w:rsidRPr="0009531B">
        <w:t xml:space="preserve">a ploča sudova </w:t>
      </w:r>
      <w:r w:rsidRPr="0009531B">
        <w:t xml:space="preserve">dana </w:t>
      </w:r>
      <w:r w:rsidR="006326FB">
        <w:t xml:space="preserve">12. lipnja </w:t>
      </w:r>
      <w:r w:rsidR="008335B0" w:rsidRPr="0009531B">
        <w:t>2017.</w:t>
      </w:r>
      <w:r w:rsidRPr="0009531B">
        <w:t xml:space="preserve">, temeljem čega je rok za uplatu predujma istekao </w:t>
      </w:r>
      <w:r w:rsidR="0055393A" w:rsidRPr="0009531B">
        <w:t xml:space="preserve">dana </w:t>
      </w:r>
      <w:r w:rsidR="006326FB">
        <w:t xml:space="preserve">5. srpnja </w:t>
      </w:r>
      <w:r w:rsidR="00DB1DD4" w:rsidRPr="00590ED1">
        <w:t>2017.</w:t>
      </w:r>
      <w:r w:rsidRPr="00590ED1">
        <w:t xml:space="preserve"> </w:t>
      </w:r>
    </w:p>
    <w:p w:rsidRDefault="008335B0" w:rsidP="008335B0" w:rsidR="008335B0" w:rsidRPr="0009531B">
      <w:pPr>
        <w:ind w:firstLine="708"/>
        <w:jc w:val="both"/>
      </w:pPr>
      <w:r w:rsidRPr="0009531B">
        <w:t>Kako u ostavljenom roku niti jedan od vjerovnika nije predujmio novac za pokriće troškova vođenja stečajnog postupka, to je primjenom odredbi čl. 132. st. 2., 3. i 5.  i čl. 129. st. 1. alineja 1. do 3. i st. 2. Stečajnog zakona odlučeno kao u točki I. do IV. izreke rješenja.</w:t>
      </w:r>
    </w:p>
    <w:p w:rsidRDefault="004A61C0" w:rsidP="008335B0" w:rsidR="008335B0" w:rsidRPr="0009531B">
      <w:pPr>
        <w:ind w:firstLine="708"/>
        <w:jc w:val="both"/>
      </w:pPr>
      <w:r w:rsidRPr="0009531B">
        <w:t>Odluka S</w:t>
      </w:r>
      <w:r w:rsidR="008335B0" w:rsidRPr="0009531B">
        <w:t>uda iz točke V.</w:t>
      </w:r>
      <w:r w:rsidR="00F655F3">
        <w:t xml:space="preserve"> </w:t>
      </w:r>
      <w:r w:rsidR="008335B0" w:rsidRPr="0009531B">
        <w:t xml:space="preserve"> izreke ovog rješenja temelji se na odredbi čl. 129. st. 2. SZ-a, a radi postupanja naveden</w:t>
      </w:r>
      <w:r w:rsidR="00F655F3">
        <w:t>og t</w:t>
      </w:r>
      <w:r w:rsidR="008335B0" w:rsidRPr="0009531B">
        <w:t xml:space="preserve">ijela u skladu sa odredbom čl. 131. st. 2. Stečajnog zakona.  </w:t>
      </w:r>
    </w:p>
    <w:p w:rsidRDefault="00654A2D" w:rsidP="00654A2D" w:rsidR="00654A2D">
      <w:pPr>
        <w:ind w:firstLine="708"/>
        <w:jc w:val="both"/>
        <w:rPr>
          <w:bCs/>
        </w:rPr>
      </w:pPr>
      <w:r w:rsidRPr="0009531B">
        <w:rPr>
          <w:bCs/>
        </w:rPr>
        <w:t>Imenovanje stečajnog upravitelja izvršeno je sukladno odredbi čl. 85. st. 2. Stečajnog zakona.</w:t>
      </w:r>
    </w:p>
    <w:p w:rsidRDefault="006326FB" w:rsidP="00A503F4" w:rsidR="006326FB" w:rsidRPr="00A503F4">
      <w:pPr>
        <w:ind w:firstLine="708"/>
        <w:jc w:val="both"/>
      </w:pPr>
      <w:r w:rsidRPr="00D36AA1">
        <w:t>Nalog iz toč</w:t>
      </w:r>
      <w:r>
        <w:t>ke</w:t>
      </w:r>
      <w:r w:rsidR="00A503F4">
        <w:t xml:space="preserve"> </w:t>
      </w:r>
      <w:r>
        <w:t>VI.</w:t>
      </w:r>
      <w:r w:rsidRPr="00D36AA1">
        <w:t xml:space="preserve"> temelji se na odredbi čl. 112. st. 6. Stečajnog zakona. </w:t>
      </w:r>
    </w:p>
    <w:p w:rsidRDefault="002D3285" w:rsidP="009E1438" w:rsidR="002D3285" w:rsidRPr="0009531B">
      <w:pPr>
        <w:ind w:firstLine="708"/>
        <w:jc w:val="both"/>
      </w:pPr>
      <w:r w:rsidRPr="0009531B">
        <w:t>Slijedom navedenog odlučeno je kao u izreci ovog rješenja.</w:t>
      </w:r>
    </w:p>
    <w:p w:rsidRDefault="00386198" w:rsidP="0072725E" w:rsidR="00386198" w:rsidRPr="0009531B">
      <w:pPr>
        <w:jc w:val="both"/>
      </w:pPr>
    </w:p>
    <w:p w:rsidRDefault="00386198" w:rsidP="00F1126F" w:rsidR="00386198" w:rsidRPr="0009531B">
      <w:pPr>
        <w:ind w:hanging="705" w:left="705"/>
        <w:jc w:val="center"/>
      </w:pPr>
      <w:r w:rsidRPr="0009531B">
        <w:t>U Zadru</w:t>
      </w:r>
      <w:r w:rsidR="00F1126F" w:rsidRPr="0009531B">
        <w:t xml:space="preserve"> </w:t>
      </w:r>
      <w:r w:rsidR="006326FB">
        <w:t>2</w:t>
      </w:r>
      <w:r w:rsidR="003570A4">
        <w:t xml:space="preserve">0. rujna </w:t>
      </w:r>
      <w:r w:rsidR="006B1F25" w:rsidRPr="0009531B">
        <w:t>2017</w:t>
      </w:r>
      <w:r w:rsidR="00F1126F" w:rsidRPr="0009531B">
        <w:t>.</w:t>
      </w:r>
      <w:r w:rsidRPr="0009531B">
        <w:t xml:space="preserve"> </w:t>
      </w:r>
    </w:p>
    <w:p w:rsidRDefault="007E0E9B" w:rsidP="007E0E9B" w:rsidR="007E0E9B"/>
    <w:p w:rsidRDefault="007E0E9B" w:rsidP="004D5224" w:rsidR="00D248D6" w:rsidRPr="0009531B">
      <w:pPr>
        <w:jc w:val="right"/>
      </w:pPr>
      <w:r>
        <w:tab/>
      </w:r>
      <w:r>
        <w:tab/>
      </w:r>
      <w:r>
        <w:tab/>
        <w:t xml:space="preserve"> </w:t>
      </w:r>
      <w:r>
        <w:tab/>
      </w:r>
      <w:r>
        <w:tab/>
      </w:r>
      <w:r>
        <w:tab/>
        <w:t xml:space="preserve">        </w:t>
      </w:r>
      <w:r w:rsidR="00D248D6" w:rsidRPr="0009531B">
        <w:t>Sutkinja</w:t>
      </w:r>
    </w:p>
    <w:p w:rsidRDefault="00D248D6" w:rsidP="004D5224" w:rsidR="00D248D6" w:rsidRPr="0009531B">
      <w:pPr>
        <w:jc w:val="right"/>
      </w:pPr>
      <w:r w:rsidRPr="0009531B">
        <w:tab/>
      </w:r>
      <w:r w:rsidRPr="0009531B">
        <w:tab/>
      </w:r>
      <w:r w:rsidRPr="0009531B">
        <w:tab/>
      </w:r>
      <w:r w:rsidRPr="0009531B">
        <w:tab/>
        <w:t xml:space="preserve">                 </w:t>
      </w:r>
      <w:r w:rsidR="003570A4">
        <w:t xml:space="preserve">                        </w:t>
      </w:r>
      <w:r w:rsidR="003D6AC0" w:rsidRPr="0009531B">
        <w:t>Ana Markač</w:t>
      </w:r>
    </w:p>
    <w:p w:rsidRDefault="007E0E9B" w:rsidP="00825537" w:rsidR="007E0E9B">
      <w:pPr>
        <w:jc w:val="both"/>
      </w:pPr>
    </w:p>
    <w:p w:rsidRDefault="004D5224" w:rsidP="00825537" w:rsidR="004D5224">
      <w:pPr>
        <w:jc w:val="both"/>
      </w:pPr>
    </w:p>
    <w:p w:rsidRDefault="004D5224" w:rsidP="00825537" w:rsidR="004D5224">
      <w:pPr>
        <w:jc w:val="both"/>
      </w:pPr>
    </w:p>
    <w:p w:rsidRDefault="00386198" w:rsidP="00825537" w:rsidR="00386198" w:rsidRPr="0009531B">
      <w:pPr>
        <w:jc w:val="both"/>
      </w:pPr>
      <w:r w:rsidRPr="0009531B">
        <w:t>UPUTA O PRAVNOM LIJEKU:</w:t>
      </w:r>
    </w:p>
    <w:p w:rsidRDefault="00386198" w:rsidP="0029546C" w:rsidR="0029546C" w:rsidRPr="0009531B">
      <w:pPr>
        <w:ind w:firstLine="705"/>
        <w:jc w:val="both"/>
      </w:pPr>
      <w:r w:rsidRPr="0009531B">
        <w:tab/>
      </w:r>
      <w:r w:rsidR="0029546C" w:rsidRPr="0009531B">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09531B">
      <w:pPr>
        <w:ind w:firstLine="705"/>
        <w:jc w:val="both"/>
      </w:pPr>
      <w:r w:rsidRPr="0009531B">
        <w:t>Žalba se podnosi ovom sudu za Visoki trgovački sud Republike Hrvatske u 2 (dva) primjerka u roku od 8 (osam) dana od prijema rješenja, odnosno od isteka osmog dana od dana objave na e-oglasnoj ploči suda.</w:t>
      </w:r>
    </w:p>
    <w:p w:rsidRDefault="009348A7" w:rsidP="0029546C" w:rsidR="009348A7">
      <w:pPr>
        <w:jc w:val="both"/>
      </w:pPr>
    </w:p>
    <w:p w:rsidRDefault="004D5224" w:rsidP="0029546C" w:rsidR="004D5224">
      <w:pPr>
        <w:jc w:val="both"/>
      </w:pPr>
    </w:p>
    <w:p w:rsidRDefault="004D5224" w:rsidP="0029546C" w:rsidR="004D5224">
      <w:pPr>
        <w:jc w:val="both"/>
      </w:pPr>
    </w:p>
    <w:p w:rsidRDefault="004D5224" w:rsidP="0029546C" w:rsidR="004D5224" w:rsidRPr="0009531B">
      <w:pPr>
        <w:jc w:val="both"/>
      </w:pPr>
    </w:p>
    <w:p w:rsidRDefault="00386198" w:rsidP="0029546C" w:rsidR="00386198" w:rsidRPr="0009531B">
      <w:pPr>
        <w:jc w:val="both"/>
      </w:pPr>
      <w:r w:rsidRPr="0009531B">
        <w:lastRenderedPageBreak/>
        <w:t>Dostaviti:</w:t>
      </w:r>
    </w:p>
    <w:p w:rsidRDefault="00386198" w:rsidP="00F00368" w:rsidR="00386198" w:rsidRPr="0009531B">
      <w:pPr>
        <w:numPr>
          <w:ilvl w:val="0"/>
          <w:numId w:val="2"/>
        </w:numPr>
      </w:pPr>
      <w:r w:rsidRPr="0009531B">
        <w:t>Stečajnom dužniku</w:t>
      </w:r>
    </w:p>
    <w:p w:rsidRDefault="00686EF9" w:rsidP="00F00368" w:rsidR="00386198" w:rsidRPr="0009531B">
      <w:pPr>
        <w:numPr>
          <w:ilvl w:val="0"/>
          <w:numId w:val="2"/>
        </w:numPr>
      </w:pPr>
      <w:r w:rsidRPr="0009531B">
        <w:t>Stečajno</w:t>
      </w:r>
      <w:r w:rsidR="006B1F25" w:rsidRPr="0009531B">
        <w:t xml:space="preserve">m upravitelju </w:t>
      </w:r>
      <w:r w:rsidR="00386198" w:rsidRPr="0009531B">
        <w:t xml:space="preserve">uz </w:t>
      </w:r>
      <w:r w:rsidR="008335B0" w:rsidRPr="0009531B">
        <w:t xml:space="preserve">izjavu i </w:t>
      </w:r>
      <w:r w:rsidR="00386198" w:rsidRPr="0009531B">
        <w:t>potvrdu o imenovanju</w:t>
      </w:r>
    </w:p>
    <w:p w:rsidRDefault="00386198" w:rsidP="00F00368" w:rsidR="00386198" w:rsidRPr="0009531B">
      <w:pPr>
        <w:numPr>
          <w:ilvl w:val="0"/>
          <w:numId w:val="2"/>
        </w:numPr>
      </w:pPr>
      <w:r w:rsidRPr="0009531B">
        <w:t>FINA</w:t>
      </w:r>
    </w:p>
    <w:p w:rsidRDefault="00386198" w:rsidP="00F00368" w:rsidR="00386198" w:rsidRPr="0009531B">
      <w:pPr>
        <w:numPr>
          <w:ilvl w:val="0"/>
          <w:numId w:val="2"/>
        </w:numPr>
      </w:pPr>
      <w:r w:rsidRPr="0009531B">
        <w:t xml:space="preserve">ŽDO </w:t>
      </w:r>
      <w:r w:rsidR="00B05CF9" w:rsidRPr="0009531B">
        <w:t>–</w:t>
      </w:r>
      <w:r w:rsidRPr="0009531B">
        <w:t xml:space="preserve"> </w:t>
      </w:r>
      <w:r w:rsidR="006326FB">
        <w:t>Zadar</w:t>
      </w:r>
    </w:p>
    <w:p w:rsidRDefault="00386198" w:rsidP="00F00368" w:rsidR="00386198" w:rsidRPr="0009531B">
      <w:pPr>
        <w:numPr>
          <w:ilvl w:val="0"/>
          <w:numId w:val="2"/>
        </w:numPr>
      </w:pPr>
      <w:r w:rsidRPr="0009531B">
        <w:t>Poreznoj upravi</w:t>
      </w:r>
      <w:r w:rsidR="0073003F" w:rsidRPr="0009531B">
        <w:t xml:space="preserve"> </w:t>
      </w:r>
      <w:r w:rsidR="006326FB">
        <w:t>Zadar</w:t>
      </w:r>
    </w:p>
    <w:p w:rsidRDefault="006326FB" w:rsidP="0009531B" w:rsidR="0009531B" w:rsidRPr="0009531B">
      <w:pPr>
        <w:pStyle w:val="Odlomakpopisa"/>
        <w:numPr>
          <w:ilvl w:val="0"/>
          <w:numId w:val="2"/>
        </w:numPr>
      </w:pPr>
      <w:r>
        <w:t xml:space="preserve">Sudskom registru odmah i po pravomoćnosti </w:t>
      </w:r>
      <w:r w:rsidR="0009531B" w:rsidRPr="0009531B">
        <w:t xml:space="preserve">radi brisanja dužnika iz </w:t>
      </w:r>
      <w:r>
        <w:t xml:space="preserve">sudskog </w:t>
      </w:r>
      <w:r w:rsidR="0009531B" w:rsidRPr="0009531B">
        <w:t>registra</w:t>
      </w:r>
      <w:r w:rsidR="00A503F4">
        <w:t>,</w:t>
      </w:r>
      <w:r w:rsidR="0009531B" w:rsidRPr="0009531B">
        <w:t xml:space="preserve"> </w:t>
      </w:r>
    </w:p>
    <w:p w:rsidRDefault="009348A7" w:rsidP="00F00368" w:rsidR="00386198" w:rsidRPr="0009531B">
      <w:pPr>
        <w:numPr>
          <w:ilvl w:val="0"/>
          <w:numId w:val="2"/>
        </w:numPr>
      </w:pPr>
      <w:r w:rsidRPr="0009531B">
        <w:t>e-O</w:t>
      </w:r>
      <w:r w:rsidR="00386198" w:rsidRPr="0009531B">
        <w:t>glasna ploča</w:t>
      </w:r>
      <w:r w:rsidR="0009531B" w:rsidRPr="0009531B">
        <w:t xml:space="preserve"> sudova</w:t>
      </w:r>
      <w:r w:rsidR="00B05CF9" w:rsidRPr="0009531B">
        <w:t>,</w:t>
      </w:r>
      <w:r w:rsidR="00386198" w:rsidRPr="0009531B">
        <w:t xml:space="preserve"> </w:t>
      </w:r>
    </w:p>
    <w:p w:rsidRDefault="00386198" w:rsidP="00590ED1" w:rsidR="00386198">
      <w:pPr>
        <w:numPr>
          <w:ilvl w:val="0"/>
          <w:numId w:val="2"/>
        </w:numPr>
      </w:pPr>
      <w:r w:rsidRPr="0009531B">
        <w:t>Pisarnica suda-ovdje</w:t>
      </w:r>
      <w:r w:rsidR="00B05CF9" w:rsidRPr="0009531B">
        <w:t>,</w:t>
      </w:r>
    </w:p>
    <w:p w:rsidRDefault="000C0452" w:rsidP="00590ED1" w:rsidR="000C0452" w:rsidRPr="0009531B">
      <w:pPr>
        <w:numPr>
          <w:ilvl w:val="0"/>
          <w:numId w:val="2"/>
        </w:numPr>
      </w:pPr>
      <w:r>
        <w:t>Računovodstvu suda – radi točke VI. rješenja</w:t>
      </w:r>
    </w:p>
    <w:p w:rsidRDefault="00386198" w:rsidP="00971E2F" w:rsidR="00386198" w:rsidRPr="0009531B">
      <w:pPr>
        <w:jc w:val="both"/>
      </w:pPr>
      <w:r w:rsidRPr="0009531B">
        <w:t xml:space="preserve">      1</w:t>
      </w:r>
      <w:r w:rsidR="006326FB">
        <w:t>0</w:t>
      </w:r>
      <w:r w:rsidRPr="0009531B">
        <w:t>. U spis</w:t>
      </w:r>
      <w:r w:rsidR="00B05CF9" w:rsidRPr="0009531B">
        <w:t>.</w:t>
      </w:r>
    </w:p>
    <w:sectPr w:rsidSect="00590ED1" w:rsidR="00386198" w:rsidRPr="0009531B">
      <w:headerReference w:type="even" r:id="rId10"/>
      <w:headerReference w:type="default" r:id="rId11"/>
      <w:headerReference w:type="first" r:id="rId12"/>
      <w:pgSz w:h="16838" w:w="11906"/>
      <w:pgMar w:gutter="0" w:footer="708" w:header="708" w:left="1417" w:bottom="1276" w:right="1417" w:top="88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03648">
      <w:rPr>
        <w:rStyle w:val="Brojstranice"/>
        <w:noProof/>
      </w:rPr>
      <w:t>4</w:t>
    </w:r>
    <w:r>
      <w:rPr>
        <w:rStyle w:val="Brojstranice"/>
      </w:rPr>
      <w:fldChar w:fldCharType="end"/>
    </w:r>
  </w:p>
  <w:p w:rsidRDefault="00686EF9" w:rsidP="0009531B" w:rsidR="0009531B" w:rsidRPr="009E1438">
    <w:pPr>
      <w:jc w:val="right"/>
      <w:rPr>
        <w:sz w:val="22"/>
        <w:szCs w:val="22"/>
      </w:rPr>
    </w:pPr>
    <w:r w:rsidRPr="009E1438">
      <w:rPr>
        <w:sz w:val="22"/>
        <w:szCs w:val="22"/>
      </w:rPr>
      <w:t>Poslovni broj</w:t>
    </w:r>
    <w:r w:rsidR="00756757">
      <w:rPr>
        <w:sz w:val="22"/>
        <w:szCs w:val="22"/>
      </w:rPr>
      <w:t>:</w:t>
    </w:r>
    <w:r w:rsidRPr="009E1438">
      <w:rPr>
        <w:sz w:val="22"/>
        <w:szCs w:val="22"/>
      </w:rPr>
      <w:t xml:space="preserve"> 2 </w:t>
    </w:r>
    <w:r w:rsidR="00756757">
      <w:rPr>
        <w:sz w:val="22"/>
        <w:szCs w:val="22"/>
      </w:rPr>
      <w:t>St-</w:t>
    </w:r>
    <w:r w:rsidR="003570A4">
      <w:rPr>
        <w:sz w:val="22"/>
        <w:szCs w:val="22"/>
      </w:rPr>
      <w:t>30/17-27</w:t>
    </w:r>
  </w:p>
  <w:p w:rsidRDefault="00386198" w:rsidP="00756757"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w:t>
    </w:r>
    <w:r w:rsidR="00756757">
      <w:rPr>
        <w:sz w:val="22"/>
        <w:szCs w:val="22"/>
      </w:rPr>
      <w:t>:</w:t>
    </w:r>
    <w:r w:rsidRPr="009E1438">
      <w:rPr>
        <w:sz w:val="22"/>
        <w:szCs w:val="22"/>
      </w:rPr>
      <w:t xml:space="preserve"> 2 St-</w:t>
    </w:r>
    <w:r w:rsidR="003570A4">
      <w:rPr>
        <w:sz w:val="22"/>
        <w:szCs w:val="22"/>
      </w:rPr>
      <w:t>30/17-27</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4F7F6EC0"/>
    <w:multiLevelType w:val="hybridMultilevel"/>
    <w:tmpl w:val="161A4FB2"/>
    <w:lvl w:tplc="1EE6B04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531B"/>
    <w:rsid w:val="000964E5"/>
    <w:rsid w:val="000A1F5A"/>
    <w:rsid w:val="000C0452"/>
    <w:rsid w:val="000D55DC"/>
    <w:rsid w:val="000E4FA2"/>
    <w:rsid w:val="00103648"/>
    <w:rsid w:val="00117181"/>
    <w:rsid w:val="00137313"/>
    <w:rsid w:val="001441EB"/>
    <w:rsid w:val="001457F0"/>
    <w:rsid w:val="001540AB"/>
    <w:rsid w:val="001605CA"/>
    <w:rsid w:val="00187596"/>
    <w:rsid w:val="00215D49"/>
    <w:rsid w:val="00227E5A"/>
    <w:rsid w:val="0023474F"/>
    <w:rsid w:val="00250E52"/>
    <w:rsid w:val="00253644"/>
    <w:rsid w:val="00280E12"/>
    <w:rsid w:val="00281249"/>
    <w:rsid w:val="0029546C"/>
    <w:rsid w:val="002A25D5"/>
    <w:rsid w:val="002A357D"/>
    <w:rsid w:val="002C3F74"/>
    <w:rsid w:val="002D3285"/>
    <w:rsid w:val="00341947"/>
    <w:rsid w:val="00345BC5"/>
    <w:rsid w:val="003466FE"/>
    <w:rsid w:val="00347F8C"/>
    <w:rsid w:val="00353B45"/>
    <w:rsid w:val="003570A4"/>
    <w:rsid w:val="003572C6"/>
    <w:rsid w:val="00386198"/>
    <w:rsid w:val="00387134"/>
    <w:rsid w:val="003A0F96"/>
    <w:rsid w:val="003A4B29"/>
    <w:rsid w:val="003B7793"/>
    <w:rsid w:val="003D6AC0"/>
    <w:rsid w:val="003F769A"/>
    <w:rsid w:val="00403476"/>
    <w:rsid w:val="004131E7"/>
    <w:rsid w:val="004215A1"/>
    <w:rsid w:val="00437E5E"/>
    <w:rsid w:val="00454E5B"/>
    <w:rsid w:val="00482F52"/>
    <w:rsid w:val="004A61C0"/>
    <w:rsid w:val="004B1AD4"/>
    <w:rsid w:val="004C2B0A"/>
    <w:rsid w:val="004D5224"/>
    <w:rsid w:val="004D7B96"/>
    <w:rsid w:val="004F2EAE"/>
    <w:rsid w:val="0050703D"/>
    <w:rsid w:val="005142EA"/>
    <w:rsid w:val="00520474"/>
    <w:rsid w:val="00540A6A"/>
    <w:rsid w:val="0055393A"/>
    <w:rsid w:val="00554974"/>
    <w:rsid w:val="00560032"/>
    <w:rsid w:val="00566BE9"/>
    <w:rsid w:val="00577A9F"/>
    <w:rsid w:val="00590ED1"/>
    <w:rsid w:val="005A3DFA"/>
    <w:rsid w:val="005B5AF4"/>
    <w:rsid w:val="006104B9"/>
    <w:rsid w:val="00622B35"/>
    <w:rsid w:val="00626D21"/>
    <w:rsid w:val="006326FB"/>
    <w:rsid w:val="006420EF"/>
    <w:rsid w:val="00645943"/>
    <w:rsid w:val="00645C80"/>
    <w:rsid w:val="00654A2D"/>
    <w:rsid w:val="00656BED"/>
    <w:rsid w:val="00667CB9"/>
    <w:rsid w:val="00686EF9"/>
    <w:rsid w:val="006A2D75"/>
    <w:rsid w:val="006B13B2"/>
    <w:rsid w:val="006B1F25"/>
    <w:rsid w:val="006C1D4F"/>
    <w:rsid w:val="006D1A44"/>
    <w:rsid w:val="00704B62"/>
    <w:rsid w:val="00715A33"/>
    <w:rsid w:val="0072725E"/>
    <w:rsid w:val="0073003F"/>
    <w:rsid w:val="00734852"/>
    <w:rsid w:val="00754ACC"/>
    <w:rsid w:val="00756757"/>
    <w:rsid w:val="00780AA8"/>
    <w:rsid w:val="007C13A9"/>
    <w:rsid w:val="007D2590"/>
    <w:rsid w:val="007E0E9B"/>
    <w:rsid w:val="007E2061"/>
    <w:rsid w:val="007E2972"/>
    <w:rsid w:val="007E7809"/>
    <w:rsid w:val="0080120F"/>
    <w:rsid w:val="00812A15"/>
    <w:rsid w:val="008227EA"/>
    <w:rsid w:val="00825537"/>
    <w:rsid w:val="008275AD"/>
    <w:rsid w:val="00830C45"/>
    <w:rsid w:val="008335B0"/>
    <w:rsid w:val="00854BFC"/>
    <w:rsid w:val="0086586A"/>
    <w:rsid w:val="00875BF2"/>
    <w:rsid w:val="0087616C"/>
    <w:rsid w:val="00893718"/>
    <w:rsid w:val="00896E93"/>
    <w:rsid w:val="008A7855"/>
    <w:rsid w:val="008A7CD9"/>
    <w:rsid w:val="008F0D7C"/>
    <w:rsid w:val="0090177B"/>
    <w:rsid w:val="009037AE"/>
    <w:rsid w:val="009348A7"/>
    <w:rsid w:val="0093600F"/>
    <w:rsid w:val="00942352"/>
    <w:rsid w:val="00951F73"/>
    <w:rsid w:val="00957A63"/>
    <w:rsid w:val="00960D51"/>
    <w:rsid w:val="00971E2F"/>
    <w:rsid w:val="009A2757"/>
    <w:rsid w:val="009C40AB"/>
    <w:rsid w:val="009C416E"/>
    <w:rsid w:val="009D30D7"/>
    <w:rsid w:val="009D3372"/>
    <w:rsid w:val="009D7018"/>
    <w:rsid w:val="009E1438"/>
    <w:rsid w:val="009F1AC6"/>
    <w:rsid w:val="00A06A48"/>
    <w:rsid w:val="00A07C95"/>
    <w:rsid w:val="00A27918"/>
    <w:rsid w:val="00A503F4"/>
    <w:rsid w:val="00A675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D5992"/>
    <w:rsid w:val="00BE5974"/>
    <w:rsid w:val="00C22AEC"/>
    <w:rsid w:val="00C35145"/>
    <w:rsid w:val="00C627C4"/>
    <w:rsid w:val="00C94376"/>
    <w:rsid w:val="00CA31D7"/>
    <w:rsid w:val="00CB6BD1"/>
    <w:rsid w:val="00CC3666"/>
    <w:rsid w:val="00CC3BD1"/>
    <w:rsid w:val="00CE7D3D"/>
    <w:rsid w:val="00D248D6"/>
    <w:rsid w:val="00D376EA"/>
    <w:rsid w:val="00D44545"/>
    <w:rsid w:val="00D470A9"/>
    <w:rsid w:val="00D5631D"/>
    <w:rsid w:val="00D6238B"/>
    <w:rsid w:val="00D6373B"/>
    <w:rsid w:val="00D67C25"/>
    <w:rsid w:val="00D7083B"/>
    <w:rsid w:val="00D84F28"/>
    <w:rsid w:val="00D94703"/>
    <w:rsid w:val="00DB1DD4"/>
    <w:rsid w:val="00DB3601"/>
    <w:rsid w:val="00DC0DCC"/>
    <w:rsid w:val="00DC32C2"/>
    <w:rsid w:val="00DF0663"/>
    <w:rsid w:val="00E06BFD"/>
    <w:rsid w:val="00E17BE4"/>
    <w:rsid w:val="00E51FDF"/>
    <w:rsid w:val="00E81B3E"/>
    <w:rsid w:val="00E93CD4"/>
    <w:rsid w:val="00EA42B5"/>
    <w:rsid w:val="00EA565A"/>
    <w:rsid w:val="00ED1690"/>
    <w:rsid w:val="00ED493B"/>
    <w:rsid w:val="00EE00E0"/>
    <w:rsid w:val="00EF5BFE"/>
    <w:rsid w:val="00F00368"/>
    <w:rsid w:val="00F1126F"/>
    <w:rsid w:val="00F20F1A"/>
    <w:rsid w:val="00F30506"/>
    <w:rsid w:val="00F649B6"/>
    <w:rsid w:val="00F655F3"/>
    <w:rsid w:val="00F7059A"/>
    <w:rsid w:val="00F76731"/>
    <w:rsid w:val="00F84A74"/>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103648"/>
    <w:rPr>
      <w:color w:val="808080"/>
      <w:bdr w:space="0" w:sz="0" w:color="auto" w:val="none"/>
      <w:shd w:fill="auto" w:color="auto" w:val="clear"/>
    </w:rPr>
  </w:style>
  <w:style w:customStyle="true" w:styleId="eSPISCCParagraphDefaultFont" w:type="character">
    <w:name w:val="eSPIS_CC_Paragraph Default Font"/>
    <w:basedOn w:val="Zadanifontodlomka"/>
    <w:rsid w:val="001036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3648"/>
    <w:rPr>
      <w:bdr w:space="0" w:sz="0" w:color="auto" w:val="none"/>
      <w:shd w:fill="FFFFCC" w:color="auto" w:val="clear"/>
      <w:lang w:val="hr-HR"/>
    </w:rPr>
  </w:style>
  <w:style w:customStyle="true" w:styleId="PozadinaSvijetloCrvena" w:type="character">
    <w:name w:val="Pozadina_SvijetloCrvena"/>
    <w:basedOn w:val="eSPISCCParagraphDefaultFont"/>
    <w:rsid w:val="001036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36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103648"/>
    <w:rPr>
      <w:color w:val="808080"/>
      <w:bdr w:color="auto" w:space="0" w:sz="0" w:val="none"/>
      <w:shd w:color="auto" w:fill="auto" w:val="clear"/>
    </w:rPr>
  </w:style>
  <w:style w:customStyle="1" w:styleId="eSPISCCParagraphDefaultFont" w:type="character">
    <w:name w:val="eSPIS_CC_Paragraph Default Font"/>
    <w:basedOn w:val="Zadanifontodlomka"/>
    <w:rsid w:val="001036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3648"/>
    <w:rPr>
      <w:bdr w:color="auto" w:space="0" w:sz="0" w:val="none"/>
      <w:shd w:color="auto" w:fill="FFFFCC" w:val="clear"/>
      <w:lang w:val="hr-HR"/>
    </w:rPr>
  </w:style>
  <w:style w:customStyle="1" w:styleId="PozadinaSvijetloCrvena" w:type="character">
    <w:name w:val="Pozadina_SvijetloCrvena"/>
    <w:basedOn w:val="eSPISCCParagraphDefaultFont"/>
    <w:rsid w:val="001036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36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St-30/2017</izvorni_sadrzaj>
    <derivirana_varijabla naziv="DomainObject.Predmet.OznakaBroj_1">St-30/2017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CONTROL HOME MANAGMENT društvo s ograničenom odgovornošću za usluge i trgovinu</izvorni_sadrzaj>
    <derivirana_varijabla naziv="DomainObject.Predmet.ProtustrankaFormated_1">  CONTROL HOME MANAGMENT društvo s ograničenom odgovornošću za usluge i trgovinu</derivirana_varijabla>
  </DomainObject.Predmet.ProtustrankaFormated>
  <DomainObject.Predmet.ProtustrankaFormatedOIB>
    <izvorni_sadrzaj>  CONTROL HOME MANAGMENT društvo s ograničenom odgovornošću za usluge i trgovinu, OIB 21878197085</izvorni_sadrzaj>
    <derivirana_varijabla naziv="DomainObject.Predmet.ProtustrankaFormatedOIB_1">  CONTROL HOME MANAGMENT društvo s ograničenom odgovornošću za usluge i trgovinu, OIB 21878197085</derivirana_varijabla>
  </DomainObject.Predmet.ProtustrankaFormatedOIB>
  <DomainObject.Predmet.ProtustrankaFormatedWithAdress>
    <izvorni_sadrzaj> CONTROL HOME MANAGMENT društvo s ograničenom odgovornošću za usluge i trgovinu, Ulica Kotarskih Serdara 10, 23420 Benkovac</izvorni_sadrzaj>
    <derivirana_varijabla naziv="DomainObject.Predmet.ProtustrankaFormatedWithAdress_1"> CONTROL HOME MANAGMENT društvo s ograničenom odgovornošću za usluge i trgovinu, Ulica Kotarskih Serdara 10, 23420 Benkovac</derivirana_varijabla>
  </DomainObject.Predmet.ProtustrankaFormatedWithAdress>
  <DomainObject.Predmet.ProtustrankaFormatedWithAdressOIB>
    <izvorni_sadrzaj> CONTROL HOME MANAGMENT društvo s ograničenom odgovornošću za usluge i trgovinu, OIB 21878197085, Ulica Kotarskih Serdara 10, 23420 Benkovac</izvorni_sadrzaj>
    <derivirana_varijabla naziv="DomainObject.Predmet.ProtustrankaFormatedWithAdressOIB_1"> CONTROL HOME MANAGMENT društvo s ograničenom odgovornošću za usluge i trgovinu, OIB 21878197085, Ulica Kotarskih Serdara 10, 23420 Benkovac</derivirana_varijabla>
  </DomainObject.Predmet.ProtustrankaFormatedWithAdressOIB>
  <DomainObject.Predmet.ProtustrankaWithAdress>
    <izvorni_sadrzaj>CONTROL HOME MANAGMENT društvo s ograničenom odgovornošću za usluge i trgovinu Ulica Kotarskih Serdara 10, 23420 Benkovac</izvorni_sadrzaj>
    <derivirana_varijabla naziv="DomainObject.Predmet.ProtustrankaWithAdress_1">CONTROL HOME MANAGMENT društvo s ograničenom odgovornošću za usluge i trgovinu Ulica Kotarskih Serdara 10, 23420 Benkovac</derivirana_varijabla>
  </DomainObject.Predmet.ProtustrankaWithAdress>
  <DomainObject.Predmet.ProtustrankaWithAdressOIB>
    <izvorni_sadrzaj>CONTROL HOME MANAGMENT društvo s ograničenom odgovornošću za usluge i trgovinu, OIB 21878197085, Ulica Kotarskih Serdara 10, 23420 Benkovac</izvorni_sadrzaj>
    <derivirana_varijabla naziv="DomainObject.Predmet.ProtustrankaWithAdressOIB_1">CONTROL HOME MANAGMENT društvo s ograničenom odgovornošću za usluge i trgovinu, OIB 21878197085, Ulica Kotarskih Serdara 10, 23420 Benkovac</derivirana_varijabla>
  </DomainObject.Predmet.ProtustrankaWithAdressOIB>
  <DomainObject.Predmet.ProtustrankaNazivFormated>
    <izvorni_sadrzaj>CONTROL HOME MANAGMENT društvo s ograničenom odgovornošću za usluge i trgovinu</izvorni_sadrzaj>
    <derivirana_varijabla naziv="DomainObject.Predmet.ProtustrankaNazivFormated_1">CONTROL HOME MANAGMENT društvo s ograničenom odgovornošću za usluge i trgovinu</derivirana_varijabla>
  </DomainObject.Predmet.ProtustrankaNazivFormated>
  <DomainObject.Predmet.ProtustrankaNazivFormatedOIB>
    <izvorni_sadrzaj>CONTROL HOME MANAGMENT društvo s ograničenom odgovornošću za usluge i trgovinu, OIB 21878197085</izvorni_sadrzaj>
    <derivirana_varijabla naziv="DomainObject.Predmet.ProtustrankaNazivFormatedOIB_1">CONTROL HOME MANAGMENT društvo s ograničenom odgovornošću za usluge i trgovinu, OIB 21878197085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CONTROL HOME MANAGMENT društvo s ograničenom odgovornošću za usluge i trgovinu</item>
    </izvorni_sadrzaj>
    <derivirana_varijabla naziv="DomainObject.Predmet.ProtuStrankaListFormated_1">
      <item>CONTROL HOME MANAGMENT društvo s ograničenom odgovornošću za usluge i trgovinu</item>
    </derivirana_varijabla>
  </DomainObject.Predmet.ProtuStrankaListFormated>
  <DomainObject.Predmet.ProtuStrankaListFormatedOIB>
    <izvorni_sadrzaj>
      <item>CONTROL HOME MANAGMENT društvo s ograničenom odgovornošću za usluge i trgovinu, OIB 21878197085</item>
    </izvorni_sadrzaj>
    <derivirana_varijabla naziv="DomainObject.Predmet.ProtuStrankaListFormatedOIB_1">
      <item>CONTROL HOME MANAGMENT društvo s ograničenom odgovornošću za usluge i trgovinu, OIB 21878197085</item>
    </derivirana_varijabla>
  </DomainObject.Predmet.ProtuStrankaListFormatedOIB>
  <DomainObject.Predmet.ProtuStrankaListFormatedWithAdress>
    <izvorni_sadrzaj>
      <item>CONTROL HOME MANAGMENT društvo s ograničenom odgovornošću za usluge i trgovinu, Ulica Kotarskih Serdara 10, 23420 Benkovac</item>
    </izvorni_sadrzaj>
    <derivirana_varijabla naziv="DomainObject.Predmet.ProtuStrankaListFormatedWithAdress_1">
      <item>CONTROL HOME MANAGMENT društvo s ograničenom odgovornošću za usluge i trgovinu, Ulica Kotarskih Serdara 10, 23420 Benkovac</item>
    </derivirana_varijabla>
  </DomainObject.Predmet.ProtuStrankaListFormatedWithAdress>
  <DomainObject.Predmet.ProtuStrankaListFormatedWithAdressOIB>
    <izvorni_sadrzaj>
      <item>CONTROL HOME MANAGMENT društvo s ograničenom odgovornošću za usluge i trgovinu, OIB 21878197085, Ulica Kotarskih Serdara 10, 23420 Benkovac</item>
    </izvorni_sadrzaj>
    <derivirana_varijabla naziv="DomainObject.Predmet.ProtuStrankaListFormatedWithAdressOIB_1">
      <item>CONTROL HOME MANAGMENT društvo s ograničenom odgovornošću za usluge i trgovinu, OIB 21878197085, Ulica Kotarskih Serdara 10, 23420 Benkovac</item>
    </derivirana_varijabla>
  </DomainObject.Predmet.ProtuStrankaListFormatedWithAdressOIB>
  <DomainObject.Predmet.ProtuStrankaListNazivFormated>
    <izvorni_sadrzaj>
      <item>CONTROL HOME MANAGMENT društvo s ograničenom odgovornošću za usluge i trgovinu</item>
    </izvorni_sadrzaj>
    <derivirana_varijabla naziv="DomainObject.Predmet.ProtuStrankaListNazivFormated_1">
      <item>CONTROL HOME MANAGMENT društvo s ograničenom odgovornošću za usluge i trgovinu</item>
    </derivirana_varijabla>
  </DomainObject.Predmet.ProtuStrankaListNazivFormated>
  <DomainObject.Predmet.ProtuStrankaListNazivFormatedOIB>
    <izvorni_sadrzaj>
      <item>CONTROL HOME MANAGMENT društvo s ograničenom odgovornošću za usluge i trgovinu, OIB 21878197085</item>
    </izvorni_sadrzaj>
    <derivirana_varijabla naziv="DomainObject.Predmet.ProtuStrankaListNazivFormatedOIB_1">
      <item>CONTROL HOME MANAGMENT društvo s ograničenom odgovornošću za usluge i trgovinu, OIB 21878197085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CONTROL HOME MANAGMENT društvo s ograničenom odgovornošću za usluge i trgovinu</izvorni_sadrzaj>
    <derivirana_varijabla naziv="DomainObject.Predmet.ProtustrankaIDrugi_1">CONTROL HOME MANAGMENT društvo s ograničenom odgovornošću za usluge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CONTROL HOME MANAGMENT društvo s ograničenom odgovornošću za usluge i trgovinu, OIB 21878197085, Ulica Kotarskih Serdara 10, 23420 Benkovac</izvorni_sadrzaj>
    <derivirana_varijabla naziv="DomainObject.Predmet.ProtustrankaIDrugiAdressOIB_1">CONTROL HOME MANAGMENT društvo s ograničenom odgovornošću za usluge i trgovinu, OIB 21878197085, Ulica Kotarskih Serdara 10,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CONTROL HOME MANAGMENT društvo s ograničenom odgovornošću za usluge i trgovinu</item>
    </izvorni_sadrzaj>
    <derivirana_varijabla naziv="DomainObject.Predmet.SudioniciListNaziv_1">
      <item>FINA</item>
      <item>CONTROL HOME MANAGMENT društvo s ograničenom odgovornošću za usluge i trgovinu</item>
    </derivirana_varijabla>
  </DomainObject.Predmet.SudioniciListNaziv>
  <DomainObject.Predmet.SudioniciListAdressOIB>
    <izvorni_sadrzaj>
      <item>FINA, OIB 85821130368</item>
      <item>CONTROL HOME MANAGMENT društvo s ograničenom odgovornošću za usluge i trgovinu, OIB 21878197085, Ulica Kotarskih Serdara 10,23420 Benkovac</item>
    </izvorni_sadrzaj>
    <derivirana_varijabla naziv="DomainObject.Predmet.SudioniciListAdressOIB_1">
      <item>FINA, OIB 85821130368</item>
      <item>CONTROL HOME MANAGMENT društvo s ograničenom odgovornošću za usluge i trgovinu, OIB 21878197085, Ulica Kotarskih Serdara 10,23420 Benkovac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21878197085</item>
    </izvorni_sadrzaj>
    <derivirana_varijabla naziv="DomainObject.Predmet.SudioniciListNazivOIB_1">
      <item>, OIB 85821130368</item>
      <item>, OIB 21878197085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1DED4D-8810-4DF3-8411-1C2680C034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1540</properties:Words>
  <properties:Characters>8437</properties:Characters>
  <properties:Lines>164</properties:Lines>
  <properties:Paragraphs>46</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2017-08-23T16:14:00Z</dcterms:created>
  <dc:creator>Ardena Bajlo</dc:creator>
  <cp:lastModifiedBy>Ante Rubelj</cp:lastModifiedBy>
  <cp:lastPrinted>2017-09-20T07:39:00Z</cp:lastPrinted>
  <dcterms:modified xmlns:xsi="http://www.w3.org/2001/XMLSchema-instance" xsi:type="dcterms:W3CDTF">2017-09-20T09:27:00Z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