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9d71" w14:paraId="36a9d7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7931">
        <w:rPr>
          <w:rFonts w:cs="Times New Roman" w:hAnsi="Times New Roman" w:ascii="Times New Roman"/>
          <w:sz w:val="24"/>
        </w:rPr>
        <w:t>2</w:t>
      </w:r>
      <w:r w:rsidR="00C11662">
        <w:rPr>
          <w:rFonts w:cs="Times New Roman" w:hAnsi="Times New Roman" w:ascii="Times New Roman"/>
          <w:sz w:val="24"/>
        </w:rPr>
        <w:t>174/16-12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AD1D87">
        <w:t xml:space="preserve">PAVKO GRAĐENJE  jednostavno društvo s ograničenom odgovornošću  za građenje i uluge Zagreb,Jablanska 53 MBS:080818609  OIB:09784366703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AD1D87">
        <w:t xml:space="preserve">PAVKO GRAĐENJE  jednostavno društvo s ograničenom odgovornošću  za građenje i uluge Zagreb,Jablanska 53 MBS:080818609  OIB:09784366703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D1D87">
        <w:rPr>
          <w:bCs/>
        </w:rPr>
        <w:t>2174</w:t>
      </w:r>
      <w:r w:rsidR="0086000B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D1D87">
        <w:t>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PAVKO GRAĐENJE  jednostavno društvo s ograničenom odgovornošću  za građenje i uluge Zagreb,Jablanska 53 MBS:080818609  OIB:09784366703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AD1D87">
        <w:rPr>
          <w:bCs/>
        </w:rPr>
        <w:t>11</w:t>
      </w:r>
      <w:r w:rsidR="009D2730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848C9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848C9" w:rsidR="00E848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848C9" w:rsidP="00E848C9" w:rsidR="00E848C9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848C9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848C9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8C9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D2730">
      <w:rPr>
        <w:noProof w:val="false"/>
      </w:rPr>
      <w:t>2</w:t>
    </w:r>
    <w:r w:rsidR="00AD1D87">
      <w:rPr>
        <w:noProof w:val="false"/>
      </w:rPr>
      <w:t>174</w:t>
    </w:r>
    <w:r w:rsidR="009D2730">
      <w:rPr>
        <w:noProof w:val="false"/>
      </w:rPr>
      <w:t>/16-</w:t>
    </w:r>
    <w:r w:rsidR="00AD1D87">
      <w:rPr>
        <w:noProof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D2730"/>
    <w:rsid w:val="009D32CF"/>
    <w:rsid w:val="00A05225"/>
    <w:rsid w:val="00A17B49"/>
    <w:rsid w:val="00A45E4C"/>
    <w:rsid w:val="00A81191"/>
    <w:rsid w:val="00A93C76"/>
    <w:rsid w:val="00A97E67"/>
    <w:rsid w:val="00AD1D87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92198"/>
    <w:rsid w:val="00DD686D"/>
    <w:rsid w:val="00E848C9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8C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8C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St-2174/2016</izvorni_sadrzaj>
    <derivirana_varijabla naziv="DomainObject.Predmet.OznakaBroj_1">St-2174/2016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PAVKO GRAĐENJE jednostavno društvo s ograničenom odgovornošću za građenje i usluge</izvorni_sadrzaj>
    <derivirana_varijabla naziv="DomainObject.Predmet.ProtustrankaFormated_1">  PAVKO GRAĐENJE jednostavno društvo s ograničenom odgovornošću za građenje i usluge</derivirana_varijabla>
  </DomainObject.Predmet.ProtustrankaFormated>
  <DomainObject.Predmet.ProtustrankaFormatedOIB>
    <izvorni_sadrzaj>  PAVKO GRAĐENJE jednostavno društvo s ograničenom odgovornošću za građenje i usluge, OIB 09784366703</izvorni_sadrzaj>
    <derivirana_varijabla naziv="DomainObject.Predmet.ProtustrankaFormatedOIB_1">  PAVKO GRAĐENJE jednostavno društvo s ograničenom odgovornošću za građenje i usluge, OIB 09784366703</derivirana_varijabla>
  </DomainObject.Predmet.ProtustrankaFormatedOIB>
  <DomainObject.Predmet.ProtustrankaFormatedWithAdress>
    <izvorni_sadrzaj> PAVKO GRAĐENJE jednostavno društvo s ograničenom odgovornošću za građenje i usluge, Jablanska 53, 10000 Zagreb</izvorni_sadrzaj>
    <derivirana_varijabla naziv="DomainObject.Predmet.ProtustrankaFormatedWithAdress_1"> PAVKO GRAĐENJE jednostavno društvo s ograničenom odgovornošću za građenje i usluge, Jablanska 53, 10000 Zagreb</derivirana_varijabla>
  </DomainObject.Predmet.ProtustrankaFormatedWithAdress>
  <DomainObject.Predmet.ProtustrankaFormatedWithAdressOIB>
    <izvorni_sadrzaj> PAVKO GRAĐENJE jednostavno društvo s ograničenom odgovornošću za građenje i usluge, OIB 09784366703, Jablanska 53, 10000 Zagreb</izvorni_sadrzaj>
    <derivirana_varijabla naziv="DomainObject.Predmet.ProtustrankaFormatedWithAdressOIB_1"> PAVKO GRAĐENJE jednostavno društvo s ograničenom odgovornošću za građenje i usluge, OIB 09784366703, Jablanska 53, 10000 Zagreb</derivirana_varijabla>
  </DomainObject.Predmet.ProtustrankaFormatedWithAdressOIB>
  <DomainObject.Predmet.ProtustrankaWithAdress>
    <izvorni_sadrzaj>PAVKO GRAĐENJE jednostavno društvo s ograničenom odgovornošću za građenje i usluge Jablanska 53, 10000 Zagreb</izvorni_sadrzaj>
    <derivirana_varijabla naziv="DomainObject.Predmet.ProtustrankaWithAdress_1">PAVKO GRAĐENJE jednostavno društvo s ograničenom odgovornošću za građenje i usluge Jablanska 53, 10000 Zagreb</derivirana_varijabla>
  </DomainObject.Predmet.ProtustrankaWithAdress>
  <DomainObject.Predmet.ProtustrankaWithAdressOIB>
    <izvorni_sadrzaj>PAVKO GRAĐENJE jednostavno društvo s ograničenom odgovornošću za građenje i usluge, OIB 09784366703, Jablanska 53, 10000 Zagreb</izvorni_sadrzaj>
    <derivirana_varijabla naziv="DomainObject.Predmet.ProtustrankaWithAdressOIB_1">PAVKO GRAĐENJE jednostavno društvo s ograničenom odgovornošću za građenje i usluge, OIB 09784366703, Jablanska 53, 10000 Zagreb</derivirana_varijabla>
  </DomainObject.Predmet.ProtustrankaWithAdressOIB>
  <DomainObject.Predmet.ProtustrankaNazivFormated>
    <izvorni_sadrzaj>PAVKO GRAĐENJE jednostavno društvo s ograničenom odgovornošću za građenje i usluge</izvorni_sadrzaj>
    <derivirana_varijabla naziv="DomainObject.Predmet.ProtustrankaNazivFormated_1">PAVKO GRAĐENJE jednostavno društvo s ograničenom odgovornošću za građenje i usluge</derivirana_varijabla>
  </DomainObject.Predmet.ProtustrankaNazivFormated>
  <DomainObject.Predmet.ProtustrankaNazivFormatedOIB>
    <izvorni_sadrzaj>PAVKO GRAĐENJE jednostavno društvo s ograničenom odgovornošću za građenje i usluge, OIB 09784366703</izvorni_sadrzaj>
    <derivirana_varijabla naziv="DomainObject.Predmet.ProtustrankaNazivFormatedOIB_1">PAVKO GRAĐENJE jednostavno društvo s ograničenom odgovornošću za građenje i usluge, OIB 09784366703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PAVKO GRAĐENJE jednostavno društvo s ograničenom odgovornošću za građenje i usluge</item>
    </izvorni_sadrzaj>
    <derivirana_varijabla naziv="DomainObject.Predmet.ProtuStrankaListFormated_1">
      <item>PAVKO GRAĐENJE jednostavno društvo s ograničenom odgovornošću za građenje i usluge</item>
    </derivirana_varijabla>
  </DomainObject.Predmet.ProtuStrankaListFormated>
  <DomainObject.Predmet.ProtuStrankaListFormatedOIB>
    <izvorni_sadrzaj>
      <item>PAVKO GRAĐENJE jednostavno društvo s ograničenom odgovornošću za građenje i usluge, OIB 09784366703</item>
    </izvorni_sadrzaj>
    <derivirana_varijabla naziv="DomainObject.Predmet.ProtuStrankaListFormatedOIB_1">
      <item>PAVKO GRAĐENJE jednostavno društvo s ograničenom odgovornošću za građenje i usluge, OIB 09784366703</item>
    </derivirana_varijabla>
  </DomainObject.Predmet.ProtuStrankaListFormatedOIB>
  <DomainObject.Predmet.ProtuStrankaListFormatedWithAdress>
    <izvorni_sadrzaj>
      <item>PAVKO GRAĐENJE jednostavno društvo s ograničenom odgovornošću za građenje i usluge, Jablanska 53, 10000 Zagreb</item>
    </izvorni_sadrzaj>
    <derivirana_varijabla naziv="DomainObject.Predmet.ProtuStrankaListFormatedWithAdress_1">
      <item>PAVKO GRAĐENJE jednostavno društvo s ograničenom odgovornošću za građenje i usluge, Jablanska 53, 10000 Zagreb</item>
    </derivirana_varijabla>
  </DomainObject.Predmet.ProtuStrankaListFormatedWithAdress>
  <DomainObject.Predmet.ProtuStrankaListFormatedWithAdressOIB>
    <izvorni_sadrzaj>
      <item>PAVKO GRAĐENJE jednostavno društvo s ograničenom odgovornošću za građenje i usluge, OIB 09784366703, Jablanska 53, 10000 Zagreb</item>
    </izvorni_sadrzaj>
    <derivirana_varijabla naziv="DomainObject.Predmet.ProtuStrankaListFormatedWithAdressOIB_1">
      <item>PAVKO GRAĐENJE jednostavno društvo s ograničenom odgovornošću za građenje i usluge, OIB 09784366703, Jablanska 53, 10000 Zagreb</item>
    </derivirana_varijabla>
  </DomainObject.Predmet.ProtuStrankaListFormatedWithAdressOIB>
  <DomainObject.Predmet.ProtuStrankaListNazivFormated>
    <izvorni_sadrzaj>
      <item>PAVKO GRAĐENJE jednostavno društvo s ograničenom odgovornošću za građenje i usluge</item>
    </izvorni_sadrzaj>
    <derivirana_varijabla naziv="DomainObject.Predmet.ProtuStrankaListNazivFormated_1">
      <item>PAVKO GRAĐENJE jednostavno društvo s ograničenom odgovornošću za građenje i usluge</item>
    </derivirana_varijabla>
  </DomainObject.Predmet.ProtuStrankaListNazivFormated>
  <DomainObject.Predmet.ProtuStrankaListNazivFormatedOIB>
    <izvorni_sadrzaj>
      <item>PAVKO GRAĐENJE jednostavno društvo s ograničenom odgovornošću za građenje i usluge, OIB 09784366703</item>
    </izvorni_sadrzaj>
    <derivirana_varijabla naziv="DomainObject.Predmet.ProtuStrankaListNazivFormatedOIB_1">
      <item>PAVKO GRAĐENJE jednostavno društvo s ograničenom odgovornošću za građenje i usluge, OIB 09784366703</item>
    </derivirana_varijabla>
  </DomainObject.Predmet.ProtuStrankaListNazivFormatedOIB>
  <DomainObject.Predmet.OstaliListFormated>
    <izvorni_sadrzaj>
      <item>Jozo Pavković</item>
    </izvorni_sadrzaj>
    <derivirana_varijabla naziv="DomainObject.Predmet.OstaliListFormated_1">
      <item>Jozo Pavković</item>
    </derivirana_varijabla>
  </DomainObject.Predmet.OstaliListFormated>
  <DomainObject.Predmet.OstaliListFormatedOIB>
    <izvorni_sadrzaj>
      <item>Jozo Pavković, OIB 28165564665</item>
    </izvorni_sadrzaj>
    <derivirana_varijabla naziv="DomainObject.Predmet.OstaliListFormatedOIB_1">
      <item>Jozo Pavković, OIB 28165564665</item>
    </derivirana_varijabla>
  </DomainObject.Predmet.OstaliListFormatedOIB>
  <DomainObject.Predmet.OstaliListFormatedWithAdress>
    <izvorni_sadrzaj>
      <item>Jozo Pavković, Gorenci 41a, 10000 Zagreb</item>
    </izvorni_sadrzaj>
    <derivirana_varijabla naziv="DomainObject.Predmet.OstaliListFormatedWithAdress_1">
      <item>Jozo Pavković, Gorenci 41a, 10000 Zagreb</item>
    </derivirana_varijabla>
  </DomainObject.Predmet.OstaliListFormatedWithAdress>
  <DomainObject.Predmet.OstaliListFormatedWithAdressOIB>
    <izvorni_sadrzaj>
      <item>Jozo Pavković, OIB 28165564665, Gorenci 41a, 10000 Zagreb</item>
    </izvorni_sadrzaj>
    <derivirana_varijabla naziv="DomainObject.Predmet.OstaliListFormatedWithAdressOIB_1">
      <item>Jozo Pavković, OIB 28165564665, Gorenci 41a, 10000 Zagreb</item>
    </derivirana_varijabla>
  </DomainObject.Predmet.OstaliListFormatedWithAdressOIB>
  <DomainObject.Predmet.OstaliListNazivFormated>
    <izvorni_sadrzaj>
      <item>Jozo Pavković</item>
    </izvorni_sadrzaj>
    <derivirana_varijabla naziv="DomainObject.Predmet.OstaliListNazivFormated_1">
      <item>Jozo Pavković</item>
    </derivirana_varijabla>
  </DomainObject.Predmet.OstaliListNazivFormated>
  <DomainObject.Predmet.OstaliListNazivFormatedOIB>
    <izvorni_sadrzaj>
      <item>Jozo Pavković, OIB 28165564665</item>
    </izvorni_sadrzaj>
    <derivirana_varijabla naziv="DomainObject.Predmet.OstaliListNazivFormatedOIB_1">
      <item>Jozo Pavković, OIB 28165564665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PAVKO GRAĐENJE jednostavno društvo s ograničenom odgovornošću za građenje i usluge</izvorni_sadrzaj>
    <derivirana_varijabla naziv="DomainObject.Predmet.ProtustrankaIDrugi_1">PAVKO GRAĐENJE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PAVKO GRAĐENJE jednostavno društvo s ograničenom odgovornošću za građenje i usluge, OIB 09784366703, Jablanska 53, 10000 Zagreb</izvorni_sadrzaj>
    <derivirana_varijabla naziv="DomainObject.Predmet.ProtustrankaIDrugiAdressOIB_1">PAVKO GRAĐENJE jednostavno društvo s ograničenom odgovornošću za građenje i usluge, OIB 09784366703, Jablanska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PAVKO GRAĐENJE jednostavno društvo s ograničenom odgovornošću za građenje i usluge</item>
      <item>Jozo Pavković</item>
    </izvorni_sadrzaj>
    <derivirana_varijabla naziv="DomainObject.Predmet.SudioniciListNaziv_1">
      <item>FINA Regionalni centar Zagreb</item>
      <item>PAVKO GRAĐENJE jednostavno društvo s ograničenom odgovornošću za građenje i usluge</item>
      <item>Jozo Pavković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</izvorni_sadrzaj>
    <derivirana_varijabla naziv="DomainObject.Predmet.SudioniciListAdressOIB_1"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09784366703</item>
      <item>, OIB 28165564665</item>
    </izvorni_sadrzaj>
    <derivirana_varijabla naziv="DomainObject.Predmet.SudioniciListNazivOIB_1">
      <item>, OIB 85821130368</item>
      <item>, OIB 09784366703</item>
      <item>, OIB 28165564665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2897</properties:Characters>
  <properties:Lines>67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2016-07-29T08:50:00Z</dcterms:created>
  <dc:creator>Vinka Mihalinčić</dc:creator>
  <cp:lastModifiedBy>Vinka Mihalinčić</cp:lastModifiedBy>
  <cp:lastPrinted>2016-07-29T08:45:00Z</cp:lastPrinted>
  <dcterms:modified xmlns:xsi="http://www.w3.org/2001/XMLSchema-instance" xsi:type="dcterms:W3CDTF">2016-08-30T07:44:00Z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