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2b24" w14:paraId="d5e2b24" w:rsidRDefault="00356950" w:rsidR="00356950" w:rsidRPr="008836F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8836F4">
      <w:pPr>
        <w:jc w:val="center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8836F4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8836F4">
      <w:pPr>
        <w:jc w:val="center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>R J E Š E  N J E</w:t>
      </w:r>
      <w:r w:rsidR="00FD7D31" w:rsidRPr="008836F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8836F4">
      <w:pPr>
        <w:jc w:val="center"/>
        <w:rPr>
          <w:rFonts w:hAnsi="Times New Roman" w:ascii="Times New Roman"/>
          <w:b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8836F4">
      <w:pPr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ab/>
      </w:r>
      <w:r w:rsidR="004C3F18" w:rsidRPr="008836F4">
        <w:rPr>
          <w:rFonts w:hAnsi="Times New Roman" w:ascii="Times New Roman"/>
          <w:szCs w:val="24"/>
          <w:lang w:val="hr-HR"/>
        </w:rPr>
        <w:t xml:space="preserve">Trgovački sud u Zagrebu </w:t>
      </w:r>
      <w:r w:rsidRPr="008836F4">
        <w:rPr>
          <w:rFonts w:hAnsi="Times New Roman" w:ascii="Times New Roman"/>
          <w:szCs w:val="24"/>
          <w:lang w:val="hr-HR"/>
        </w:rPr>
        <w:t xml:space="preserve">po </w:t>
      </w:r>
      <w:r w:rsidR="003C4159" w:rsidRPr="008836F4">
        <w:rPr>
          <w:rFonts w:hAnsi="Times New Roman" w:ascii="Times New Roman"/>
          <w:szCs w:val="24"/>
          <w:lang w:val="hr-HR"/>
        </w:rPr>
        <w:t>sucu pojedincu</w:t>
      </w:r>
      <w:r w:rsidR="00356950" w:rsidRPr="008836F4">
        <w:rPr>
          <w:rFonts w:hAnsi="Times New Roman" w:ascii="Times New Roman"/>
          <w:b/>
          <w:szCs w:val="24"/>
          <w:lang w:val="hr-HR"/>
        </w:rPr>
        <w:t xml:space="preserve"> </w:t>
      </w:r>
      <w:r w:rsidRPr="008836F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8836F4">
        <w:rPr>
          <w:rFonts w:hAnsi="Times New Roman" w:ascii="Times New Roman"/>
          <w:szCs w:val="24"/>
          <w:lang w:val="hr-HR"/>
        </w:rPr>
        <w:t>postupku izvanredne uprave</w:t>
      </w:r>
      <w:r w:rsidRPr="008836F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8836F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8836F4">
        <w:rPr>
          <w:rFonts w:hAnsi="Times New Roman" w:ascii="Times New Roman"/>
          <w:szCs w:val="24"/>
          <w:lang w:val="hr-HR"/>
        </w:rPr>
        <w:t>,</w:t>
      </w:r>
      <w:r w:rsidR="00FD7D31" w:rsidRPr="008836F4">
        <w:rPr>
          <w:rFonts w:hAnsi="Times New Roman" w:ascii="Times New Roman"/>
          <w:szCs w:val="24"/>
          <w:lang w:val="hr-HR"/>
        </w:rPr>
        <w:t xml:space="preserve"> </w:t>
      </w:r>
      <w:r w:rsidR="003C4159" w:rsidRPr="008836F4">
        <w:rPr>
          <w:rFonts w:hAnsi="Times New Roman" w:ascii="Times New Roman"/>
          <w:szCs w:val="24"/>
          <w:lang w:val="hr-HR"/>
        </w:rPr>
        <w:t xml:space="preserve">dana </w:t>
      </w:r>
      <w:r w:rsidR="00880CC0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8836F4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8836F4">
      <w:pPr>
        <w:jc w:val="center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8836F4">
        <w:rPr>
          <w:rFonts w:hAnsi="Times New Roman" w:ascii="Times New Roman"/>
          <w:szCs w:val="24"/>
          <w:lang w:val="hr-HR"/>
        </w:rPr>
        <w:t xml:space="preserve">  </w:t>
      </w:r>
      <w:r w:rsidR="00FF1F3F" w:rsidRPr="008836F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8836F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836F4" w:rsidR="006D34CF" w:rsidRPr="008836F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8836F4">
        <w:rPr>
          <w:rFonts w:hAnsi="Times New Roman" w:ascii="Times New Roman"/>
          <w:szCs w:val="24"/>
          <w:lang w:val="hr-HR"/>
        </w:rPr>
        <w:t>d.d.</w:t>
      </w:r>
      <w:r w:rsidRPr="008836F4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8836F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8836F4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995079" w:rsidRPr="008836F4">
        <w:rPr>
          <w:rFonts w:hAnsi="Times New Roman" w:ascii="Times New Roman"/>
          <w:color w:val="000000"/>
          <w:szCs w:val="24"/>
        </w:rPr>
        <w:t xml:space="preserve"> </w:t>
      </w:r>
      <w:r w:rsidR="008836F4" w:rsidRPr="008836F4">
        <w:rPr>
          <w:rFonts w:hAnsi="Times New Roman" w:ascii="Times New Roman"/>
          <w:color w:val="000000"/>
          <w:szCs w:val="24"/>
          <w:lang w:val="hr-HR"/>
        </w:rPr>
        <w:t xml:space="preserve">POMIDORA J.D.O.O., GRADIŠĆE 5, ZAGREB, OIB: 53737923470 </w:t>
      </w:r>
      <w:r w:rsidRPr="008836F4">
        <w:rPr>
          <w:rFonts w:hAnsi="Times New Roman" w:ascii="Times New Roman"/>
          <w:szCs w:val="24"/>
          <w:lang w:val="hr-HR"/>
        </w:rPr>
        <w:t>prema društvu</w:t>
      </w:r>
      <w:r w:rsidR="00892885" w:rsidRPr="008836F4">
        <w:rPr>
          <w:rFonts w:hAnsi="Times New Roman" w:ascii="Times New Roman"/>
          <w:szCs w:val="24"/>
          <w:lang w:val="hr-HR"/>
        </w:rPr>
        <w:t xml:space="preserve"> </w:t>
      </w:r>
      <w:r w:rsidR="00C1432E" w:rsidRPr="008836F4">
        <w:rPr>
          <w:rFonts w:hAnsi="Times New Roman" w:ascii="Times New Roman"/>
          <w:color w:val="000000"/>
          <w:szCs w:val="24"/>
          <w:lang w:val="hr-HR"/>
        </w:rPr>
        <w:t xml:space="preserve">PIK-VINKOVCI </w:t>
      </w:r>
      <w:r w:rsidR="00DC7BA5" w:rsidRPr="008836F4">
        <w:rPr>
          <w:rFonts w:hAnsi="Times New Roman" w:ascii="Times New Roman"/>
          <w:color w:val="000000"/>
          <w:szCs w:val="24"/>
          <w:lang w:val="hr-HR"/>
        </w:rPr>
        <w:t xml:space="preserve">d.d., </w:t>
      </w:r>
      <w:r w:rsidR="00C1432E" w:rsidRPr="008836F4">
        <w:rPr>
          <w:rFonts w:hAnsi="Times New Roman" w:ascii="Times New Roman"/>
          <w:color w:val="000000"/>
          <w:szCs w:val="24"/>
          <w:lang w:val="hr-HR"/>
        </w:rPr>
        <w:t>Vinkovci (Grad Vinkovci</w:t>
      </w:r>
      <w:r w:rsidR="00DC7BA5" w:rsidRPr="008836F4">
        <w:rPr>
          <w:rFonts w:hAnsi="Times New Roman" w:ascii="Times New Roman"/>
          <w:color w:val="000000"/>
          <w:szCs w:val="24"/>
          <w:lang w:val="hr-HR"/>
        </w:rPr>
        <w:t xml:space="preserve">), </w:t>
      </w:r>
      <w:r w:rsidR="00C1432E" w:rsidRPr="008836F4">
        <w:rPr>
          <w:rFonts w:hAnsi="Times New Roman" w:ascii="Times New Roman"/>
          <w:color w:val="000000"/>
          <w:szCs w:val="24"/>
          <w:lang w:val="hr-HR"/>
        </w:rPr>
        <w:t>Matije Gupca 130</w:t>
      </w:r>
      <w:r w:rsidR="00DC7BA5" w:rsidRPr="008836F4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C1432E" w:rsidRPr="008836F4">
        <w:rPr>
          <w:rFonts w:hAnsi="Times New Roman" w:ascii="Times New Roman"/>
          <w:color w:val="000000"/>
          <w:szCs w:val="24"/>
          <w:lang w:val="hr-HR"/>
        </w:rPr>
        <w:t>17774531631</w:t>
      </w:r>
      <w:r w:rsidR="00DC7BA5" w:rsidRPr="008836F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8836F4">
        <w:rPr>
          <w:rFonts w:hAnsi="Times New Roman" w:ascii="Times New Roman"/>
          <w:szCs w:val="24"/>
          <w:lang w:val="hr-HR"/>
        </w:rPr>
        <w:t xml:space="preserve">u iznosu od </w:t>
      </w:r>
      <w:r w:rsidR="008836F4" w:rsidRPr="008836F4">
        <w:rPr>
          <w:rFonts w:hAnsi="Times New Roman" w:ascii="Times New Roman"/>
          <w:color w:val="000000"/>
          <w:szCs w:val="24"/>
          <w:lang w:val="hr-HR"/>
        </w:rPr>
        <w:t xml:space="preserve">20.844,38 </w:t>
      </w:r>
      <w:r w:rsidR="005E22EC" w:rsidRPr="008836F4">
        <w:rPr>
          <w:rFonts w:hAnsi="Times New Roman" w:ascii="Times New Roman"/>
          <w:szCs w:val="24"/>
          <w:lang w:val="hr-HR"/>
        </w:rPr>
        <w:t>kuna</w:t>
      </w:r>
      <w:r w:rsidRPr="008836F4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8836F4" w:rsidRPr="008836F4">
        <w:rPr>
          <w:rFonts w:hAnsi="Times New Roman" w:ascii="Times New Roman"/>
          <w:szCs w:val="24"/>
          <w:lang w:val="hr-HR"/>
        </w:rPr>
        <w:t>24</w:t>
      </w:r>
      <w:r w:rsidR="00E212BC" w:rsidRPr="008836F4">
        <w:rPr>
          <w:rFonts w:hAnsi="Times New Roman" w:ascii="Times New Roman"/>
          <w:szCs w:val="24"/>
          <w:lang w:val="hr-HR"/>
        </w:rPr>
        <w:t>. kolovoza</w:t>
      </w:r>
      <w:r w:rsidR="004640BB" w:rsidRPr="008836F4">
        <w:rPr>
          <w:rFonts w:hAnsi="Times New Roman" w:ascii="Times New Roman"/>
          <w:szCs w:val="24"/>
          <w:lang w:val="hr-HR"/>
        </w:rPr>
        <w:t xml:space="preserve"> </w:t>
      </w:r>
      <w:r w:rsidR="00892885" w:rsidRPr="008836F4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8836F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8836F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8836F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8836F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8836F4">
        <w:rPr>
          <w:rFonts w:hAnsi="Times New Roman" w:ascii="Times New Roman"/>
          <w:szCs w:val="24"/>
        </w:rPr>
        <w:t xml:space="preserve"> </w:t>
      </w:r>
      <w:r w:rsidR="008A4401" w:rsidRPr="008836F4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8836F4">
      <w:pPr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8836F4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8836F4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8836F4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8836F4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8836F4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8836F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8836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8836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>Nakon otvaranja postupka i</w:t>
      </w:r>
      <w:r w:rsidR="0008499F" w:rsidRPr="008836F4">
        <w:rPr>
          <w:rFonts w:hAnsi="Times New Roman" w:ascii="Times New Roman"/>
          <w:szCs w:val="24"/>
          <w:lang w:val="hr-HR"/>
        </w:rPr>
        <w:t>zvanredne uprave,</w:t>
      </w:r>
      <w:r w:rsidR="00976C15" w:rsidRPr="008836F4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8836F4">
        <w:rPr>
          <w:rFonts w:hAnsi="Times New Roman" w:ascii="Times New Roman"/>
          <w:szCs w:val="24"/>
          <w:lang w:val="hr-HR"/>
        </w:rPr>
        <w:t>puta tražio dopunu</w:t>
      </w:r>
      <w:r w:rsidR="00976C15" w:rsidRPr="008836F4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8836F4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8836F4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8836F4">
        <w:rPr>
          <w:rFonts w:hAnsi="Times New Roman" w:ascii="Times New Roman"/>
          <w:szCs w:val="24"/>
          <w:lang w:val="hr-HR"/>
        </w:rPr>
        <w:t>navedeno</w:t>
      </w:r>
      <w:r w:rsidR="00976C15" w:rsidRPr="008836F4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8836F4">
        <w:rPr>
          <w:rFonts w:hAnsi="Times New Roman" w:ascii="Times New Roman"/>
          <w:szCs w:val="24"/>
          <w:lang w:val="hr-HR"/>
        </w:rPr>
        <w:t>-</w:t>
      </w:r>
      <w:r w:rsidR="00976C15" w:rsidRPr="008836F4">
        <w:rPr>
          <w:rFonts w:hAnsi="Times New Roman" w:ascii="Times New Roman"/>
          <w:szCs w:val="24"/>
          <w:lang w:val="hr-HR"/>
        </w:rPr>
        <w:t xml:space="preserve">502 </w:t>
      </w:r>
      <w:r w:rsidR="000D19CB" w:rsidRPr="008836F4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8836F4">
        <w:rPr>
          <w:rFonts w:hAnsi="Times New Roman" w:ascii="Times New Roman"/>
          <w:szCs w:val="24"/>
          <w:lang w:val="hr-HR"/>
        </w:rPr>
        <w:t>-1138/17-</w:t>
      </w:r>
      <w:r w:rsidR="00976C15" w:rsidRPr="008836F4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8836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8836F4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8836F4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8836F4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8836F4">
      <w:pPr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8836F4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8836F4">
        <w:rPr>
          <w:rFonts w:hAnsi="Times New Roman" w:ascii="Times New Roman"/>
          <w:szCs w:val="24"/>
          <w:lang w:val="hr-HR"/>
        </w:rPr>
        <w:t>otvaranja postupka i</w:t>
      </w:r>
      <w:r w:rsidR="007C4176" w:rsidRPr="008836F4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8836F4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8836F4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8836F4">
      <w:pPr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8836F4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8836F4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8836F4">
      <w:pPr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8836F4">
      <w:pPr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8836F4">
      <w:pPr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8836F4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8836F4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8836F4">
      <w:pPr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8836F4">
      <w:pPr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8836F4">
        <w:rPr>
          <w:rFonts w:hAnsi="Times New Roman" w:ascii="Times New Roman"/>
          <w:szCs w:val="24"/>
          <w:lang w:val="hr-HR"/>
        </w:rPr>
        <w:t>odredbama</w:t>
      </w:r>
      <w:r w:rsidRPr="008836F4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8836F4">
      <w:pPr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1432E" w:rsidRPr="008836F4">
        <w:rPr>
          <w:rFonts w:hAnsi="Times New Roman" w:ascii="Times New Roman"/>
          <w:color w:val="000000"/>
          <w:szCs w:val="24"/>
          <w:lang w:val="hr-HR"/>
        </w:rPr>
        <w:t xml:space="preserve">PIK-VINKOVCI d.d., Vinkovci (Grad Vinkovci), Matije Gupca 130, OIB: 17774531631 </w:t>
      </w:r>
      <w:r w:rsidRPr="008836F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8836F4" w:rsidRPr="008836F4">
        <w:rPr>
          <w:rFonts w:hAnsi="Times New Roman" w:ascii="Times New Roman"/>
          <w:szCs w:val="24"/>
          <w:lang w:val="hr-HR"/>
        </w:rPr>
        <w:t>24</w:t>
      </w:r>
      <w:r w:rsidR="00E212BC" w:rsidRPr="008836F4">
        <w:rPr>
          <w:rFonts w:hAnsi="Times New Roman" w:ascii="Times New Roman"/>
          <w:szCs w:val="24"/>
          <w:lang w:val="hr-HR"/>
        </w:rPr>
        <w:t>. kolovoza</w:t>
      </w:r>
      <w:r w:rsidR="00DB75B0" w:rsidRPr="008836F4">
        <w:rPr>
          <w:rFonts w:hAnsi="Times New Roman" w:ascii="Times New Roman"/>
          <w:szCs w:val="24"/>
          <w:lang w:val="hr-HR"/>
        </w:rPr>
        <w:t xml:space="preserve"> </w:t>
      </w:r>
      <w:r w:rsidR="00FF5897" w:rsidRPr="008836F4">
        <w:rPr>
          <w:rFonts w:hAnsi="Times New Roman" w:ascii="Times New Roman"/>
          <w:szCs w:val="24"/>
          <w:lang w:val="hr-HR"/>
        </w:rPr>
        <w:t xml:space="preserve"> </w:t>
      </w:r>
      <w:r w:rsidR="00345F8D" w:rsidRPr="008836F4">
        <w:rPr>
          <w:rFonts w:hAnsi="Times New Roman" w:ascii="Times New Roman"/>
          <w:szCs w:val="24"/>
          <w:lang w:val="hr-HR"/>
        </w:rPr>
        <w:t>2017.</w:t>
      </w:r>
      <w:r w:rsidR="00892885" w:rsidRPr="008836F4">
        <w:rPr>
          <w:rFonts w:hAnsi="Times New Roman" w:ascii="Times New Roman"/>
          <w:szCs w:val="24"/>
          <w:lang w:val="hr-HR"/>
        </w:rPr>
        <w:t xml:space="preserve">, </w:t>
      </w:r>
      <w:r w:rsidRPr="008836F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8836F4">
        <w:rPr>
          <w:rFonts w:hAnsi="Times New Roman" w:ascii="Times New Roman"/>
          <w:szCs w:val="24"/>
          <w:lang w:val="hr-HR"/>
        </w:rPr>
        <w:t>10</w:t>
      </w:r>
      <w:r w:rsidR="00A77330" w:rsidRPr="008836F4">
        <w:rPr>
          <w:rFonts w:hAnsi="Times New Roman" w:ascii="Times New Roman"/>
          <w:szCs w:val="24"/>
          <w:lang w:val="hr-HR"/>
        </w:rPr>
        <w:t>. travnja</w:t>
      </w:r>
      <w:r w:rsidR="00892885" w:rsidRPr="008836F4">
        <w:rPr>
          <w:rFonts w:hAnsi="Times New Roman" w:ascii="Times New Roman"/>
          <w:szCs w:val="24"/>
          <w:lang w:val="hr-HR"/>
        </w:rPr>
        <w:t xml:space="preserve"> 2017. godine</w:t>
      </w:r>
      <w:r w:rsidRPr="008836F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8836F4">
        <w:rPr>
          <w:rFonts w:hAnsi="Times New Roman" w:ascii="Times New Roman"/>
          <w:szCs w:val="24"/>
          <w:lang w:val="hr-HR"/>
        </w:rPr>
        <w:t>19</w:t>
      </w:r>
      <w:r w:rsidR="00892885" w:rsidRPr="008836F4">
        <w:rPr>
          <w:rFonts w:hAnsi="Times New Roman" w:ascii="Times New Roman"/>
          <w:szCs w:val="24"/>
          <w:lang w:val="hr-HR"/>
        </w:rPr>
        <w:t xml:space="preserve">. lipnja 2017. godine, </w:t>
      </w:r>
      <w:r w:rsidRPr="008836F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8836F4">
      <w:pPr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8836F4">
      <w:pPr>
        <w:jc w:val="both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8836F4">
        <w:rPr>
          <w:rFonts w:hAnsi="Times New Roman" w:ascii="Times New Roman"/>
          <w:szCs w:val="24"/>
          <w:lang w:val="hr-HR"/>
        </w:rPr>
        <w:t xml:space="preserve"> Dostava se smatra ob</w:t>
      </w:r>
      <w:r w:rsidRPr="008836F4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8836F4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8836F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 xml:space="preserve">U </w:t>
      </w:r>
      <w:r w:rsidR="00FF1F3F" w:rsidRPr="008836F4">
        <w:rPr>
          <w:rFonts w:hAnsi="Times New Roman" w:ascii="Times New Roman"/>
          <w:szCs w:val="24"/>
          <w:lang w:val="hr-HR"/>
        </w:rPr>
        <w:t>Zagreb</w:t>
      </w:r>
      <w:r w:rsidR="003C4159" w:rsidRPr="008836F4">
        <w:rPr>
          <w:rFonts w:hAnsi="Times New Roman" w:ascii="Times New Roman"/>
          <w:szCs w:val="24"/>
          <w:lang w:val="hr-HR"/>
        </w:rPr>
        <w:t xml:space="preserve">u, </w:t>
      </w:r>
      <w:r w:rsidR="00880CC0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8836F4">
      <w:pPr>
        <w:jc w:val="right"/>
        <w:rPr>
          <w:rFonts w:hAnsi="Times New Roman" w:ascii="Times New Roman"/>
          <w:szCs w:val="24"/>
          <w:lang w:val="hr-HR"/>
        </w:rPr>
      </w:pPr>
      <w:r w:rsidRPr="008836F4">
        <w:rPr>
          <w:rFonts w:hAnsi="Times New Roman" w:ascii="Times New Roman"/>
          <w:szCs w:val="24"/>
          <w:lang w:val="hr-HR"/>
        </w:rPr>
        <w:t xml:space="preserve"> </w:t>
      </w:r>
      <w:r w:rsidR="003C4159" w:rsidRPr="008836F4">
        <w:rPr>
          <w:rFonts w:hAnsi="Times New Roman" w:ascii="Times New Roman"/>
          <w:szCs w:val="24"/>
          <w:lang w:val="hr-HR"/>
        </w:rPr>
        <w:tab/>
      </w:r>
      <w:r w:rsidR="003C4159" w:rsidRPr="008836F4">
        <w:rPr>
          <w:rFonts w:hAnsi="Times New Roman" w:ascii="Times New Roman"/>
          <w:szCs w:val="24"/>
          <w:lang w:val="hr-HR"/>
        </w:rPr>
        <w:tab/>
      </w:r>
      <w:r w:rsidR="003C4159" w:rsidRPr="008836F4">
        <w:rPr>
          <w:rFonts w:hAnsi="Times New Roman" w:ascii="Times New Roman"/>
          <w:szCs w:val="24"/>
          <w:lang w:val="hr-HR"/>
        </w:rPr>
        <w:tab/>
      </w:r>
      <w:r w:rsidR="003C4159" w:rsidRPr="008836F4">
        <w:rPr>
          <w:rFonts w:hAnsi="Times New Roman" w:ascii="Times New Roman"/>
          <w:szCs w:val="24"/>
          <w:lang w:val="hr-HR"/>
        </w:rPr>
        <w:tab/>
      </w:r>
      <w:r w:rsidR="003C4159" w:rsidRPr="008836F4">
        <w:rPr>
          <w:rFonts w:hAnsi="Times New Roman" w:ascii="Times New Roman"/>
          <w:szCs w:val="24"/>
          <w:lang w:val="hr-HR"/>
        </w:rPr>
        <w:tab/>
      </w:r>
      <w:r w:rsidR="003C4159" w:rsidRPr="008836F4">
        <w:rPr>
          <w:rFonts w:hAnsi="Times New Roman" w:ascii="Times New Roman"/>
          <w:szCs w:val="24"/>
          <w:lang w:val="hr-HR"/>
        </w:rPr>
        <w:tab/>
      </w:r>
      <w:r w:rsidR="003C4159" w:rsidRPr="008836F4">
        <w:rPr>
          <w:rFonts w:hAnsi="Times New Roman" w:ascii="Times New Roman"/>
          <w:szCs w:val="24"/>
          <w:lang w:val="hr-HR"/>
        </w:rPr>
        <w:tab/>
      </w:r>
      <w:r w:rsidR="003C4159" w:rsidRPr="008836F4">
        <w:rPr>
          <w:rFonts w:hAnsi="Times New Roman" w:ascii="Times New Roman"/>
          <w:szCs w:val="24"/>
          <w:lang w:val="hr-HR"/>
        </w:rPr>
        <w:tab/>
      </w:r>
      <w:r w:rsidR="003C4159" w:rsidRPr="008836F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8836F4">
        <w:rPr>
          <w:rFonts w:hAnsi="Times New Roman" w:ascii="Times New Roman"/>
          <w:szCs w:val="24"/>
          <w:lang w:val="hr-HR"/>
        </w:rPr>
        <w:t>SUDAC</w:t>
      </w:r>
      <w:r w:rsidR="00CE6A17" w:rsidRPr="008836F4">
        <w:rPr>
          <w:rFonts w:hAnsi="Times New Roman" w:ascii="Times New Roman"/>
          <w:szCs w:val="24"/>
          <w:lang w:val="hr-HR"/>
        </w:rPr>
        <w:tab/>
      </w:r>
      <w:r w:rsidR="00CE6A17" w:rsidRPr="008836F4">
        <w:rPr>
          <w:rFonts w:hAnsi="Times New Roman" w:ascii="Times New Roman"/>
          <w:szCs w:val="24"/>
          <w:lang w:val="hr-HR"/>
        </w:rPr>
        <w:tab/>
      </w:r>
      <w:r w:rsidR="00CE6A17" w:rsidRPr="008836F4">
        <w:rPr>
          <w:rFonts w:hAnsi="Times New Roman" w:ascii="Times New Roman"/>
          <w:szCs w:val="24"/>
          <w:lang w:val="hr-HR"/>
        </w:rPr>
        <w:tab/>
      </w:r>
      <w:r w:rsidR="00CE6A17" w:rsidRPr="008836F4">
        <w:rPr>
          <w:rFonts w:hAnsi="Times New Roman" w:ascii="Times New Roman"/>
          <w:szCs w:val="24"/>
          <w:lang w:val="hr-HR"/>
        </w:rPr>
        <w:tab/>
      </w:r>
      <w:r w:rsidR="00CE6A17" w:rsidRPr="008836F4">
        <w:rPr>
          <w:rFonts w:hAnsi="Times New Roman" w:ascii="Times New Roman"/>
          <w:szCs w:val="24"/>
          <w:lang w:val="hr-HR"/>
        </w:rPr>
        <w:tab/>
      </w:r>
      <w:r w:rsidRPr="008836F4">
        <w:rPr>
          <w:rFonts w:hAnsi="Times New Roman" w:ascii="Times New Roman"/>
          <w:szCs w:val="24"/>
          <w:lang w:val="hr-HR"/>
        </w:rPr>
        <w:tab/>
      </w:r>
      <w:r w:rsidRPr="008836F4">
        <w:rPr>
          <w:rFonts w:hAnsi="Times New Roman" w:ascii="Times New Roman"/>
          <w:szCs w:val="24"/>
          <w:lang w:val="hr-HR"/>
        </w:rPr>
        <w:tab/>
      </w:r>
      <w:r w:rsidRPr="008836F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8836F4">
        <w:rPr>
          <w:rFonts w:hAnsi="Times New Roman" w:ascii="Times New Roman"/>
          <w:szCs w:val="24"/>
          <w:lang w:val="hr-HR"/>
        </w:rPr>
        <w:t>Nevenka Siladi Rstić</w:t>
      </w:r>
      <w:r w:rsidR="0034090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8836F4">
      <w:pPr>
        <w:jc w:val="both"/>
        <w:rPr>
          <w:rFonts w:hAnsi="Times New Roman" w:ascii="Times New Roman"/>
          <w:i/>
          <w:szCs w:val="24"/>
          <w:lang w:val="hr-HR"/>
        </w:rPr>
      </w:pPr>
      <w:r w:rsidRPr="008836F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8836F4">
      <w:pPr>
        <w:jc w:val="both"/>
        <w:rPr>
          <w:rFonts w:hAnsi="Times New Roman" w:ascii="Times New Roman"/>
          <w:i/>
          <w:szCs w:val="24"/>
          <w:lang w:val="hr-HR"/>
        </w:rPr>
      </w:pPr>
      <w:r w:rsidRPr="008836F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8836F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34090F" w:rsidR="0034090F" w:rsidRPr="0034090F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34090F">
        <w:rPr>
          <w:rFonts w:hAnsi="Times New Roman" w:ascii="Times New Roman"/>
        </w:rPr>
        <w:t>Za točnost otpravka-ovl.službenik</w:t>
      </w:r>
    </w:p>
    <w:p w:rsidRDefault="0034090F" w:rsidP="0034090F" w:rsidR="0034090F" w:rsidRPr="0034090F">
      <w:pPr>
        <w:ind w:firstLine="720" w:left="5040"/>
        <w:rPr>
          <w:rFonts w:hAnsi="Times New Roman" w:ascii="Times New Roman"/>
        </w:rPr>
      </w:pPr>
      <w:r w:rsidRPr="0034090F">
        <w:rPr>
          <w:rFonts w:hAnsi="Times New Roman" w:ascii="Times New Roman"/>
        </w:rPr>
        <w:t>Vinka Mihalinčić</w:t>
      </w:r>
    </w:p>
    <w:p w:rsidRDefault="00D11390" w:rsidP="008172CD" w:rsidR="00D11390" w:rsidRPr="008836F4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880CC0" w:rsidR="00D11390" w:rsidRPr="008836F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34090F" w:rsidRPr="0034090F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880CC0">
      <w:rPr>
        <w:rFonts w:hAnsi="Times New Roman" w:ascii="Times New Roman"/>
        <w:lang w:val="hr-HR"/>
      </w:rPr>
      <w:t>1665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090F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0CC0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0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9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9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9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9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0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9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9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9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9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St-1138/2017-1665</izvorni_sadrzaj>
    <derivirana_varijabla naziv="DomainObject.Oznaka_1">St-1138/2017-1665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</item>
      <item>SREDIŠNJE KLIRINŠKO DEPOZITARNO DRUŠTVO, dioničko društvo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</item>
      <item>OPĆINSKI SUD U RIJECI, STALNA SLUŽBA ZK-ODJEL RAB,</item>
      <item>OD MANDARIĆ &amp; EINWALTER, odvj. VICE MANDARIĆ,</item>
      <item>OD BOGDANOVIĆ, DOLIČKI I PARTNERI, odvj. Tin Dolički punomoćnik sudionika u postupku AGROKOR d.d.</item>
      <item>OPĆINSKI SUD U SLAVONSKOM BRODU ZK-ODJEL</item>
      <item>Vedran Pajić</item>
      <item>OD DRAGIČEVIĆ I PARTNERI d.o.o.</item>
      <item>OD SMOLEK &amp; ŠKRINJAR d.o.o., odvj. Marko Smolek</item>
    </izvorni_sadrzaj>
    <derivirana_varijabla naziv="DomainObject.Predmet.OstaliListFormated_1"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</item>
      <item>SREDIŠNJE KLIRINŠKO DEPOZITARNO DRUŠTVO, dioničko društvo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</item>
      <item>OPĆINSKI SUD U RIJECI, STALNA SLUŽBA ZK-ODJEL RAB,</item>
      <item>OD MANDARIĆ &amp; EINWALTER, odvj. VICE MANDARIĆ,</item>
      <item>OD BOGDANOVIĆ, DOLIČKI I PARTNERI, odvj. Tin Dolički punomoćnik sudionika u postupku AGROKOR d.d.</item>
      <item>OPĆINSKI SUD U SLAVONSKOM BRODU ZK-ODJEL</item>
      <item>Vedran Pajić</item>
      <item>OD DRAGIČEVIĆ I PARTNERI d.o.o.</item>
      <item>OD SMOLEK &amp; ŠKRINJAR d.o.o., odvj. Marko Smolek</item>
    </derivirana_varijabla>
  </DomainObject.Predmet.OstaliListFormated>
  <DomainObject.Predmet.OstaliListFormatedOIB>
    <izvorni_sadrzaj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društvo, OIB 23057039320</item>
      <item>SREDIŠNJE KLIRINŠKO DEPOZITARNO DRUŠTVO, dioničko društvo, OIB 64406809162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d.o.o., OIB 08720210702</item>
      <item>OPĆINSKI SUD U RIJECI, STALNA SLUŽBA ZK-ODJEL RAB,</item>
      <item>OD MANDARIĆ &amp; EINWALTER, odvj. VICE MANDARIĆ,</item>
      <item>OD BOGDANOVIĆ, DOLIČKI I PARTNERI, odvj. Tin Dolički punomoćnik sudionika u postupku AGROKOR d.d.</item>
      <item>OPĆINSKI SUD U SLAVONSKOM BRODU ZK-ODJEL</item>
      <item>Vedran Pajić, OIB 48066401121</item>
      <item>OD DRAGIČEVIĆ I PARTNERI d.o.o.</item>
      <item>OD SMOLEK &amp; ŠKRINJAR d.o.o., odvj. Marko Smolek, OIB 09442439688</item>
    </izvorni_sadrzaj>
    <derivirana_varijabla naziv="DomainObject.Predmet.OstaliListFormatedOIB_1"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društvo, OIB 23057039320</item>
      <item>SREDIŠNJE KLIRINŠKO DEPOZITARNO DRUŠTVO, dioničko društvo, OIB 64406809162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d.o.o., OIB 08720210702</item>
      <item>OPĆINSKI SUD U RIJECI, STALNA SLUŽBA ZK-ODJEL RAB,</item>
      <item>OD MANDARIĆ &amp; EINWALTER, odvj. VICE MANDARIĆ,</item>
      <item>OD BOGDANOVIĆ, DOLIČKI I PARTNERI, odvj. Tin Dolički punomoćnik sudionika u postupku AGROKOR d.d.</item>
      <item>OPĆINSKI SUD U SLAVONSKOM BRODU ZK-ODJEL</item>
      <item>Vedran Pajić, OIB 48066401121</item>
      <item>OD DRAGIČEVIĆ I PARTNERI d.o.o.</item>
      <item>OD SMOLEK &amp; ŠKRINJAR d.o.o., odvj. Marko Smolek, OIB 09442439688</item>
    </derivirana_varijabla>
  </DomainObject.Predmet.OstaliListFormatedOIB>
  <DomainObject.Predmet.OstaliListFormatedWithAdress>
    <izvorni_sadrzaj>
      <item>VLADA RH, Trg sv. Marka 2, 10000 Zagreb</item>
      <item>Općinski sud u Vukovaru  (ZK Odjel), Županijska 31, 32000 Vukovar</item>
      <item>MINISTARSTVO GOSPODARSTVA, PODUZETNIŠTVA I OBRTA, Ul. grada Vukovara 78, 10000 Zagreb</item>
      <item>OPĆINSKI GRAĐANSKI SUD U ZAGREBU-ZK ODJEL, Hrvatske bratske zajednice bb, 10000 Zagreb</item>
      <item>RH MF POREZNA UPRAVA, SREDIŠNJI URED, Boškovićeva 5, 10000 Zagreb</item>
      <item>ERSTE&amp;STEIERMÄRKISCHE BANKA dioničko društvo, Jadranski Trg 3/a, 51000 Rijeka</item>
      <item>SREDIŠNJE KLIRINŠKO DEPOZITARNO DRUŠTVO, dioničko društvo, Heinzelova 62a, 10000 Zagreb</item>
      <item>OPĆINSKI SUD U DUBROVNIKU-ZK ODJEL, Dr. Ante Starčevića 23, 20000 Dubrovnik</item>
      <item>HELENA SJAUŠ, Fra Filipa Grabovca 14, 10000 Zagreb</item>
      <item>SREĆKO VUKIĆ, Ilica 191b, 10000 Zagreb</item>
      <item>OPĆINSKI SUD U PULI-STALNA SLUŽBA U LABINU, Giuseppina Martinuzzi 2, 52220 Labin</item>
      <item>OD BATARELO DVOJKOVIĆ VUCHETICH d.o.o., Ul. Milana Amruša 19, 10000 Zagreb</item>
      <item>VELJKO KNEŽEVIĆ, RIBARSKA 4, 51000 Rijeka</item>
      <item>OPĆINSKI SUD U RIJECI - STALNA SLUŽBA- ZK ODJEL CRIKVENICA, Kralja Tomislava 85a, 51260 Crikvenica</item>
      <item>OD SMOLČIĆ I PARTNERI d.o.o., Jurišićeva 23, 10000 Zagreb</item>
      <item>Adela Klanac - Kapša, Dunavska 38, 31000 Osijek</item>
      <item>HŽ CARGO d.o.o., Heinzelova 51, 10000 Zagreb</item>
      <item>OPĆINSKI SUD U RIJECI, STALNA SLUŽBA ZK-ODJEL RAB,, BOBOTINE 1, 51280 Rab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SLAVONSKOM BRODU ZK-ODJEL, Trg pobjede 13, 35000 Slavonski Brod</item>
      <item>Vedran Pajić, F.Krežme 11, 31000 Osijek</item>
      <item>OD DRAGIČEVIĆ I PARTNERI d.o.o., Palmotićeva 60/2, 10000 Zagreb</item>
      <item>OD SMOLEK &amp; ŠKRINJAR d.o.o., odvj. Marko Smolek, Trg Vladka Mačeka 5 , 10000 Zagreb</item>
    </izvorni_sadrzaj>
    <derivirana_varijabla naziv="DomainObject.Predmet.OstaliListFormatedWithAdress_1">
      <item>VLADA RH, Trg sv. Marka 2, 10000 Zagreb</item>
      <item>Općinski sud u Vukovaru  (ZK Odjel), Županijska 31, 32000 Vukovar</item>
      <item>MINISTARSTVO GOSPODARSTVA, PODUZETNIŠTVA I OBRTA, Ul. grada Vukovara 78, 10000 Zagreb</item>
      <item>OPĆINSKI GRAĐANSKI SUD U ZAGREBU-ZK ODJEL, Hrvatske bratske zajednice bb, 10000 Zagreb</item>
      <item>RH MF POREZNA UPRAVA, SREDIŠNJI URED, Boškovićeva 5, 10000 Zagreb</item>
      <item>ERSTE&amp;STEIERMÄRKISCHE BANKA dioničko društvo, Jadranski Trg 3/a, 51000 Rijeka</item>
      <item>SREDIŠNJE KLIRINŠKO DEPOZITARNO DRUŠTVO, dioničko društvo, Heinzelova 62a, 10000 Zagreb</item>
      <item>OPĆINSKI SUD U DUBROVNIKU-ZK ODJEL, Dr. Ante Starčevića 23, 20000 Dubrovnik</item>
      <item>HELENA SJAUŠ, Fra Filipa Grabovca 14, 10000 Zagreb</item>
      <item>SREĆKO VUKIĆ, Ilica 191b, 10000 Zagreb</item>
      <item>OPĆINSKI SUD U PULI-STALNA SLUŽBA U LABINU, Giuseppina Martinuzzi 2, 52220 Labin</item>
      <item>OD BATARELO DVOJKOVIĆ VUCHETICH d.o.o., Ul. Milana Amruša 19, 10000 Zagreb</item>
      <item>VELJKO KNEŽEVIĆ, RIBARSKA 4, 51000 Rijeka</item>
      <item>OPĆINSKI SUD U RIJECI - STALNA SLUŽBA- ZK ODJEL CRIKVENICA, Kralja Tomislava 85a, 51260 Crikvenica</item>
      <item>OD SMOLČIĆ I PARTNERI d.o.o., Jurišićeva 23, 10000 Zagreb</item>
      <item>Adela Klanac - Kapša, Dunavska 38, 31000 Osijek</item>
      <item>HŽ CARGO d.o.o., Heinzelova 51, 10000 Zagreb</item>
      <item>OPĆINSKI SUD U RIJECI, STALNA SLUŽBA ZK-ODJEL RAB,, BOBOTINE 1, 51280 Rab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SLAVONSKOM BRODU ZK-ODJEL, Trg pobjede 13, 35000 Slavonski Brod</item>
      <item>Vedran Pajić, F.Krežme 11, 31000 Osijek</item>
      <item>OD DRAGIČEVIĆ I PARTNERI d.o.o., Palmotićeva 60/2, 10000 Zagreb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VLADA RH, Trg sv. Marka 2, 10000 Zagreb</item>
      <item>Općinski sud u Vukovaru  (ZK Odjel), Županijska 31, 32000 Vukovar</item>
      <item>MINISTARSTVO GOSPODARSTVA, PODUZETNIŠTVA I OBRTA, Ul. grada Vukovara 78, 10000 Zagreb</item>
      <item>OPĆINSKI GRAĐANSKI SUD U ZAGREBU-ZK ODJEL, Hrvatske bratske zajednice bb, 10000 Zagreb</item>
      <item>RH MF POREZNA UPRAVA, SREDIŠNJI URED, Boškovićeva 5, 10000 Zagreb</item>
      <item>ERSTE&amp;STEIERMÄRKISCHE BANKA dioničko društvo, OIB 23057039320, Jadranski Trg 3/a, 51000 Rijeka</item>
      <item>SREDIŠNJE KLIRINŠKO DEPOZITARNO DRUŠTVO, dioničko društvo, OIB 64406809162, Heinzelova 62a, 10000 Zagreb</item>
      <item>OPĆINSKI SUD U DUBROVNIKU-ZK ODJEL, Dr. Ante Starčevića 23, 20000 Dubrovnik</item>
      <item>HELENA SJAUŠ, Fra Filipa Grabovca 14, 10000 Zagreb</item>
      <item>SREĆKO VUKIĆ, Ilica 191b, 10000 Zagreb</item>
      <item>OPĆINSKI SUD U PULI-STALNA SLUŽBA U LABINU, Giuseppina Martinuzzi 2, 52220 Labin</item>
      <item>OD BATARELO DVOJKOVIĆ VUCHETICH d.o.o., Ul. Milana Amruša 19, 10000 Zagreb</item>
      <item>VELJKO KNEŽEVIĆ, RIBARSKA 4, 51000 Rijeka</item>
      <item>OPĆINSKI SUD U RIJECI - STALNA SLUŽBA- ZK ODJEL CRIKVENICA, Kralja Tomislava 85a, 51260 Crikvenica</item>
      <item>OD SMOLČIĆ I PARTNERI d.o.o., Jurišićeva 23, 10000 Zagreb</item>
      <item>Adela Klanac - Kapša, Dunavska 38, 31000 Osijek</item>
      <item>HŽ CARGO d.o.o., OIB 08720210702, Heinzelova 51, 10000 Zagreb</item>
      <item>OPĆINSKI SUD U RIJECI, STALNA SLUŽBA ZK-ODJEL RAB,, BOBOTINE 1, 51280 Rab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SLAVONSKOM BRODU ZK-ODJEL, Trg pobjede 13, 35000 Slavonski Brod</item>
      <item>Vedran Pajić, OIB 48066401121, F.Krežme 11, 31000 Osijek</item>
      <item>OD DRAGIČEVIĆ I PARTNERI d.o.o., Palmotićeva 60/2, 10000 Zagreb</item>
      <item>OD SMOLEK &amp; ŠKRINJAR d.o.o., odvj. Marko Smolek, OIB 09442439688, Trg Vladka Mačeka 5 , 10000 Zagreb</item>
    </izvorni_sadrzaj>
    <derivirana_varijabla naziv="DomainObject.Predmet.OstaliListFormatedWithAdressOIB_1">
      <item>VLADA RH, Trg sv. Marka 2, 10000 Zagreb</item>
      <item>Općinski sud u Vukovaru  (ZK Odjel), Županijska 31, 32000 Vukovar</item>
      <item>MINISTARSTVO GOSPODARSTVA, PODUZETNIŠTVA I OBRTA, Ul. grada Vukovara 78, 10000 Zagreb</item>
      <item>OPĆINSKI GRAĐANSKI SUD U ZAGREBU-ZK ODJEL, Hrvatske bratske zajednice bb, 10000 Zagreb</item>
      <item>RH MF POREZNA UPRAVA, SREDIŠNJI URED, Boškovićeva 5, 10000 Zagreb</item>
      <item>ERSTE&amp;STEIERMÄRKISCHE BANKA dioničko društvo, OIB 23057039320, Jadranski Trg 3/a, 51000 Rijeka</item>
      <item>SREDIŠNJE KLIRINŠKO DEPOZITARNO DRUŠTVO, dioničko društvo, OIB 64406809162, Heinzelova 62a, 10000 Zagreb</item>
      <item>OPĆINSKI SUD U DUBROVNIKU-ZK ODJEL, Dr. Ante Starčevića 23, 20000 Dubrovnik</item>
      <item>HELENA SJAUŠ, Fra Filipa Grabovca 14, 10000 Zagreb</item>
      <item>SREĆKO VUKIĆ, Ilica 191b, 10000 Zagreb</item>
      <item>OPĆINSKI SUD U PULI-STALNA SLUŽBA U LABINU, Giuseppina Martinuzzi 2, 52220 Labin</item>
      <item>OD BATARELO DVOJKOVIĆ VUCHETICH d.o.o., Ul. Milana Amruša 19, 10000 Zagreb</item>
      <item>VELJKO KNEŽEVIĆ, RIBARSKA 4, 51000 Rijeka</item>
      <item>OPĆINSKI SUD U RIJECI - STALNA SLUŽBA- ZK ODJEL CRIKVENICA, Kralja Tomislava 85a, 51260 Crikvenica</item>
      <item>OD SMOLČIĆ I PARTNERI d.o.o., Jurišićeva 23, 10000 Zagreb</item>
      <item>Adela Klanac - Kapša, Dunavska 38, 31000 Osijek</item>
      <item>HŽ CARGO d.o.o., OIB 08720210702, Heinzelova 51, 10000 Zagreb</item>
      <item>OPĆINSKI SUD U RIJECI, STALNA SLUŽBA ZK-ODJEL RAB,, BOBOTINE 1, 51280 Rab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SLAVONSKOM BRODU ZK-ODJEL, Trg pobjede 13, 35000 Slavonski Brod</item>
      <item>Vedran Pajić, OIB 48066401121, F.Krežme 11, 31000 Osijek</item>
      <item>OD DRAGIČEVIĆ I PARTNERI d.o.o., Palmotićeva 60/2, 10000 Zagreb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</item>
      <item>SREDIŠNJE KLIRINŠKO DEPOZITARNO DRUŠTVO, dioničko društvo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</item>
      <item>OPĆINSKI SUD U RIJECI, STALNA SLUŽBA ZK-ODJEL RAB,</item>
      <item>OD MANDARIĆ &amp; EINWALTER, odvj. VICE MANDARIĆ,</item>
      <item>OD BOGDANOVIĆ, DOLIČKI I PARTNERI, odvj. Tin Dolički</item>
      <item>OPĆINSKI SUD U SLAVONSKOM BRODU ZK-ODJEL</item>
      <item>Vedran Pajić</item>
      <item>OD DRAGIČEVIĆ I PARTNERI d.o.o.</item>
      <item>OD SMOLEK &amp; ŠKRINJAR d.o.o., odvj. Marko Smolek</item>
    </izvorni_sadrzaj>
    <derivirana_varijabla naziv="DomainObject.Predmet.OstaliListNazivFormated_1"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</item>
      <item>SREDIŠNJE KLIRINŠKO DEPOZITARNO DRUŠTVO, dioničko društvo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</item>
      <item>OPĆINSKI SUD U RIJECI, STALNA SLUŽBA ZK-ODJEL RAB,</item>
      <item>OD MANDARIĆ &amp; EINWALTER, odvj. VICE MANDARIĆ,</item>
      <item>OD BOGDANOVIĆ, DOLIČKI I PARTNERI, odvj. Tin Dolički</item>
      <item>OPĆINSKI SUD U SLAVONSKOM BRODU ZK-ODJEL</item>
      <item>Vedran Pajić</item>
      <item>OD DRAGIČEVIĆ I PARTNERI d.o.o.</item>
      <item>OD SMOLEK &amp; ŠKRINJAR d.o.o., odvj. Marko Smolek</item>
    </derivirana_varijabla>
  </DomainObject.Predmet.OstaliListNazivFormated>
  <DomainObject.Predmet.OstaliListNazivFormatedOIB>
    <izvorni_sadrzaj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društvo, OIB 23057039320</item>
      <item>SREDIŠNJE KLIRINŠKO DEPOZITARNO DRUŠTVO, dioničko društvo, OIB 64406809162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d.o.o., OIB 08720210702</item>
      <item>OPĆINSKI SUD U RIJECI, STALNA SLUŽBA ZK-ODJEL RAB,</item>
      <item>OD MANDARIĆ &amp; EINWALTER, odvj. VICE MANDARIĆ,</item>
      <item>OD BOGDANOVIĆ, DOLIČKI I PARTNERI, odvj. Tin Dolički</item>
      <item>OPĆINSKI SUD U SLAVONSKOM BRODU ZK-ODJEL</item>
      <item>Vedran Pajić, OIB 48066401121</item>
      <item>OD DRAGIČEVIĆ I PARTNERI d.o.o.</item>
      <item>OD SMOLEK &amp; ŠKRINJAR d.o.o., odvj. Marko Smolek, OIB 09442439688</item>
    </izvorni_sadrzaj>
    <derivirana_varijabla naziv="DomainObject.Predmet.OstaliListNazivFormatedOIB_1"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društvo, OIB 23057039320</item>
      <item>SREDIŠNJE KLIRINŠKO DEPOZITARNO DRUŠTVO, dioničko društvo, OIB 64406809162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d.o.o., OIB 08720210702</item>
      <item>OPĆINSKI SUD U RIJECI, STALNA SLUŽBA ZK-ODJEL RAB,</item>
      <item>OD MANDARIĆ &amp; EINWALTER, odvj. VICE MANDARIĆ,</item>
      <item>OD BOGDANOVIĆ, DOLIČKI I PARTNERI, odvj. Tin Dolički</item>
      <item>OPĆINSKI SUD U SLAVONSKOM BRODU ZK-ODJEL</item>
      <item>Vedran Pajić, OIB 48066401121</item>
      <item>OD DRAGIČEVIĆ I PARTNERI d.o.o.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St-1138/2017-1665</izvorni_sadrzaj>
    <derivirana_varijabla naziv="DomainObject.PoslovniBrojDokumenta_1">St-1138/2017-1665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mStart d.o.o. za informatičke usluge</item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</item>
      <item>SREDIŠNJE KLIRINŠKO DEPOZITARNO DRUŠTVO, dioničko društvo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</item>
      <item>OPĆINSKI SUD U RIJECI, STALNA SLUŽBA ZK-ODJEL RAB,</item>
      <item>OD MANDARIĆ &amp; EINWALTER, odvj. VICE MANDARIĆ,</item>
      <item>OD BOGDANOVIĆ, DOLIČKI I PARTNERI, odvj. Tin Dolički</item>
      <item>OPĆINSKI SUD U SLAVONSKOM BRODU ZK-ODJEL</item>
      <item>Vedran Pajić</item>
      <item>OD DRAGIČEVIĆ I PARTNERI d.o.o.</item>
      <item>OD SMOLEK &amp; ŠKRINJAR d.o.o., odvj. Marko Smolek</item>
    </izvorni_sadrzaj>
    <derivirana_varijabla naziv="DomainObject.Predmet.SudioniciListNaziv_1">
      <item>AGROKOR d.d.</item>
      <item>AGROKOR d.d.</item>
      <item>mStart d.o.o. za informatičke usluge</item>
      <item>VLADA RH</item>
      <item>Općinski sud u Vukovaru  (ZK Odjel)</item>
      <item>MINISTARSTVO GOSPODARSTVA, PODUZETNIŠTVA I OBRTA</item>
      <item>OPĆINSKI GRAĐANSKI SUD U ZAGREBU-ZK ODJEL</item>
      <item>RH MF POREZNA UPRAVA, SREDIŠNJI URED</item>
      <item>ERSTE&amp;STEIERMÄRKISCHE BANKA dioničko društvo</item>
      <item>SREDIŠNJE KLIRINŠKO DEPOZITARNO DRUŠTVO, dioničko društvo</item>
      <item>OPĆINSKI SUD U DUBROVNIKU-ZK ODJEL</item>
      <item>HELENA SJAUŠ</item>
      <item>SREĆKO VUKIĆ</item>
      <item>OPĆINSKI SUD U PULI-STALNA SLUŽBA U LABINU</item>
      <item>OD BATARELO DVOJKOVIĆ VUCHETICH d.o.o.</item>
      <item>VELJKO KNEŽEVIĆ</item>
      <item>OPĆINSKI SUD U RIJECI - STALNA SLUŽBA- ZK ODJEL CRIKVENICA</item>
      <item>OD SMOLČIĆ I PARTNERI d.o.o.</item>
      <item>Adela Klanac - Kapša</item>
      <item>HŽ CARGO d.o.o.</item>
      <item>OPĆINSKI SUD U RIJECI, STALNA SLUŽBA ZK-ODJEL RAB,</item>
      <item>OD MANDARIĆ &amp; EINWALTER, odvj. VICE MANDARIĆ,</item>
      <item>OD BOGDANOVIĆ, DOLIČKI I PARTNERI, odvj. Tin Dolički</item>
      <item>OPĆINSKI SUD U SLAVONSKOM BRODU ZK-ODJEL</item>
      <item>Vedran Pajić</item>
      <item>OD DRAGIČEVIĆ I PARTNERI d.o.o.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mStart d.o.o. za informatičke usluge, OIB 19895453012, Slavonska avenija 11a ,10000 Zagreb</item>
      <item>VLADA RH, Trg sv. Marka 2,10000 Zagreb</item>
      <item>Općinski sud u Vukovaru  (ZK Odjel), Županijska 31,32000 Vukovar</item>
      <item>MINISTARSTVO GOSPODARSTVA, PODUZETNIŠTVA I OBRTA, Ul. grada Vukovara 78,10000 Zagreb</item>
      <item>OPĆINSKI GRAĐANSKI SUD U ZAGREBU-ZK ODJEL, Hrvatske bratske zajednice bb,10000 Zagreb</item>
      <item>RH MF POREZNA UPRAVA, SREDIŠNJI URED, Boškovićeva 5,10000 Zagreb</item>
      <item>ERSTE&amp;STEIERMÄRKISCHE BANKA dioničko društvo, OIB 23057039320, Jadranski Trg 3/a,51000 Rijeka</item>
      <item>SREDIŠNJE KLIRINŠKO DEPOZITARNO DRUŠTVO, dioničko društvo, OIB 64406809162, Heinzelova 62a,10000 Zagreb</item>
      <item>OPĆINSKI SUD U DUBROVNIKU-ZK ODJEL, Dr. Ante Starčevića 23,20000 Dubrovnik</item>
      <item>HELENA SJAUŠ, Fra Filipa Grabovca 14,10000 Zagreb</item>
      <item>SREĆKO VUKIĆ, Ilica 191b,10000 Zagreb</item>
      <item>OPĆINSKI SUD U PULI-STALNA SLUŽBA U LABINU, Giuseppina Martinuzzi 2,52220 Labin</item>
      <item>OD BATARELO DVOJKOVIĆ VUCHETICH d.o.o., Ul. Milana Amruša 19,10000 Zagreb</item>
      <item>VELJKO KNEŽEVIĆ, RIBARSKA 4,51000 Rijeka</item>
      <item>OPĆINSKI SUD U RIJECI - STALNA SLUŽBA- ZK ODJEL CRIKVENICA, Kralja Tomislava 85a,51260 Crikvenica</item>
      <item>OD SMOLČIĆ I PARTNERI d.o.o., Jurišićeva 23,10000 Zagreb</item>
      <item>Adela Klanac - Kapša, Dunavska 38,31000 Osijek</item>
      <item>HŽ CARGO d.o.o., OIB 08720210702, Heinzelova 51,10000 Zagreb</item>
      <item>OPĆINSKI SUD U RIJECI, STALNA SLUŽBA ZK-ODJEL RAB,, BOBOTINE 1,51280 Rab</item>
      <item>OD MANDARIĆ &amp; EINWALTER, odvj. VICE MANDARIĆ,, Ibrišimovićeva 10,10000 Zagreb</item>
      <item>OD BOGDANOVIĆ, DOLIČKI I PARTNERI, odvj. Tin Dolički, Miramarska 24,10000 Zagreb</item>
      <item>OPĆINSKI SUD U SLAVONSKOM BRODU ZK-ODJEL, Trg pobjede 13,35000 Slavonski Brod</item>
      <item>Vedran Pajić, OIB 48066401121, F.Krežme 11,31000 Osijek</item>
      <item>OD DRAGIČEVIĆ I PARTNERI d.o.o., Palmotićeva 60/2,10000 Zagreb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mStart d.o.o. za informatičke usluge, OIB 19895453012, Slavonska avenija 11a ,10000 Zagreb</item>
      <item>VLADA RH, Trg sv. Marka 2,10000 Zagreb</item>
      <item>Općinski sud u Vukovaru  (ZK Odjel), Županijska 31,32000 Vukovar</item>
      <item>MINISTARSTVO GOSPODARSTVA, PODUZETNIŠTVA I OBRTA, Ul. grada Vukovara 78,10000 Zagreb</item>
      <item>OPĆINSKI GRAĐANSKI SUD U ZAGREBU-ZK ODJEL, Hrvatske bratske zajednice bb,10000 Zagreb</item>
      <item>RH MF POREZNA UPRAVA, SREDIŠNJI URED, Boškovićeva 5,10000 Zagreb</item>
      <item>ERSTE&amp;STEIERMÄRKISCHE BANKA dioničko društvo, OIB 23057039320, Jadranski Trg 3/a,51000 Rijeka</item>
      <item>SREDIŠNJE KLIRINŠKO DEPOZITARNO DRUŠTVO, dioničko društvo, OIB 64406809162, Heinzelova 62a,10000 Zagreb</item>
      <item>OPĆINSKI SUD U DUBROVNIKU-ZK ODJEL, Dr. Ante Starčevića 23,20000 Dubrovnik</item>
      <item>HELENA SJAUŠ, Fra Filipa Grabovca 14,10000 Zagreb</item>
      <item>SREĆKO VUKIĆ, Ilica 191b,10000 Zagreb</item>
      <item>OPĆINSKI SUD U PULI-STALNA SLUŽBA U LABINU, Giuseppina Martinuzzi 2,52220 Labin</item>
      <item>OD BATARELO DVOJKOVIĆ VUCHETICH d.o.o., Ul. Milana Amruša 19,10000 Zagreb</item>
      <item>VELJKO KNEŽEVIĆ, RIBARSKA 4,51000 Rijeka</item>
      <item>OPĆINSKI SUD U RIJECI - STALNA SLUŽBA- ZK ODJEL CRIKVENICA, Kralja Tomislava 85a,51260 Crikvenica</item>
      <item>OD SMOLČIĆ I PARTNERI d.o.o., Jurišićeva 23,10000 Zagreb</item>
      <item>Adela Klanac - Kapša, Dunavska 38,31000 Osijek</item>
      <item>HŽ CARGO d.o.o., OIB 08720210702, Heinzelova 51,10000 Zagreb</item>
      <item>OPĆINSKI SUD U RIJECI, STALNA SLUŽBA ZK-ODJEL RAB,, BOBOTINE 1,51280 Rab</item>
      <item>OD MANDARIĆ &amp; EINWALTER, odvj. VICE MANDARIĆ,, Ibrišimovićeva 10,10000 Zagreb</item>
      <item>OD BOGDANOVIĆ, DOLIČKI I PARTNERI, odvj. Tin Dolički, Miramarska 24,10000 Zagreb</item>
      <item>OPĆINSKI SUD U SLAVONSKOM BRODU ZK-ODJEL, Trg pobjede 13,35000 Slavonski Brod</item>
      <item>Vedran Pajić, OIB 48066401121, F.Krežme 11,31000 Osijek</item>
      <item>OD DRAGIČEVIĆ I PARTNERI d.o.o., Palmotićeva 60/2,10000 Zagreb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19895453012</item>
      <item>, OIB null</item>
      <item>, OIB null</item>
      <item>, OIB null</item>
      <item>, OIB null</item>
      <item>, OIB null</item>
      <item>, OIB 23057039320</item>
      <item>, OIB 64406809162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08720210702</item>
      <item>, OIB null</item>
      <item>, OIB null</item>
      <item>, OIB null</item>
      <item>, OIB null</item>
      <item>, OIB 48066401121</item>
      <item>, OIB null</item>
      <item>, OIB 09442439688</item>
    </izvorni_sadrzaj>
    <derivirana_varijabla naziv="DomainObject.Predmet.SudioniciListNazivOIB_1">
      <item>, OIB 05937759187</item>
      <item>, OIB 05937759187</item>
      <item>, OIB 19895453012</item>
      <item>, OIB null</item>
      <item>, OIB null</item>
      <item>, OIB null</item>
      <item>, OIB null</item>
      <item>, OIB null</item>
      <item>, OIB 23057039320</item>
      <item>, OIB 64406809162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08720210702</item>
      <item>, OIB null</item>
      <item>, OIB null</item>
      <item>, OIB null</item>
      <item>, OIB null</item>
      <item>, OIB 48066401121</item>
      <item>, OIB null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5272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2017-11-20T11:16:00Z</dcterms:created>
  <dc:creator>Sudsko vijeæe</dc:creator>
  <cp:lastModifiedBy>Vinka Mihalinčić</cp:lastModifiedBy>
  <cp:lastPrinted>2017-11-30T13:37:00Z</cp:lastPrinted>
  <dcterms:modified xmlns:xsi="http://www.w3.org/2001/XMLSchema-instance" xsi:type="dcterms:W3CDTF">2017-11-30T13:37:00Z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St-1138/2017-1665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