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5f82" w14:paraId="c205f82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1B2D93">
        <w:t xml:space="preserve">STITCH LEATHER </w:t>
      </w:r>
      <w:r w:rsidR="003E11B7">
        <w:t xml:space="preserve"> </w:t>
      </w:r>
      <w:r w:rsidR="001B2D93">
        <w:t>j.</w:t>
      </w:r>
      <w:r w:rsidR="000C7E20">
        <w:t xml:space="preserve">d.o.o. </w:t>
      </w:r>
      <w:r w:rsidR="001B2D93">
        <w:t>u likvidaciji Gračišće</w:t>
      </w:r>
      <w:r w:rsidR="000C7E20">
        <w:t xml:space="preserve">, </w:t>
      </w:r>
      <w:r w:rsidR="001B2D93">
        <w:t>Mandalenčići 7</w:t>
      </w:r>
      <w:r w:rsidR="003E11B7">
        <w:t xml:space="preserve">, </w:t>
      </w:r>
      <w:r w:rsidR="000C7E20">
        <w:t xml:space="preserve">OIB: </w:t>
      </w:r>
      <w:r w:rsidR="001B2D93" w:rsidRPr="001B2D93">
        <w:t>10901116746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B2D93">
        <w:t xml:space="preserve">STITCH LEATHER  j.d.o.o. u likvidaciji Gračišće, Mandalenčići 7, OIB: </w:t>
      </w:r>
      <w:r w:rsidR="001B2D93" w:rsidRPr="001B2D93">
        <w:t>10901116746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D76788">
        <w:rPr>
          <w:b/>
          <w:lang w:val="pl-PL"/>
        </w:rPr>
        <w:t>14:00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D76788">
        <w:t xml:space="preserve">STITCH LEATHER  j.d.o.o. u likvidaciji Gračišće, Mandalenčići 7,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D76788">
        <w:rPr>
          <w:lang w:val="sv-SE"/>
        </w:rPr>
        <w:t>Jadranka Šegota, Rijeka, Šet</w:t>
      </w:r>
      <w:r w:rsidR="000854B2">
        <w:rPr>
          <w:lang w:val="sv-SE"/>
        </w:rPr>
        <w:t>.</w:t>
      </w:r>
      <w:r w:rsidR="00D76788">
        <w:rPr>
          <w:lang w:val="sv-SE"/>
        </w:rPr>
        <w:t xml:space="preserve"> I. G. Kovačića 31</w:t>
      </w:r>
      <w:r w:rsidR="00906BE7">
        <w:rPr>
          <w:lang w:val="sv-SE"/>
        </w:rPr>
        <w:t>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B60C55">
        <w:rPr>
          <w:lang w:val="sv-SE"/>
        </w:rPr>
        <w:t>Jadranka Šegota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60C55">
        <w:rPr>
          <w:lang w:val="sv-SE"/>
        </w:rPr>
        <w:t>Jadranki Šegota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0854B2">
        <w:rPr>
          <w:lang w:val="sv-SE"/>
        </w:rPr>
        <w:t>AK "PAZIN"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</w:t>
      </w:r>
      <w:r w:rsidR="000854B2">
        <w:t>7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AB0DDC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D76788">
        <w:t xml:space="preserve">STITCH LEATHER  j.d.o.o. u likvidaciji Gračišće, Mandalenčići 7,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5603C">
        <w:rPr>
          <w:lang w:val="sv-SE"/>
        </w:rPr>
        <w:t xml:space="preserve">Jadranka </w:t>
      </w:r>
      <w:r w:rsidR="00B60C55">
        <w:rPr>
          <w:lang w:val="sv-SE"/>
        </w:rPr>
        <w:t>Šegota, Rijeka, Šetalište I. G. Kovačića 31</w:t>
      </w:r>
      <w:r w:rsidR="00865086">
        <w:rPr>
          <w:lang w:val="sv-SE"/>
        </w:rPr>
        <w:t>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35D34">
        <w:rPr>
          <w:lang w:val="sv-SE"/>
        </w:rPr>
        <w:t xml:space="preserve">STP </w:t>
      </w:r>
      <w:r w:rsidR="000854B2">
        <w:rPr>
          <w:lang w:val="sv-SE"/>
        </w:rPr>
        <w:t>AK "PAZIN</w:t>
      </w:r>
      <w:r w:rsidR="00BF047E">
        <w:rPr>
          <w:lang w:val="sv-SE"/>
        </w:rPr>
        <w:t>,</w:t>
      </w:r>
      <w:r w:rsidR="000854B2">
        <w:rPr>
          <w:lang w:val="sv-SE"/>
        </w:rPr>
        <w:t xml:space="preserve"> Vrtlišće 3, Pazin</w:t>
      </w:r>
      <w:r w:rsidR="0015603C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02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54E1E">
      <w:t>Posl. broj: 4 St-311/2018-4</w:t>
    </w:r>
  </w:p>
  <w:p w:rsidRDefault="007F302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54E1E">
      <w:t>311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854B2"/>
    <w:rsid w:val="000906D0"/>
    <w:rsid w:val="000959EB"/>
    <w:rsid w:val="000A7AEE"/>
    <w:rsid w:val="000C3E82"/>
    <w:rsid w:val="000C7E20"/>
    <w:rsid w:val="000D09C7"/>
    <w:rsid w:val="000E0BE8"/>
    <w:rsid w:val="000F471A"/>
    <w:rsid w:val="00100751"/>
    <w:rsid w:val="00105DB3"/>
    <w:rsid w:val="00107DA9"/>
    <w:rsid w:val="00121B0C"/>
    <w:rsid w:val="00134676"/>
    <w:rsid w:val="0015603C"/>
    <w:rsid w:val="00163054"/>
    <w:rsid w:val="00183B55"/>
    <w:rsid w:val="00187131"/>
    <w:rsid w:val="001B237E"/>
    <w:rsid w:val="001B2D93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54E1E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7F3023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D76FF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9C1F82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B0DDC"/>
    <w:rsid w:val="00AD2235"/>
    <w:rsid w:val="00AE0890"/>
    <w:rsid w:val="00AE4EEF"/>
    <w:rsid w:val="00AF4620"/>
    <w:rsid w:val="00B17BB5"/>
    <w:rsid w:val="00B31974"/>
    <w:rsid w:val="00B32C75"/>
    <w:rsid w:val="00B50DFB"/>
    <w:rsid w:val="00B54DFC"/>
    <w:rsid w:val="00B56D89"/>
    <w:rsid w:val="00B57612"/>
    <w:rsid w:val="00B60C55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66056"/>
    <w:rsid w:val="00D76788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2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02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02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02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2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02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02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02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STITCH LEATHER j.d.o.o. u likvidaciji, GRAČIŠĆE zastupanog po punomoćniku Jadranka Šegota</izvorni_sadrzaj>
    <derivirana_varijabla naziv="DomainObject.Predmet.ProtustrankaFormated_1">  STITCH LEATHER j.d.o.o. u likvidaciji, GRAČIŠĆE zastupanog po punomoćniku Jadranka Šegota</derivirana_varijabla>
  </DomainObject.Predmet.ProtustrankaFormated>
  <DomainObject.Predmet.ProtustrankaFormatedOIB>
    <izvorni_sadrzaj>  STITCH LEATHER j.d.o.o. u likvidaciji, GRAČIŠĆE, OIB 10901116746 zastupanog po punomoćniku Jadranka Šegota</izvorni_sadrzaj>
    <derivirana_varijabla naziv="DomainObject.Predmet.ProtustrankaFormatedOIB_1">  STITCH LEATHER j.d.o.o. u likvidaciji, GRAČIŠĆE, OIB 10901116746 zastupanog po punomoćniku Jadranka Šegota</derivirana_varijabla>
  </DomainObject.Predmet.ProtustrankaFormatedOIB>
  <DomainObject.Predmet.ProtustrankaFormatedWithAdress>
    <izvorni_sadrzaj> STITCH LEATHER j.d.o.o. u likvidaciji, GRAČIŠĆE, Mandalenčići 7, 52403 Gračišće zastupanog po punomoćniku Jadranka Šegota</izvorni_sadrzaj>
    <derivirana_varijabla naziv="DomainObject.Predmet.ProtustrankaFormatedWithAdress_1"> STITCH LEATHER j.d.o.o. u likvidaciji, GRAČIŠĆE, Mandalenčići 7, 52403 Gračišće zastupanog po punomoćniku Jadranka Šegota</derivirana_varijabla>
  </DomainObject.Predmet.ProtustrankaFormatedWithAdress>
  <DomainObject.Predmet.ProtustrankaFormatedWithAdressOIB>
    <izvorni_sadrzaj> STITCH LEATHER j.d.o.o. u likvidaciji, GRAČIŠĆE, OIB 10901116746, Mandalenčići 7, 52403 Gračišće zastupanog po punomoćniku Jadranka Šegota</izvorni_sadrzaj>
    <derivirana_varijabla naziv="DomainObject.Predmet.ProtustrankaFormatedWithAdressOIB_1"> STITCH LEATHER j.d.o.o. u likvidaciji, GRAČIŠĆE, OIB 10901116746, Mandalenčići 7, 52403 Gračišće zastupanog po punomoćniku Jadranka Šegota</derivirana_varijabla>
  </DomainObject.Predmet.ProtustrankaFormatedWithAdressOIB>
  <DomainObject.Predmet.ProtustrankaWithAdress>
    <izvorni_sadrzaj>STITCH LEATHER j.d.o.o. u likvidaciji, GRAČIŠĆE Mandalenčići 7, 52403 Gračišće</izvorni_sadrzaj>
    <derivirana_varijabla naziv="DomainObject.Predmet.ProtustrankaWithAdress_1">STITCH LEATHER j.d.o.o. u likvidaciji, GRAČIŠĆE Mandalenčići 7, 52403 Gračišće</derivirana_varijabla>
  </DomainObject.Predmet.ProtustrankaWithAdress>
  <DomainObject.Predmet.ProtustrankaWithAdressOIB>
    <izvorni_sadrzaj>STITCH LEATHER j.d.o.o. u likvidaciji, GRAČIŠĆE, OIB 10901116746, Mandalenčići 7, 52403 Gračišće</izvorni_sadrzaj>
    <derivirana_varijabla naziv="DomainObject.Predmet.ProtustrankaWithAdressOIB_1">STITCH LEATHER j.d.o.o. u likvidaciji, GRAČIŠĆE, OIB 10901116746, Mandalenčići 7, 52403 Gračišće</derivirana_varijabla>
  </DomainObject.Predmet.ProtustrankaWithAdressOIB>
  <DomainObject.Predmet.ProtustrankaNazivFormated>
    <izvorni_sadrzaj>STITCH LEATHER j.d.o.o. u likvidaciji, GRAČIŠĆE</izvorni_sadrzaj>
    <derivirana_varijabla naziv="DomainObject.Predmet.ProtustrankaNazivFormated_1">STITCH LEATHER j.d.o.o. u likvidaciji, GRAČIŠĆE</derivirana_varijabla>
  </DomainObject.Predmet.ProtustrankaNazivFormated>
  <DomainObject.Predmet.ProtustrankaNazivFormatedOIB>
    <izvorni_sadrzaj>STITCH LEATHER j.d.o.o. u likvidaciji, GRAČIŠĆE, OIB 10901116746</izvorni_sadrzaj>
    <derivirana_varijabla naziv="DomainObject.Predmet.ProtustrankaNazivFormatedOIB_1">STITCH LEATHER j.d.o.o. u likvidaciji, GRAČIŠĆE, OIB 10901116746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37793.05</izvorni_sadrzaj>
    <derivirana_varijabla naziv="DomainObject.Predmet.TrenutnaVrijednost_1">37793.05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STITCH LEATHER j.d.o.o. u likvidaciji, GRAČIŠĆE zastupanog po punomoćniku Jadranka Šegota</item>
    </izvorni_sadrzaj>
    <derivirana_varijabla naziv="DomainObject.Predmet.ProtuStrankaListFormated_1">
      <item>STITCH LEATHER j.d.o.o. u likvidaciji, GRAČIŠĆE zastupanog po punomoćniku Jadranka Šegota</item>
    </derivirana_varijabla>
  </DomainObject.Predmet.ProtuStrankaListFormated>
  <DomainObject.Predmet.ProtuStrankaListFormatedOIB>
    <izvorni_sadrzaj>
      <item>STITCH LEATHER j.d.o.o. u likvidaciji, GRAČIŠĆE, OIB 10901116746 zastupanog po punomoćniku Jadranka Šegota</item>
    </izvorni_sadrzaj>
    <derivirana_varijabla naziv="DomainObject.Predmet.ProtuStrankaListFormatedOIB_1">
      <item>STITCH LEATHER j.d.o.o. u likvidaciji, GRAČIŠĆE, OIB 10901116746 zastupanog po punomoćniku Jadranka Šegota</item>
    </derivirana_varijabla>
  </DomainObject.Predmet.ProtuStrankaListFormatedOIB>
  <DomainObject.Predmet.ProtuStrankaListFormatedWithAdress>
    <izvorni_sadrzaj>
      <item>STITCH LEATHER j.d.o.o. u likvidaciji, GRAČIŠĆE, Mandalenčići 7, 52403 Gračišće zastupanog po punomoćniku Jadranka Šegota</item>
    </izvorni_sadrzaj>
    <derivirana_varijabla naziv="DomainObject.Predmet.ProtuStrankaListFormatedWithAdress_1">
      <item>STITCH LEATHER j.d.o.o. u likvidaciji, GRAČIŠĆE, Mandalenčići 7, 52403 Gračišće zastupanog po punomoćniku Jadranka Šegota</item>
    </derivirana_varijabla>
  </DomainObject.Predmet.ProtuStrankaListFormatedWithAdress>
  <DomainObject.Predmet.ProtuStrankaListFormatedWithAdressOIB>
    <izvorni_sadrzaj>
      <item>STITCH LEATHER j.d.o.o. u likvidaciji, GRAČIŠĆE, OIB 10901116746, Mandalenčići 7, 52403 Gračišće zastupanog po punomoćniku Jadranka Šegota</item>
    </izvorni_sadrzaj>
    <derivirana_varijabla naziv="DomainObject.Predmet.ProtuStrankaListFormatedWithAdressOIB_1">
      <item>STITCH LEATHER j.d.o.o. u likvidaciji, GRAČIŠĆE, OIB 10901116746, Mandalenčići 7, 52403 Gračišće zastupanog po punomoćniku Jadranka Šegota</item>
    </derivirana_varijabla>
  </DomainObject.Predmet.ProtuStrankaListFormatedWithAdressOIB>
  <DomainObject.Predmet.ProtuStrankaListNazivFormated>
    <izvorni_sadrzaj>
      <item>STITCH LEATHER j.d.o.o. u likvidaciji, GRAČIŠĆE</item>
    </izvorni_sadrzaj>
    <derivirana_varijabla naziv="DomainObject.Predmet.ProtuStrankaListNazivFormated_1">
      <item>STITCH LEATHER j.d.o.o. u likvidaciji, GRAČIŠĆE</item>
    </derivirana_varijabla>
  </DomainObject.Predmet.ProtuStrankaListNazivFormated>
  <DomainObject.Predmet.ProtuStrankaListNazivFormatedOIB>
    <izvorni_sadrzaj>
      <item>STITCH LEATHER j.d.o.o. u likvidaciji, GRAČIŠĆE, OIB 10901116746</item>
    </izvorni_sadrzaj>
    <derivirana_varijabla naziv="DomainObject.Predmet.ProtuStrankaListNazivFormatedOIB_1">
      <item>STITCH LEATHER j.d.o.o. u likvidaciji, GRAČIŠĆE, OIB 10901116746</item>
    </derivirana_varijabla>
  </DomainObject.Predmet.ProtuStrankaListNazivFormatedOIB>
  <DomainObject.Predmet.OstaliListFormated>
    <izvorni_sadrzaj>
      <item>Jadranka Šegota punomoćnica sudionika u postupku STITCH LEATHER j.d.o.o. u likvidaciji, GRAČIŠĆE</item>
    </izvorni_sadrzaj>
    <derivirana_varijabla naziv="DomainObject.Predmet.OstaliListFormated_1">
      <item>Jadranka Šegota punomoćnica sudionika u postupku STITCH LEATHER j.d.o.o. u likvidaciji, GRAČIŠĆE</item>
    </derivirana_varijabla>
  </DomainObject.Predmet.OstaliListFormated>
  <DomainObject.Predmet.OstaliListFormatedOIB>
    <izvorni_sadrzaj>
      <item>Jadranka Šegota, OIB 11978633369 punomoćnica sudionika u postupku STITCH LEATHER j.d.o.o. u likvidaciji, GRAČIŠĆE</item>
    </izvorni_sadrzaj>
    <derivirana_varijabla naziv="DomainObject.Predmet.OstaliListFormatedOIB_1">
      <item>Jadranka Šegota, OIB 11978633369 punomoćnica sudionika u postupku STITCH LEATHER j.d.o.o. u likvidaciji, GRAČIŠĆE</item>
    </derivirana_varijabla>
  </DomainObject.Predmet.OstaliListFormatedOIB>
  <DomainObject.Predmet.OstaliListFormatedWithAdress>
    <izvorni_sadrzaj>
      <item>Jadranka Šegota, Šet. I.g. Kovačića 31, 51000 Rijeka punomoćnica sudionika u postupku STITCH LEATHER j.d.o.o. u likvidaciji, GRAČIŠĆE</item>
    </izvorni_sadrzaj>
    <derivirana_varijabla naziv="DomainObject.Predmet.OstaliListFormatedWithAdress_1">
      <item>Jadranka Šegota, Šet. I.g. Kovačića 31, 51000 Rijeka punomoćnica sudionika u postupku STITCH LEATHER j.d.o.o. u likvidaciji, GRAČIŠĆE</item>
    </derivirana_varijabla>
  </DomainObject.Predmet.OstaliListFormatedWithAdress>
  <DomainObject.Predmet.OstaliListFormatedWithAdressOIB>
    <izvorni_sadrzaj>
      <item>Jadranka Šegota, OIB 11978633369, Šet. I.g. Kovačića 31, 51000 Rijeka punomoćnica sudionika u postupku STITCH LEATHER j.d.o.o. u likvidaciji, GRAČIŠĆE</item>
    </izvorni_sadrzaj>
    <derivirana_varijabla naziv="DomainObject.Predmet.OstaliListFormatedWithAdressOIB_1">
      <item>Jadranka Šegota, OIB 11978633369, Šet. I.g. Kovačića 31, 51000 Rijeka punomoćnica sudionika u postupku STITCH LEATHER j.d.o.o. u likvidaciji, GRAČIŠĆE</item>
    </derivirana_varijabla>
  </DomainObject.Predmet.OstaliListFormatedWithAdressOIB>
  <DomainObject.Predmet.OstaliListNazivFormated>
    <izvorni_sadrzaj>
      <item>Jadranka Šegota</item>
    </izvorni_sadrzaj>
    <derivirana_varijabla naziv="DomainObject.Predmet.OstaliListNazivFormated_1">
      <item>Jadranka Šegota</item>
    </derivirana_varijabla>
  </DomainObject.Predmet.OstaliListNazivFormated>
  <DomainObject.Predmet.OstaliListNazivFormatedOIB>
    <izvorni_sadrzaj>
      <item>Jadranka Šegota, OIB 11978633369</item>
    </izvorni_sadrzaj>
    <derivirana_varijabla naziv="DomainObject.Predmet.OstaliListNazivFormatedOIB_1">
      <item>Jadranka Šegota, OIB 11978633369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STITCH LEATHER j.d.o.o. u likvidaciji, GRAČIŠĆE</izvorni_sadrzaj>
    <derivirana_varijabla naziv="DomainObject.Predmet.ProtustrankaIDrugi_1">STITCH LEATHER j.d.o.o. u likvidaciji, GRAČIŠĆE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STITCH LEATHER j.d.o.o. u likvidaciji, GRAČIŠĆE, OIB 10901116746, Mandalenčići 7, 52403 Gračišće</izvorni_sadrzaj>
    <derivirana_varijabla naziv="DomainObject.Predmet.ProtustrankaIDrugiAdressOIB_1">STITCH LEATHER j.d.o.o. u likvidaciji, GRAČIŠĆE, OIB 10901116746, Mandalenčići 7,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STITCH LEATHER j.d.o.o. u likvidaciji, GRAČIŠĆE</item>
      <item>Jadranka Šegota</item>
    </izvorni_sadrzaj>
    <derivirana_varijabla naziv="DomainObject.Predmet.SudioniciListNaziv_1">
      <item>FINANCIJSKA AGENCIJA, RC RIJEKA, PODRUŽNICA PULA, PULA</item>
      <item>STITCH LEATHER j.d.o.o. u likvidaciji, GRAČIŠĆE</item>
      <item>Jadranka Šegota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izvorni_sadrzaj>
    <derivirana_varijabla naziv="DomainObject.Predmet.SudioniciListAdressOIB_1"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10901116746</item>
      <item>, OIB 11978633369</item>
    </izvorni_sadrzaj>
    <derivirana_varijabla naziv="DomainObject.Predmet.SudioniciListNazivOIB_1">
      <item>, OIB 85821130368</item>
      <item>, OIB 10901116746</item>
      <item>, OIB 11978633369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6C76A-9A7B-4B54-9983-E2F5679AD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2901</properties:Characters>
  <properties:Lines>82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2018-09-17T07:01:00Z</dcterms:created>
  <dc:creator>Jasmina Matika</dc:creator>
  <cp:lastModifiedBy>Sanja Prodan</cp:lastModifiedBy>
  <cp:lastPrinted>2018-09-17T07:14:00Z</cp:lastPrinted>
  <dcterms:modified xmlns:xsi="http://www.w3.org/2001/XMLSchema-instance" xsi:type="dcterms:W3CDTF">2018-09-17T07:15:00Z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(St-311-2018-4-prethodni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