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bc80" w14:paraId="6e8bc80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582D63">
        <w:rPr>
          <w:b/>
        </w:rPr>
        <w:t>1444</w:t>
      </w:r>
      <w:r w:rsidR="000923DE">
        <w:rPr>
          <w:b/>
        </w:rPr>
        <w:t>/2018-</w:t>
      </w:r>
      <w:r w:rsidR="00582D63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582D63">
        <w:rPr>
          <w:b/>
        </w:rPr>
        <w:t>NITEX – BAZENI d.o.o. Zagreb, Čret 46, OIB 49381255032</w:t>
      </w:r>
      <w:r w:rsidR="001D564A">
        <w:rPr>
          <w:b/>
        </w:rPr>
        <w:t>,</w:t>
      </w:r>
      <w:r w:rsidR="000923DE">
        <w:t xml:space="preserve"> dana </w:t>
      </w:r>
      <w:r w:rsidR="00582D63">
        <w:t>08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582D63">
        <w:rPr>
          <w:b/>
        </w:rPr>
        <w:t xml:space="preserve">Renati Kovačić iz Zagreba, Palma 13, OIB 95609299048,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582D63">
        <w:rPr>
          <w:lang w:val="hr-HR"/>
        </w:rPr>
        <w:t>1444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582D63">
        <w:rPr>
          <w:lang w:val="hr-HR"/>
        </w:rPr>
        <w:t>1444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582D63">
        <w:rPr>
          <w:b/>
        </w:rPr>
        <w:t>Renata Kovačić iz Zagreba, Palma 13, OIB 95609299048,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582D63">
        <w:rPr>
          <w:b/>
        </w:rPr>
        <w:t>Renate Kovačić iz Zagreba, Palma 13, OIB 95609299048,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582D63">
        <w:rPr>
          <w:b/>
        </w:rPr>
        <w:t>1444</w:t>
      </w:r>
      <w:r>
        <w:rPr>
          <w:b/>
        </w:rPr>
        <w:t>/2018-</w:t>
      </w:r>
      <w:r w:rsidR="00582D63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582D63">
        <w:rPr>
          <w:lang w:val="hr-HR"/>
        </w:rPr>
        <w:t>1444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582D63">
        <w:rPr>
          <w:lang w:val="hr-HR"/>
        </w:rPr>
        <w:t>1444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582D63">
        <w:rPr>
          <w:lang w:val="hr-HR"/>
        </w:rPr>
        <w:t>Renati Kovačić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582D63">
        <w:rPr>
          <w:b/>
        </w:rPr>
        <w:t>Renate Kovačić iz Zagreba, Palma 13, OIB 95609299048,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82D63">
        <w:rPr>
          <w:lang w:val="hr-HR"/>
        </w:rPr>
        <w:t>10. kolovoza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582D63">
        <w:rPr>
          <w:lang w:val="hr-HR"/>
        </w:rPr>
        <w:t>171</w:t>
      </w:r>
      <w:r>
        <w:rPr>
          <w:lang w:val="hr-HR"/>
        </w:rPr>
        <w:t xml:space="preserve"> dana u iznosu </w:t>
      </w:r>
      <w:r w:rsidR="00582D63">
        <w:rPr>
          <w:lang w:val="hr-HR"/>
        </w:rPr>
        <w:t xml:space="preserve">43.618,91 </w:t>
      </w:r>
      <w:r>
        <w:rPr>
          <w:lang w:val="hr-HR"/>
        </w:rPr>
        <w:t xml:space="preserve">kn te da ima </w:t>
      </w:r>
      <w:r w:rsidR="00582D63">
        <w:rPr>
          <w:lang w:val="hr-HR"/>
        </w:rPr>
        <w:t>dvije</w:t>
      </w:r>
      <w:r>
        <w:rPr>
          <w:lang w:val="hr-HR"/>
        </w:rPr>
        <w:t xml:space="preserve"> zaposlen</w:t>
      </w:r>
      <w:r w:rsidR="001D564A">
        <w:rPr>
          <w:lang w:val="hr-HR"/>
        </w:rPr>
        <w:t>e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1D564A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582D63">
        <w:rPr>
          <w:b/>
        </w:rPr>
        <w:t>1444</w:t>
      </w:r>
      <w:r w:rsidR="00C558CA">
        <w:rPr>
          <w:b/>
        </w:rPr>
        <w:t>/2018-</w:t>
      </w:r>
      <w:r w:rsidR="00582D63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582D63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08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582D63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31C9C"/>
    <w:rsid w:val="00154654"/>
    <w:rsid w:val="00170F17"/>
    <w:rsid w:val="001A5BFD"/>
    <w:rsid w:val="001C2703"/>
    <w:rsid w:val="001C6FD5"/>
    <w:rsid w:val="001D564A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82D63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22F9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6FB9"/>
    <w:rsid w:val="00FD115E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1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1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NITEX - BAZENI d.o.o. zastupanog po punomoćniku Renata Kovačić</izvorni_sadrzaj>
    <derivirana_varijabla naziv="DomainObject.Predmet.ProtustrankaFormated_1">  NITEX - BAZENI d.o.o. zastupanog po punomoćniku Renata Kovačić</derivirana_varijabla>
  </DomainObject.Predmet.ProtustrankaFormated>
  <DomainObject.Predmet.ProtustrankaFormatedOIB>
    <izvorni_sadrzaj>  NITEX - BAZENI d.o.o., OIB 49381255032 zastupanog po punomoćniku Renata Kovačić</izvorni_sadrzaj>
    <derivirana_varijabla naziv="DomainObject.Predmet.ProtustrankaFormatedOIB_1">  NITEX - BAZENI d.o.o., OIB 49381255032 zastupanog po punomoćniku Renata Kovačić</derivirana_varijabla>
  </DomainObject.Predmet.ProtustrankaFormatedOIB>
  <DomainObject.Predmet.ProtustrankaFormatedWithAdress>
    <izvorni_sadrzaj> NITEX - BAZENI d.o.o., Čret 46, 10000 Zagreb zastupanog po punomoćniku Renata Kovačić</izvorni_sadrzaj>
    <derivirana_varijabla naziv="DomainObject.Predmet.ProtustrankaFormatedWithAdress_1"> NITEX - BAZENI d.o.o., Čret 46, 10000 Zagreb zastupanog po punomoćniku Renata Kovačić</derivirana_varijabla>
  </DomainObject.Predmet.ProtustrankaFormatedWithAdress>
  <DomainObject.Predmet.ProtustrankaFormatedWithAdressOIB>
    <izvorni_sadrzaj> NITEX - BAZENI d.o.o., OIB 49381255032, Čret 46, 10000 Zagreb zastupanog po punomoćniku Renata Kovačić</izvorni_sadrzaj>
    <derivirana_varijabla naziv="DomainObject.Predmet.ProtustrankaFormatedWithAdressOIB_1"> NITEX - BAZENI d.o.o., OIB 49381255032, Čret 46, 10000 Zagreb zastupanog po punomoćniku Renata Kovačić</derivirana_varijabla>
  </DomainObject.Predmet.ProtustrankaFormatedWithAdressOIB>
  <DomainObject.Predmet.ProtustrankaWithAdress>
    <izvorni_sadrzaj>NITEX - BAZENI d.o.o. Čret 46, 10000 Zagreb</izvorni_sadrzaj>
    <derivirana_varijabla naziv="DomainObject.Predmet.ProtustrankaWithAdress_1">NITEX - BAZENI d.o.o. Čret 46, 10000 Zagreb</derivirana_varijabla>
  </DomainObject.Predmet.ProtustrankaWithAdress>
  <DomainObject.Predmet.ProtustrankaWithAdressOIB>
    <izvorni_sadrzaj>NITEX - BAZENI d.o.o., OIB 49381255032, Čret 46, 10000 Zagreb</izvorni_sadrzaj>
    <derivirana_varijabla naziv="DomainObject.Predmet.ProtustrankaWithAdressOIB_1">NITEX - BAZENI d.o.o., OIB 49381255032, Čret 46, 10000 Zagreb</derivirana_varijabla>
  </DomainObject.Predmet.ProtustrankaWithAdressOIB>
  <DomainObject.Predmet.ProtustrankaNazivFormated>
    <izvorni_sadrzaj>NITEX - BAZENI d.o.o.</izvorni_sadrzaj>
    <derivirana_varijabla naziv="DomainObject.Predmet.ProtustrankaNazivFormated_1">NITEX - BAZENI d.o.o.</derivirana_varijabla>
  </DomainObject.Predmet.ProtustrankaNazivFormated>
  <DomainObject.Predmet.ProtustrankaNazivFormatedOIB>
    <izvorni_sadrzaj>NITEX - BAZENI d.o.o., OIB 49381255032</izvorni_sadrzaj>
    <derivirana_varijabla naziv="DomainObject.Predmet.ProtustrankaNazivFormatedOIB_1">NITEX - BAZENI d.o.o., OIB 49381255032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NITEX - BAZENI d.o.o. zastupanog po punomoćniku Renata Kovačić</item>
    </izvorni_sadrzaj>
    <derivirana_varijabla naziv="DomainObject.Predmet.ProtuStrankaListFormated_1">
      <item>NITEX - BAZENI d.o.o. zastupanog po punomoćniku Renata Kovačić</item>
    </derivirana_varijabla>
  </DomainObject.Predmet.ProtuStrankaListFormated>
  <DomainObject.Predmet.ProtuStrankaListFormatedOIB>
    <izvorni_sadrzaj>
      <item>NITEX - BAZENI d.o.o., OIB 49381255032 zastupanog po punomoćniku Renata Kovačić</item>
    </izvorni_sadrzaj>
    <derivirana_varijabla naziv="DomainObject.Predmet.ProtuStrankaListFormatedOIB_1">
      <item>NITEX - BAZENI d.o.o., OIB 49381255032 zastupanog po punomoćniku Renata Kovačić</item>
    </derivirana_varijabla>
  </DomainObject.Predmet.ProtuStrankaListFormatedOIB>
  <DomainObject.Predmet.ProtuStrankaListFormatedWithAdress>
    <izvorni_sadrzaj>
      <item>NITEX - BAZENI d.o.o., Čret 46, 10000 Zagreb zastupanog po punomoćniku Renata Kovačić</item>
    </izvorni_sadrzaj>
    <derivirana_varijabla naziv="DomainObject.Predmet.ProtuStrankaListFormatedWithAdress_1">
      <item>NITEX - BAZENI d.o.o., Čret 46, 10000 Zagreb zastupanog po punomoćniku Renata Kovačić</item>
    </derivirana_varijabla>
  </DomainObject.Predmet.ProtuStrankaListFormatedWithAdress>
  <DomainObject.Predmet.ProtuStrankaListFormatedWithAdressOIB>
    <izvorni_sadrzaj>
      <item>NITEX - BAZENI d.o.o., OIB 49381255032, Čret 46, 10000 Zagreb zastupanog po punomoćniku Renata Kovačić</item>
    </izvorni_sadrzaj>
    <derivirana_varijabla naziv="DomainObject.Predmet.ProtuStrankaListFormatedWithAdressOIB_1">
      <item>NITEX - BAZENI d.o.o., OIB 49381255032, Čret 46, 10000 Zagreb zastupanog po punomoćniku Renata Kovačić</item>
    </derivirana_varijabla>
  </DomainObject.Predmet.ProtuStrankaListFormatedWithAdressOIB>
  <DomainObject.Predmet.ProtuStrankaListNazivFormated>
    <izvorni_sadrzaj>
      <item>NITEX - BAZENI d.o.o.</item>
    </izvorni_sadrzaj>
    <derivirana_varijabla naziv="DomainObject.Predmet.ProtuStrankaListNazivFormated_1">
      <item>NITEX - BAZENI d.o.o.</item>
    </derivirana_varijabla>
  </DomainObject.Predmet.ProtuStrankaListNazivFormated>
  <DomainObject.Predmet.ProtuStrankaListNazivFormatedOIB>
    <izvorni_sadrzaj>
      <item>NITEX - BAZENI d.o.o., OIB 49381255032</item>
    </izvorni_sadrzaj>
    <derivirana_varijabla naziv="DomainObject.Predmet.ProtuStrankaListNazivFormatedOIB_1">
      <item>NITEX - BAZENI d.o.o., OIB 49381255032</item>
    </derivirana_varijabla>
  </DomainObject.Predmet.ProtuStrankaListNazivFormatedOIB>
  <DomainObject.Predmet.OstaliListFormated>
    <izvorni_sadrzaj>
      <item>Renata Kovačić punomoćnik sudionika u postupku NITEX - BAZENI d.o.o.</item>
    </izvorni_sadrzaj>
    <derivirana_varijabla naziv="DomainObject.Predmet.OstaliListFormated_1">
      <item>Renata Kovačić punomoćnik sudionika u postupku NITEX - BAZENI d.o.o.</item>
    </derivirana_varijabla>
  </DomainObject.Predmet.OstaliListFormated>
  <DomainObject.Predmet.OstaliListFormatedOIB>
    <izvorni_sadrzaj>
      <item>Renata Kovačić, OIB 95609299048 punomoćnik sudionika u postupku NITEX - BAZENI d.o.o.</item>
    </izvorni_sadrzaj>
    <derivirana_varijabla naziv="DomainObject.Predmet.OstaliListFormatedOIB_1">
      <item>Renata Kovačić, OIB 95609299048 punomoćnik sudionika u postupku NITEX - BAZENI d.o.o.</item>
    </derivirana_varijabla>
  </DomainObject.Predmet.OstaliListFormatedOIB>
  <DomainObject.Predmet.OstaliListFormatedWithAdress>
    <izvorni_sadrzaj>
      <item>Renata Kovačić, Palma 13, 10000 Zagreb punomoćnik sudionika u postupku NITEX - BAZENI d.o.o.</item>
    </izvorni_sadrzaj>
    <derivirana_varijabla naziv="DomainObject.Predmet.OstaliListFormatedWithAdress_1">
      <item>Renata Kovačić, Palma 13, 10000 Zagreb punomoćnik sudionika u postupku NITEX - BAZENI d.o.o.</item>
    </derivirana_varijabla>
  </DomainObject.Predmet.OstaliListFormatedWithAdress>
  <DomainObject.Predmet.OstaliListFormatedWithAdressOIB>
    <izvorni_sadrzaj>
      <item>Renata Kovačić, OIB 95609299048, Palma 13, 10000 Zagreb punomoćnik sudionika u postupku NITEX - BAZENI d.o.o.</item>
    </izvorni_sadrzaj>
    <derivirana_varijabla naziv="DomainObject.Predmet.OstaliListFormatedWithAdressOIB_1">
      <item>Renata Kovačić, OIB 95609299048, Palma 13, 10000 Zagreb punomoćnik sudionika u postupku NITEX - BAZENI d.o.o.</item>
    </derivirana_varijabla>
  </DomainObject.Predmet.OstaliListFormatedWithAdressOIB>
  <DomainObject.Predmet.OstaliListNazivFormated>
    <izvorni_sadrzaj>
      <item>Renata Kovačić</item>
    </izvorni_sadrzaj>
    <derivirana_varijabla naziv="DomainObject.Predmet.OstaliListNazivFormated_1">
      <item>Renata Kovačić</item>
    </derivirana_varijabla>
  </DomainObject.Predmet.OstaliListNazivFormated>
  <DomainObject.Predmet.OstaliListNazivFormatedOIB>
    <izvorni_sadrzaj>
      <item>Renata Kovačić, OIB 95609299048</item>
    </izvorni_sadrzaj>
    <derivirana_varijabla naziv="DomainObject.Predmet.OstaliListNazivFormatedOIB_1">
      <item>Renata Kovačić, OIB 95609299048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NITEX - BAZENI d.o.o.</izvorni_sadrzaj>
    <derivirana_varijabla naziv="DomainObject.Predmet.ProtustrankaIDrugi_1">NITEX - BAZENI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NITEX - BAZENI d.o.o., OIB 49381255032, Čret 46, 10000 Zagreb</izvorni_sadrzaj>
    <derivirana_varijabla naziv="DomainObject.Predmet.ProtustrankaIDrugiAdressOIB_1">NITEX - BAZENI d.o.o., OIB 49381255032,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NITEX - BAZENI d.o.o.</item>
      <item>FINA Regionalni centar Zagreb</item>
      <item>Renata Kovačić</item>
    </izvorni_sadrzaj>
    <derivirana_varijabla naziv="DomainObject.Predmet.SudioniciListNaziv_1">
      <item>NITEX - BAZENI d.o.o.</item>
      <item>FINA Regionalni centar Zagreb</item>
      <item>Renata Kovačić</item>
    </derivirana_varijabla>
  </DomainObject.Predmet.SudioniciListNaziv>
  <DomainObject.Predmet.SudioniciListAdressOIB>
    <izvorni_sadrzaj>
      <item>NITEX - BAZENI d.o.o., OIB 49381255032, Čret 46,10000 Zagreb</item>
      <item>FINA Regionalni centar Zagreb, OIB 85821130368, Trg svibanjskih žrtava 1995. 1,10000 Zagreb</item>
      <item>Renata Kovačić, OIB 95609299048, Palma 13,10000 Zagreb</item>
    </izvorni_sadrzaj>
    <derivirana_varijabla naziv="DomainObject.Predmet.SudioniciListAdressOIB_1">
      <item>NITEX - BAZENI d.o.o., OIB 49381255032, Čret 46,10000 Zagreb</item>
      <item>FINA Regionalni centar Zagreb, OIB 85821130368, Trg svibanjskih žrtava 1995. 1,10000 Zagreb</item>
      <item>Renata Kovačić, OIB 95609299048, Palma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49381255032</item>
      <item>, OIB 85821130368</item>
      <item>, OIB 95609299048</item>
    </izvorni_sadrzaj>
    <derivirana_varijabla naziv="DomainObject.Predmet.SudioniciListNazivOIB_1">
      <item>, OIB 49381255032</item>
      <item>, OIB 85821130368</item>
      <item>, OIB 95609299048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D67E2-B2CC-40E9-AA11-AD635FD48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852</properties:Words>
  <properties:Characters>4618</properties:Characters>
  <properties:Lines>125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2019-01-07T08:10:00Z</dcterms:created>
  <dc:creator>zbiondic</dc:creator>
  <cp:lastModifiedBy>wsadmin</cp:lastModifiedBy>
  <cp:lastPrinted>2019-01-08T07:24:00Z</cp:lastPrinted>
  <dcterms:modified xmlns:xsi="http://www.w3.org/2001/XMLSchema-instance" xsi:type="dcterms:W3CDTF">2019-01-09T07:20:00Z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1444-18.docx)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