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058a" w14:paraId="1a3058a" w:rsidRDefault="00B41BD7" w:rsidP="00A7169F" w:rsidR="00B41BD7">
      <w:pPr>
        <w:tabs>
          <w:tab w:pos="1014" w:val="left"/>
        </w:tabs>
        <w15:collapsed w:val="false"/>
      </w:pPr>
      <w:bookmarkStart w:name="_GoBack" w:id="0"/>
      <w:bookmarkEnd w:id="0"/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6A09E3">
        <w:rPr>
          <w:bCs/>
          <w:noProof/>
        </w:rPr>
        <w:t xml:space="preserve">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/>
    <w:p w:rsidRDefault="005C1F4A" w:rsidP="00507454" w:rsidR="005C1F4A" w:rsidRPr="00CC1194"/>
    <w:p w:rsidRDefault="00F957D4" w:rsidP="00461318" w:rsidR="001C5B47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C1F4A" w:rsidP="00F957D4" w:rsidR="005C1F4A" w:rsidRPr="00CC1194">
      <w:pPr>
        <w:jc w:val="center"/>
      </w:pPr>
    </w:p>
    <w:p w:rsidRDefault="00785580" w:rsidP="00DD34D8" w:rsidR="00785580">
      <w:pPr>
        <w:jc w:val="both"/>
      </w:pPr>
    </w:p>
    <w:p w:rsidRDefault="00D05CB6" w:rsidP="009A5A39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 xml:space="preserve">Ministarstvo financija, Porezna uprava, Područni ured Vukovar, Porezno mjesto Vukovar, Vukovar, Trg Republike Hrvatske 5, OIB: 18683136487, koju zastupa Županijsko državno odvjetništvo u Vukovaru, za otvaranje stečajnog postupka nad dužnikom D &amp; S GIPS ENGINEERING d.o.o., Vukovar, Dragutina </w:t>
      </w:r>
      <w:proofErr w:type="spellStart"/>
      <w:r>
        <w:t>Renarića</w:t>
      </w:r>
      <w:proofErr w:type="spellEnd"/>
      <w:r>
        <w:t xml:space="preserve"> 11, MBS: 030168204, OIB: 97648189825</w:t>
      </w:r>
      <w:r w:rsidR="003130A5">
        <w:rPr>
          <w:color w:val="000000"/>
        </w:rPr>
        <w:t xml:space="preserve">, dana </w:t>
      </w:r>
      <w:r w:rsidR="00283B90">
        <w:rPr>
          <w:color w:val="000000"/>
        </w:rPr>
        <w:t>8. svibnja</w:t>
      </w:r>
      <w:r w:rsidR="003130A5">
        <w:rPr>
          <w:color w:val="000000"/>
        </w:rPr>
        <w:t xml:space="preserve"> 2018. godine </w:t>
      </w:r>
    </w:p>
    <w:p w:rsidRDefault="00461318" w:rsidP="009A5A39" w:rsidR="00461318">
      <w:pPr>
        <w:ind w:firstLine="708"/>
        <w:jc w:val="both"/>
        <w:rPr>
          <w:color w:val="000000"/>
        </w:rPr>
      </w:pPr>
    </w:p>
    <w:p w:rsidRDefault="00785580" w:rsidP="00C16AE8" w:rsidR="00785580" w:rsidRPr="00CC1194">
      <w:pPr>
        <w:jc w:val="both"/>
      </w:pPr>
    </w:p>
    <w:p w:rsidRDefault="00F957D4" w:rsidP="00461318" w:rsidR="00461318">
      <w:pPr>
        <w:jc w:val="center"/>
      </w:pPr>
      <w:r w:rsidRPr="00CC1194">
        <w:t>r i j e š i o   j e</w:t>
      </w:r>
    </w:p>
    <w:p w:rsidRDefault="00C16AE8" w:rsidP="00F957D4" w:rsidR="00C16AE8">
      <w:pPr>
        <w:jc w:val="both"/>
      </w:pPr>
    </w:p>
    <w:p w:rsidRDefault="005C1F4A" w:rsidP="00F957D4" w:rsidR="005C1F4A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D05CB6">
        <w:t xml:space="preserve">D &amp; S GIPS ENGINEERING d.o.o., Vukovar, Dragutina </w:t>
      </w:r>
      <w:proofErr w:type="spellStart"/>
      <w:r w:rsidR="00D05CB6">
        <w:t>Renarića</w:t>
      </w:r>
      <w:proofErr w:type="spellEnd"/>
      <w:r w:rsidR="00D05CB6">
        <w:t xml:space="preserve"> 11, MBS: 030168204, OIB: 97648189825</w:t>
      </w:r>
      <w:r w:rsidR="009B4D5F">
        <w:rPr>
          <w:color w:val="000000"/>
        </w:rPr>
        <w:t xml:space="preserve">, </w:t>
      </w:r>
      <w:r w:rsidRPr="00CC1194">
        <w:t xml:space="preserve">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D05CB6">
        <w:t>1609</w:t>
      </w:r>
      <w:r w:rsidR="000975FD" w:rsidRPr="00CC1194">
        <w:t>-1</w:t>
      </w:r>
      <w:r w:rsidR="00391B07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7A63C6">
        <w:t>20</w:t>
      </w:r>
      <w:r w:rsidR="000C3CBE" w:rsidRPr="007A63C6">
        <w:t>.000,00 kn</w:t>
      </w:r>
      <w:r w:rsidR="00FA6C39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E163C6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0471D3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16AE8" w:rsidP="00F957D4" w:rsidR="00C16AE8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461318" w:rsidR="00F957D4">
      <w:pPr>
        <w:jc w:val="center"/>
      </w:pPr>
      <w:r w:rsidRPr="00CC1194">
        <w:t>Obrazloženje</w:t>
      </w:r>
    </w:p>
    <w:p w:rsidRDefault="003722B0" w:rsidP="00F957D4" w:rsidR="003722B0">
      <w:pPr>
        <w:jc w:val="both"/>
      </w:pPr>
    </w:p>
    <w:p w:rsidRDefault="005C1F4A" w:rsidP="00F957D4" w:rsidR="005C1F4A" w:rsidRPr="00CC1194">
      <w:pPr>
        <w:jc w:val="both"/>
      </w:pPr>
    </w:p>
    <w:p w:rsidRDefault="007032BA" w:rsidP="007032BA" w:rsidR="007032BA">
      <w:pPr>
        <w:ind w:firstLine="708"/>
        <w:jc w:val="both"/>
      </w:pPr>
      <w:r>
        <w:t xml:space="preserve">Dana 20. listopada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</w:t>
      </w:r>
      <w:r>
        <w:lastRenderedPageBreak/>
        <w:t xml:space="preserve">07/17-01/04 </w:t>
      </w:r>
      <w:proofErr w:type="spellStart"/>
      <w:r>
        <w:t>Ur</w:t>
      </w:r>
      <w:proofErr w:type="spellEnd"/>
      <w:r>
        <w:t xml:space="preserve">. broj 04-06-17-5099 od 19. listopada 2017. godine, za provedbu skraćenog stečajnog postupka nad dužnikom D &amp; S GIPS ENGINEERING d.o.o., Vukovar, Dragutina </w:t>
      </w:r>
      <w:proofErr w:type="spellStart"/>
      <w:r>
        <w:t>Renarića</w:t>
      </w:r>
      <w:proofErr w:type="spellEnd"/>
      <w:r>
        <w:t xml:space="preserve"> 11, MBS: 030168204, OIB: 97648189825.</w:t>
      </w:r>
    </w:p>
    <w:p w:rsidRDefault="007032BA" w:rsidP="007032BA" w:rsidR="007032BA">
      <w:pPr>
        <w:ind w:firstLine="708"/>
        <w:jc w:val="both"/>
      </w:pPr>
    </w:p>
    <w:p w:rsidRDefault="007032BA" w:rsidP="007032BA" w:rsidR="007032BA">
      <w:pPr>
        <w:ind w:firstLine="708"/>
        <w:jc w:val="both"/>
      </w:pPr>
      <w:r>
        <w:t>U zahtjevu je navela da na dan 18. listopada 2017. godine dužnik u Očevidniku redoslijeda osnova za plaćanje ima evidentirane neizvršene osnove za plaćanje u neprekinutom razdoblju od 120 dana, u ukupnom iznosu od 91.841,41kn, u koji iznos je uračunata kamata i naknada FINE za provedbe ovrhe na novčanim sredstvima dužnika. Navodi da dužnik nema zaposlenih radnika.</w:t>
      </w:r>
    </w:p>
    <w:p w:rsidRDefault="007032BA" w:rsidP="007032BA" w:rsidR="007032BA">
      <w:pPr>
        <w:jc w:val="both"/>
      </w:pPr>
    </w:p>
    <w:p w:rsidRDefault="007032BA" w:rsidP="007032BA" w:rsidR="007032BA">
      <w:pPr>
        <w:ind w:firstLine="708"/>
        <w:jc w:val="both"/>
      </w:pPr>
      <w:r>
        <w:t xml:space="preserve">FINA je dostavila popis računa i oročenih novčanih sredstava dužnika na dan 18. listopada 2017. godine te u svom podnesku od 19. listopada 2017. godine navodi da dužnik na dan 18. listopada 2017. godine u Jedinstvenom registru računa ima otvorene sljedeće račune i  oročena novčana sredstva HR5024840081107548165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na temelju čl. 112. st. 5. SZ-a dužnik na ime predujma za namirenje troškova stečajnog postupka na dan 18. listopada 2017. nema zaplijenjena novčana sredstva.  </w:t>
      </w:r>
    </w:p>
    <w:p w:rsidRDefault="007032BA" w:rsidP="007032BA" w:rsidR="007032BA">
      <w:pPr>
        <w:jc w:val="both"/>
      </w:pPr>
    </w:p>
    <w:p w:rsidRDefault="007032BA" w:rsidP="007032BA" w:rsidR="007032BA">
      <w:pPr>
        <w:ind w:firstLine="708"/>
        <w:jc w:val="both"/>
      </w:pPr>
      <w:r>
        <w:t>Trgovački sud u Osijeku je dana 25. listopada 2017. godine objavio oglas na mrežnoj stranici e-Oglasna ploča sudova pod poslovnim brojem 19 St-1482/17-3 od 24. listopada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7032BA" w:rsidP="007032BA" w:rsidR="007032BA">
      <w:pPr>
        <w:ind w:firstLine="708"/>
        <w:jc w:val="both"/>
      </w:pPr>
    </w:p>
    <w:p w:rsidRDefault="007032BA" w:rsidP="007032BA" w:rsidR="007032BA">
      <w:pPr>
        <w:ind w:firstLine="708"/>
        <w:jc w:val="both"/>
      </w:pPr>
      <w:r>
        <w:t xml:space="preserve">Podneskom zaprimljenim, kod ovog suda dana 2. studenog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Vukovar, Porezno mjesto Vukovar, Vukovar, Trg Republike Hrvatske 5, OIB: 18683136487, koju zastupa Županijsko državno odvjetništvo u Vukovaru, podnijela je prijedlog za otvaranjem stečajnog postupka nad  dužnikom D &amp; S GIPS ENGINEERING d.o.o., Vukovar, Dragutina </w:t>
      </w:r>
      <w:proofErr w:type="spellStart"/>
      <w:r>
        <w:t>Renarića</w:t>
      </w:r>
      <w:proofErr w:type="spellEnd"/>
      <w:r>
        <w:t xml:space="preserve"> 11, MBS: 030168204, OIB: 97648189825, uz koji prijedlog je dostavila dokaz o postojanju svoje tražbine i postojanju stečajnog razloga iz članka 6. stav 2. Stečajnog zakona: nesposobnosti za plaćanje.       </w:t>
      </w:r>
    </w:p>
    <w:p w:rsidRDefault="003B2195" w:rsidP="007032BA" w:rsidR="003B2195">
      <w:pPr>
        <w:jc w:val="both"/>
      </w:pPr>
    </w:p>
    <w:p w:rsidRDefault="003B2195" w:rsidP="003B2195" w:rsidR="003B2195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E16FA5">
        <w:t>Stečajnog zakona</w:t>
      </w:r>
      <w:r>
        <w:t xml:space="preserve"> sukladno članku 433. </w:t>
      </w:r>
      <w:r w:rsidR="00E16FA5">
        <w:t>Stečajnog zakona</w:t>
      </w:r>
      <w:r>
        <w:t xml:space="preserve"> obustavljen je skraćeni stečajni postupak nad dužnikom, te je određeno da će se postupak nad dužnikom nastaviti primjenom općih odredbi Stečajnog zakona.</w:t>
      </w:r>
    </w:p>
    <w:p w:rsidRDefault="00C0295E" w:rsidP="00C0295E" w:rsidR="00C0295E">
      <w:pPr>
        <w:ind w:firstLine="720"/>
        <w:jc w:val="both"/>
      </w:pPr>
    </w:p>
    <w:p w:rsidRDefault="00C0295E" w:rsidP="00C0295E" w:rsidR="00C0295E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97E8C" w:rsidP="00105A49" w:rsidR="00197E8C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6942FB">
        <w:t>2</w:t>
      </w:r>
      <w:r w:rsidR="00197E8C">
        <w:t>9</w:t>
      </w:r>
      <w:r w:rsidR="00DF4AE5">
        <w:t xml:space="preserve">. </w:t>
      </w:r>
      <w:r w:rsidR="00DF4AE5">
        <w:lastRenderedPageBreak/>
        <w:t>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7032BA">
        <w:t>5</w:t>
      </w:r>
      <w:r w:rsidR="004064D6">
        <w:t xml:space="preserve">. </w:t>
      </w:r>
      <w:r w:rsidR="007032BA">
        <w:t>ožujka</w:t>
      </w:r>
      <w:r w:rsidR="004064D6">
        <w:t xml:space="preserve"> </w:t>
      </w:r>
      <w:r w:rsidR="0031461C">
        <w:t>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7A63C6">
        <w:t>20</w:t>
      </w:r>
      <w:r w:rsidR="00C33A36" w:rsidRPr="001F0D76">
        <w:t>.000,00</w:t>
      </w:r>
      <w:r w:rsidR="00432C0D" w:rsidRPr="001F0D76">
        <w:t xml:space="preserve"> kn i to</w:t>
      </w:r>
      <w:r w:rsidR="004C187C" w:rsidRPr="001F0D76">
        <w:t>:</w:t>
      </w:r>
    </w:p>
    <w:p w:rsidRDefault="00432C0D" w:rsidP="004C187C" w:rsidR="00432C0D">
      <w:pPr>
        <w:ind w:firstLine="708"/>
        <w:jc w:val="both"/>
      </w:pPr>
    </w:p>
    <w:p w:rsidRDefault="00432C0D" w:rsidP="00432C0D" w:rsidR="00432C0D">
      <w:pPr>
        <w:spacing w:after="240"/>
        <w:jc w:val="both"/>
      </w:pPr>
      <w:r w:rsidRPr="00432C0D">
        <w:t>- trošak izrade pečata u iznosu od 1</w:t>
      </w:r>
      <w:r>
        <w:t>2</w:t>
      </w:r>
      <w:r w:rsidRPr="00432C0D">
        <w:t>0,00 kn u skladu s prosječnom važećom cijenom takvih usluga na tržištu</w:t>
      </w:r>
    </w:p>
    <w:p w:rsidRDefault="00432C0D" w:rsidP="00432C0D" w:rsidR="00432C0D">
      <w:pPr>
        <w:spacing w:after="240"/>
        <w:jc w:val="both"/>
      </w:pPr>
      <w:r w:rsidRPr="00432C0D">
        <w:t xml:space="preserve">- troškovi unovčenja (procjena vrijednosti </w:t>
      </w:r>
      <w:r w:rsidR="007F3980">
        <w:t>2</w:t>
      </w:r>
      <w:r w:rsidR="006A2F36">
        <w:t>5</w:t>
      </w:r>
      <w:r w:rsidR="00BB77D9">
        <w:t>0</w:t>
      </w:r>
      <w:r w:rsidRPr="00432C0D">
        <w:t>,00 kn, troškovi oglašavanja (3x</w:t>
      </w:r>
      <w:r w:rsidR="007F3980">
        <w:t>40</w:t>
      </w:r>
      <w:r w:rsidRPr="00432C0D">
        <w:t xml:space="preserve">0,00 kn)  ukupno </w:t>
      </w:r>
      <w:r w:rsidR="00BB77D9">
        <w:t>1.</w:t>
      </w:r>
      <w:r w:rsidR="00C366A5">
        <w:t>200</w:t>
      </w:r>
      <w:r w:rsidRPr="00432C0D">
        <w:t>,00 kn</w:t>
      </w:r>
      <w:r w:rsidR="00F864A2">
        <w:t>, trošak javnog bilježnika (3x</w:t>
      </w:r>
      <w:r w:rsidR="00C366A5">
        <w:t>50</w:t>
      </w:r>
      <w:r w:rsidR="00BB77D9">
        <w:t>0</w:t>
      </w:r>
      <w:r w:rsidRPr="00432C0D">
        <w:t xml:space="preserve">,00 kn) ukupno </w:t>
      </w:r>
      <w:r w:rsidR="00C366A5">
        <w:t>1.50</w:t>
      </w:r>
      <w:r w:rsidR="007B696D">
        <w:t>0</w:t>
      </w:r>
      <w:r w:rsidRPr="00432C0D">
        <w:t>,00 kn</w:t>
      </w:r>
      <w:r w:rsidR="00DA1788">
        <w:t xml:space="preserve">; sveukupno </w:t>
      </w:r>
      <w:r w:rsidR="007B696D">
        <w:t>2.9</w:t>
      </w:r>
      <w:r w:rsidR="00BB77D9">
        <w:t>50</w:t>
      </w:r>
      <w:r w:rsidR="00DA1788">
        <w:t>,00 kn</w:t>
      </w:r>
    </w:p>
    <w:p w:rsidRDefault="00EC44A6" w:rsidP="00EC44A6" w:rsidR="00EC44A6">
      <w:pPr>
        <w:jc w:val="both"/>
      </w:pPr>
      <w:r>
        <w:t xml:space="preserve">- </w:t>
      </w:r>
      <w:r w:rsidRPr="00CC1194">
        <w:t xml:space="preserve">troškovi </w:t>
      </w:r>
      <w:r>
        <w:t xml:space="preserve">sudskog postupka za naplatu potraživanja u ukupnom iznosu od 5.000,00 kn (sudska pristojba na tužbu </w:t>
      </w:r>
      <w:r w:rsidR="001F7DC5">
        <w:t>3</w:t>
      </w:r>
      <w:r>
        <w:t xml:space="preserve">00,00 kn, sudska pristojba na presudu </w:t>
      </w:r>
      <w:r w:rsidR="001F7DC5">
        <w:t>3</w:t>
      </w:r>
      <w:r>
        <w:t>00,00 kn, trošak vještačenja 1.</w:t>
      </w:r>
      <w:r w:rsidR="001F7DC5">
        <w:t>3</w:t>
      </w:r>
      <w:r>
        <w:t xml:space="preserve">00,00 kn troškovi odvjetnika (sastavljanje tužbe, sudjelovanje u raspravi, podnesci – </w:t>
      </w:r>
      <w:proofErr w:type="spellStart"/>
      <w:r>
        <w:t>Tbr</w:t>
      </w:r>
      <w:proofErr w:type="spellEnd"/>
      <w:r>
        <w:t xml:space="preserve">. 7., </w:t>
      </w:r>
      <w:r w:rsidR="001127D2">
        <w:t>75</w:t>
      </w:r>
      <w:r>
        <w:t xml:space="preserve"> bodova uvećano za PDV) u iznosu od </w:t>
      </w:r>
      <w:r w:rsidR="001127D2">
        <w:t>2.100</w:t>
      </w:r>
      <w:r>
        <w:t>,00 kn , troškovi ovršnog postupka (sastavljanje prijedloga, ovršne pristojbe) u iznosu 1.</w:t>
      </w:r>
      <w:r w:rsidR="001127D2">
        <w:t>0</w:t>
      </w:r>
      <w:r>
        <w:t xml:space="preserve">00,00 kn) </w:t>
      </w:r>
    </w:p>
    <w:p w:rsidRDefault="00EC44A6" w:rsidP="00EC44A6" w:rsidR="00EC44A6">
      <w:pPr>
        <w:jc w:val="both"/>
      </w:pPr>
    </w:p>
    <w:p w:rsidRDefault="00493C32" w:rsidP="00432C0D" w:rsidR="00493C32">
      <w:pPr>
        <w:spacing w:after="240"/>
        <w:jc w:val="both"/>
      </w:pPr>
      <w:r w:rsidRPr="0051092A">
        <w:t xml:space="preserve">- trošak knjigovodstvenih usluga – mjesečno </w:t>
      </w:r>
      <w:r>
        <w:t>2</w:t>
      </w:r>
      <w:r w:rsidRPr="0051092A">
        <w:t xml:space="preserve">50 kn x </w:t>
      </w:r>
      <w:r>
        <w:t>6</w:t>
      </w:r>
      <w:r w:rsidRPr="0051092A">
        <w:t xml:space="preserve"> mjeseci u iznosu od </w:t>
      </w:r>
      <w:r>
        <w:t>1.500</w:t>
      </w:r>
      <w:r w:rsidRPr="0051092A">
        <w:t>,00 kn u skladu s prosječnom cijenom takvih usluga na tržištu</w:t>
      </w:r>
    </w:p>
    <w:p w:rsidRDefault="00131B0B" w:rsidP="00131B0B" w:rsidR="00131B0B" w:rsidRPr="00E70222">
      <w:pPr>
        <w:spacing w:after="240"/>
        <w:jc w:val="both"/>
      </w:pPr>
      <w:r w:rsidRPr="00E70222">
        <w:t xml:space="preserve">- naknada banke za vođenje računa –u iznosu od </w:t>
      </w:r>
      <w:r w:rsidR="007B696D">
        <w:t>1</w:t>
      </w:r>
      <w:r>
        <w:t>50</w:t>
      </w:r>
      <w:r w:rsidRPr="00E70222">
        <w:t>,00 kn u skladu s prosječnom naknadom prema Cjeniku financijskih institucija za usluge platnog prometa na tržištu</w:t>
      </w:r>
    </w:p>
    <w:p w:rsidRDefault="00493C32" w:rsidP="00493C32" w:rsidR="00493C32">
      <w:pPr>
        <w:jc w:val="both"/>
      </w:pPr>
      <w:r>
        <w:t>- troškovi uredskog materijala 50,00 kn</w:t>
      </w:r>
    </w:p>
    <w:p w:rsidRDefault="00493C32" w:rsidP="00493C32" w:rsidR="00493C32">
      <w:pPr>
        <w:jc w:val="both"/>
      </w:pPr>
    </w:p>
    <w:p w:rsidRDefault="00493C32" w:rsidP="00493C32" w:rsidR="00493C32">
      <w:pPr>
        <w:spacing w:after="240"/>
        <w:jc w:val="both"/>
      </w:pPr>
      <w:r w:rsidRPr="00B41BD7">
        <w:t xml:space="preserve">- naknada FINA-i za </w:t>
      </w:r>
      <w:r>
        <w:t>objavu</w:t>
      </w:r>
      <w:r w:rsidRPr="00B41BD7">
        <w:t xml:space="preserve"> GFI – 1 objava 230,00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493C32" w:rsidP="00493C32" w:rsidR="00493C32" w:rsidRPr="009E5ACF">
      <w:pPr>
        <w:spacing w:after="240"/>
        <w:jc w:val="both"/>
      </w:pPr>
      <w:r w:rsidRPr="009E5ACF"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  <w:r>
        <w:t xml:space="preserve"> bruto</w:t>
      </w:r>
    </w:p>
    <w:p w:rsidRDefault="00493C32" w:rsidP="00493C32" w:rsidR="00493C32">
      <w:pPr>
        <w:spacing w:after="240"/>
        <w:jc w:val="both"/>
      </w:pPr>
      <w:r w:rsidRPr="007B696D">
        <w:t xml:space="preserve">- nagrada stečajnom upravitelju – 16% od očekivanog unovčenja stečajne mase </w:t>
      </w:r>
      <w:r w:rsidR="007B696D">
        <w:t>do</w:t>
      </w:r>
      <w:r w:rsidRPr="007B696D">
        <w:t xml:space="preserve"> 100.000,00 kn, čl. 7. Uredbe u iznosu od </w:t>
      </w:r>
      <w:r w:rsidR="00932050">
        <w:t>2.5</w:t>
      </w:r>
      <w:r w:rsidRPr="007B696D">
        <w:t>00,00 kn u bruto iznosu</w:t>
      </w:r>
      <w:r>
        <w:t xml:space="preserve"> </w:t>
      </w:r>
    </w:p>
    <w:p w:rsidRDefault="009569B8" w:rsidP="005E7E0C" w:rsidR="00821A45">
      <w:pPr>
        <w:spacing w:after="240"/>
        <w:jc w:val="both"/>
      </w:pPr>
      <w:r>
        <w:t xml:space="preserve">- naknada stvarnih troškova stečajnog upravitelja u iznosu od </w:t>
      </w:r>
      <w:r w:rsidR="00932050">
        <w:t>4.0</w:t>
      </w:r>
      <w:r>
        <w:t>00,00 kn (putni troškovi stečajnog upravitelja, predvidivo  u bruto iznosu i to na relaciji: Gunja-</w:t>
      </w:r>
      <w:r w:rsidR="004D3F40">
        <w:t>Vukovar</w:t>
      </w:r>
      <w:r>
        <w:t xml:space="preserve">-Gunja </w:t>
      </w:r>
      <w:r w:rsidR="009B14B4">
        <w:t>3</w:t>
      </w:r>
      <w:r>
        <w:t xml:space="preserve"> x 220 km x 2,00 kn/km neto, uvećano za poreze i doprinose). </w:t>
      </w:r>
    </w:p>
    <w:p w:rsidRDefault="004C187C" w:rsidP="00B25176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1C5B47" w:rsidR="00785580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</w:t>
      </w:r>
      <w:r>
        <w:lastRenderedPageBreak/>
        <w:t xml:space="preserve">nema imovine koja bi ušla u stečajnu masu i iz koje bi se mogli namiriti troškovi stečajnog postupka, odlučeno je kao u izreci temeljem odredbe čl. 132. SZ-a. </w:t>
      </w:r>
    </w:p>
    <w:p w:rsidRDefault="005C1F4A" w:rsidP="001C5B47" w:rsidR="005C1F4A" w:rsidRPr="001C5B47">
      <w:pPr>
        <w:ind w:firstLine="708"/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481DC8">
        <w:t>8. svibnja</w:t>
      </w:r>
      <w:r w:rsidR="00AF1B13">
        <w:t xml:space="preserve"> 2018.</w:t>
      </w:r>
    </w:p>
    <w:p w:rsidRDefault="005C1F4A" w:rsidP="004C187C" w:rsidR="005C1F4A">
      <w:pPr>
        <w:jc w:val="center"/>
      </w:pPr>
    </w:p>
    <w:p w:rsidRDefault="001C5B47" w:rsidP="004C187C" w:rsidR="001C5B47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13A43">
        <w:t xml:space="preserve"> </w:t>
      </w:r>
      <w:r>
        <w:t>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313A43" w:rsidP="004C187C" w:rsidR="00313A43">
      <w:pPr>
        <w:ind w:left="4956"/>
        <w:jc w:val="center"/>
      </w:pPr>
    </w:p>
    <w:p w:rsidRDefault="00313A43" w:rsidP="004C187C" w:rsidR="00313A43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F24123" w:rsidP="004C187C" w:rsidR="004C187C">
      <w:pPr>
        <w:jc w:val="both"/>
      </w:pPr>
      <w:r>
        <w:t xml:space="preserve">UPUTA </w:t>
      </w:r>
      <w:r w:rsidR="004C187C">
        <w:t>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A850AF">
        <w:t>06</w:t>
      </w:r>
      <w:r w:rsidR="00830A25">
        <w:t>.</w:t>
      </w:r>
      <w:r w:rsidR="00A850AF">
        <w:t>06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725" w:rsidR="00A43725">
      <w:r>
        <w:separator/>
      </w:r>
    </w:p>
  </w:endnote>
  <w:endnote w:id="0" w:type="continuationSeparator">
    <w:p w:rsidRDefault="00A43725" w:rsidR="00A43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725" w:rsidR="00A43725">
      <w:r>
        <w:separator/>
      </w:r>
    </w:p>
  </w:footnote>
  <w:footnote w:id="0" w:type="continuationSeparator">
    <w:p w:rsidRDefault="00A43725" w:rsidR="00A43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E4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D05CB6" w:rsidR="00D05CB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05CB6" w:rsidRPr="00BC5A18">
      <w:t>7 St-</w:t>
    </w:r>
    <w:r w:rsidR="00D05CB6">
      <w:t>1609</w:t>
    </w:r>
    <w:r w:rsidR="00D05CB6" w:rsidRPr="00BC5A18">
      <w:t>/1</w:t>
    </w:r>
    <w:r w:rsidR="00D05CB6">
      <w:t>7-20</w:t>
    </w:r>
  </w:p>
  <w:p w:rsidRDefault="00E6413F" w:rsidP="00E6413F" w:rsidR="00E6413F">
    <w:pPr>
      <w:jc w:val="right"/>
    </w:pPr>
  </w:p>
  <w:p w:rsidRDefault="00BF3E59" w:rsidP="000A556E" w:rsidR="00BF3E59">
    <w:pPr>
      <w:jc w:val="right"/>
    </w:pPr>
  </w:p>
  <w:p w:rsidRDefault="00C16AE8" w:rsidP="000A556E" w:rsidR="00C16AE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 w:rsidRPr="00BC5A18">
      <w:t>7 St-</w:t>
    </w:r>
    <w:r w:rsidR="00D05CB6">
      <w:t>1609</w:t>
    </w:r>
    <w:r w:rsidR="00E84A60" w:rsidRPr="00BC5A18">
      <w:t>/1</w:t>
    </w:r>
    <w:r w:rsidR="00BC5A18">
      <w:t>7-</w:t>
    </w:r>
    <w:r w:rsidR="00D05CB6">
      <w:t>20</w:t>
    </w:r>
  </w:p>
  <w:p w:rsidRDefault="00A7169F" w:rsidP="006A09E3" w:rsidR="00A7169F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1816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A4B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19B8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3CBE"/>
    <w:rsid w:val="000C410B"/>
    <w:rsid w:val="000C4BD0"/>
    <w:rsid w:val="000C4BD3"/>
    <w:rsid w:val="000C51CD"/>
    <w:rsid w:val="000C6004"/>
    <w:rsid w:val="000D16F4"/>
    <w:rsid w:val="000D1C3C"/>
    <w:rsid w:val="000D3055"/>
    <w:rsid w:val="000D3AE4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27D2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1B0B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67812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97E8C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5B47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0D76"/>
    <w:rsid w:val="001F2D81"/>
    <w:rsid w:val="001F4357"/>
    <w:rsid w:val="001F4FE5"/>
    <w:rsid w:val="001F7DC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3B90"/>
    <w:rsid w:val="0028465E"/>
    <w:rsid w:val="0029227E"/>
    <w:rsid w:val="00292A9B"/>
    <w:rsid w:val="00293558"/>
    <w:rsid w:val="00293AC5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3F27"/>
    <w:rsid w:val="00304503"/>
    <w:rsid w:val="0031019E"/>
    <w:rsid w:val="003105D4"/>
    <w:rsid w:val="00310BB4"/>
    <w:rsid w:val="00310F77"/>
    <w:rsid w:val="00311577"/>
    <w:rsid w:val="003130A5"/>
    <w:rsid w:val="00313A43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22B0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1B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2195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4D6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C0D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1318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1DC8"/>
    <w:rsid w:val="00486204"/>
    <w:rsid w:val="00486C17"/>
    <w:rsid w:val="0048705B"/>
    <w:rsid w:val="00487745"/>
    <w:rsid w:val="00490410"/>
    <w:rsid w:val="00493C32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3F40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4F7E44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92A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772D9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0D1"/>
    <w:rsid w:val="005B42E8"/>
    <w:rsid w:val="005B5015"/>
    <w:rsid w:val="005B76ED"/>
    <w:rsid w:val="005B7DF0"/>
    <w:rsid w:val="005B7F08"/>
    <w:rsid w:val="005C18D4"/>
    <w:rsid w:val="005C1F4A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E0C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47CE8"/>
    <w:rsid w:val="00647DA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42FB"/>
    <w:rsid w:val="006957B4"/>
    <w:rsid w:val="00695E9A"/>
    <w:rsid w:val="00695F9F"/>
    <w:rsid w:val="006970F9"/>
    <w:rsid w:val="00697788"/>
    <w:rsid w:val="006A09E3"/>
    <w:rsid w:val="006A0CED"/>
    <w:rsid w:val="006A2F13"/>
    <w:rsid w:val="006A2F36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AA6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32BA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5813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875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A63"/>
    <w:rsid w:val="007A0D96"/>
    <w:rsid w:val="007A122F"/>
    <w:rsid w:val="007A257F"/>
    <w:rsid w:val="007A49B3"/>
    <w:rsid w:val="007A5FAD"/>
    <w:rsid w:val="007A63C6"/>
    <w:rsid w:val="007A7B5D"/>
    <w:rsid w:val="007B1AD5"/>
    <w:rsid w:val="007B1CCF"/>
    <w:rsid w:val="007B28D3"/>
    <w:rsid w:val="007B3B7D"/>
    <w:rsid w:val="007B5510"/>
    <w:rsid w:val="007B5995"/>
    <w:rsid w:val="007B696D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980"/>
    <w:rsid w:val="007F3E83"/>
    <w:rsid w:val="007F4824"/>
    <w:rsid w:val="007F4B7C"/>
    <w:rsid w:val="007F5B40"/>
    <w:rsid w:val="007F7504"/>
    <w:rsid w:val="007F7FE5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A45"/>
    <w:rsid w:val="00821BE8"/>
    <w:rsid w:val="00821CA9"/>
    <w:rsid w:val="008227AB"/>
    <w:rsid w:val="00827640"/>
    <w:rsid w:val="00830A25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2B3A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820"/>
    <w:rsid w:val="008C5555"/>
    <w:rsid w:val="008C59C1"/>
    <w:rsid w:val="008C5F8A"/>
    <w:rsid w:val="008C6C31"/>
    <w:rsid w:val="008C7118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A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050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69B8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4B4"/>
    <w:rsid w:val="009B1BB6"/>
    <w:rsid w:val="009B20D7"/>
    <w:rsid w:val="009B27F6"/>
    <w:rsid w:val="009B4D5F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ACF"/>
    <w:rsid w:val="009E5FA4"/>
    <w:rsid w:val="009E6BEE"/>
    <w:rsid w:val="009F017D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725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169F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0AF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B78"/>
    <w:rsid w:val="00AE7D7C"/>
    <w:rsid w:val="00AF165B"/>
    <w:rsid w:val="00AF175E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5176"/>
    <w:rsid w:val="00B266F3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1BD7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0442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7D9"/>
    <w:rsid w:val="00BB7CF0"/>
    <w:rsid w:val="00BB7E08"/>
    <w:rsid w:val="00BC3441"/>
    <w:rsid w:val="00BC3D96"/>
    <w:rsid w:val="00BC5A18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0F8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295E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6AE8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3A36"/>
    <w:rsid w:val="00C3623E"/>
    <w:rsid w:val="00C366A5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76F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B8F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C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05CB6"/>
    <w:rsid w:val="00D11A7D"/>
    <w:rsid w:val="00D11ABF"/>
    <w:rsid w:val="00D1346F"/>
    <w:rsid w:val="00D134B4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97A42"/>
    <w:rsid w:val="00DA092E"/>
    <w:rsid w:val="00DA1006"/>
    <w:rsid w:val="00DA1788"/>
    <w:rsid w:val="00DA2971"/>
    <w:rsid w:val="00DA2DE2"/>
    <w:rsid w:val="00DA307E"/>
    <w:rsid w:val="00DA3097"/>
    <w:rsid w:val="00DA5087"/>
    <w:rsid w:val="00DA532B"/>
    <w:rsid w:val="00DA5644"/>
    <w:rsid w:val="00DA56AF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3C6"/>
    <w:rsid w:val="00E16D6C"/>
    <w:rsid w:val="00E16DAD"/>
    <w:rsid w:val="00E16FA5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1CD1"/>
    <w:rsid w:val="00E625CB"/>
    <w:rsid w:val="00E62F34"/>
    <w:rsid w:val="00E6338F"/>
    <w:rsid w:val="00E6387D"/>
    <w:rsid w:val="00E6413F"/>
    <w:rsid w:val="00E66DED"/>
    <w:rsid w:val="00E701E5"/>
    <w:rsid w:val="00E70222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10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3DF9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4A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28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12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6C12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6CD8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4A2"/>
    <w:rsid w:val="00F86785"/>
    <w:rsid w:val="00F869B1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16FD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5C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E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7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E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5C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E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7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E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11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11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80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80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31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4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3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St-1609/2017</izvorni_sadrzaj>
    <derivirana_varijabla naziv="DomainObject.Predmet.OznakaBroj_1">St-1609/2017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&amp; S GIPS ENGINEERING d.o.o. za trgovinu i usluge</izvorni_sadrzaj>
    <derivirana_varijabla naziv="DomainObject.Predmet.ProtustrankaFormated_1">  D &amp; S GIPS ENGINEERING d.o.o. za trgovinu i usluge</derivirana_varijabla>
  </DomainObject.Predmet.ProtustrankaFormated>
  <DomainObject.Predmet.ProtustrankaFormatedOIB>
    <izvorni_sadrzaj>  D &amp; S GIPS ENGINEERING d.o.o. za trgovinu i usluge, OIB 97648189825</izvorni_sadrzaj>
    <derivirana_varijabla naziv="DomainObject.Predmet.ProtustrankaFormatedOIB_1">  D &amp; S GIPS ENGINEERING d.o.o. za trgovinu i usluge, OIB 97648189825</derivirana_varijabla>
  </DomainObject.Predmet.ProtustrankaFormatedOIB>
  <DomainObject.Predmet.ProtustrankaFormatedWithAdress>
    <izvorni_sadrzaj> D &amp; S GIPS ENGINEERING d.o.o. za trgovinu i usluge, Dragutina Renarića 11, 32000 Vukovar</izvorni_sadrzaj>
    <derivirana_varijabla naziv="DomainObject.Predmet.ProtustrankaFormatedWithAdress_1"> D &amp; S GIPS ENGINEERING d.o.o. za trgovinu i usluge, Dragutina Renarića 11, 32000 Vukovar</derivirana_varijabla>
  </DomainObject.Predmet.ProtustrankaFormatedWithAdress>
  <DomainObject.Predmet.ProtustrankaFormatedWithAdressOIB>
    <izvorni_sadrzaj> D &amp; S GIPS ENGINEERING d.o.o. za trgovinu i usluge, OIB 97648189825, Dragutina Renarića 11, 32000 Vukovar</izvorni_sadrzaj>
    <derivirana_varijabla naziv="DomainObject.Predmet.ProtustrankaFormatedWithAdressOIB_1"> D &amp; S GIPS ENGINEERING d.o.o. za trgovinu i usluge, OIB 97648189825, Dragutina Renarića 11, 32000 Vukovar</derivirana_varijabla>
  </DomainObject.Predmet.ProtustrankaFormatedWithAdressOIB>
  <DomainObject.Predmet.ProtustrankaWithAdress>
    <izvorni_sadrzaj>D &amp; S GIPS ENGINEERING d.o.o. za trgovinu i usluge Dragutina Renarića 11, 32000 Vukovar</izvorni_sadrzaj>
    <derivirana_varijabla naziv="DomainObject.Predmet.ProtustrankaWithAdress_1">D &amp; S GIPS ENGINEERING d.o.o. za trgovinu i usluge Dragutina Renarića 11, 32000 Vukovar</derivirana_varijabla>
  </DomainObject.Predmet.ProtustrankaWithAdress>
  <DomainObject.Predmet.ProtustrankaWithAdressOIB>
    <izvorni_sadrzaj>D &amp; S GIPS ENGINEERING d.o.o. za trgovinu i usluge, OIB 97648189825, Dragutina Renarića 11, 32000 Vukovar</izvorni_sadrzaj>
    <derivirana_varijabla naziv="DomainObject.Predmet.ProtustrankaWithAdressOIB_1">D &amp; S GIPS ENGINEERING d.o.o. za trgovinu i usluge, OIB 97648189825, Dragutina Renarića 11, 32000 Vukovar</derivirana_varijabla>
  </DomainObject.Predmet.ProtustrankaWithAdressOIB>
  <DomainObject.Predmet.ProtustrankaNazivFormated>
    <izvorni_sadrzaj>D &amp; S GIPS ENGINEERING d.o.o. za trgovinu i usluge</izvorni_sadrzaj>
    <derivirana_varijabla naziv="DomainObject.Predmet.ProtustrankaNazivFormated_1">D &amp; S GIPS ENGINEERING d.o.o. za trgovinu i usluge</derivirana_varijabla>
  </DomainObject.Predmet.ProtustrankaNazivFormated>
  <DomainObject.Predmet.ProtustrankaNazivFormatedOIB>
    <izvorni_sadrzaj>D &amp; S GIPS ENGINEERING d.o.o. za trgovinu i usluge, OIB 97648189825</izvorni_sadrzaj>
    <derivirana_varijabla naziv="DomainObject.Predmet.ProtustrankaNazivFormatedOIB_1">D &amp; S GIPS ENGINEERING d.o.o. za trgovinu i usluge, OIB 97648189825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PU POREZNO MJESTO VUKOVAR zastupanog po punomoćniku Županijsko državno odvjetništvo u Vukovaru</izvorni_sadrzaj>
    <derivirana_varijabla naziv="DomainObject.Predmet.StrankaFormated_1">  RH MF PU PU POREZNO MJESTO VUKOVAR zastupanog po punomoćniku Županijsko državno odvjetništvo u Vukovaru</derivirana_varijabla>
  </DomainObject.Predmet.StrankaFormated>
  <DomainObject.Predmet.StrankaFormatedOIB>
    <izvorni_sadrzaj>  RH MF PU PU POREZNO MJESTO VUKOVAR, OIB 18683136487 zastupanog po punomoćniku Županijsko državno odvjetništvo u Vukovaru</izvorni_sadrzaj>
    <derivirana_varijabla naziv="DomainObject.Predmet.StrankaFormatedOIB_1">  RH MF PU PU POREZNO MJESTO VUKOVAR, OIB 18683136487 zastupanog po punomoćniku Županijsko državno odvjetništvo u Vukovaru</derivirana_varijabla>
  </DomainObject.Predmet.StrankaFormatedOIB>
  <DomainObject.Predmet.StrankaFormatedWithAdress>
    <izvorni_sadrzaj> RH MF PU PU POREZNO MJESTO VUKOVAR zastupanog po punomoćniku Županijsko državno odvjetništvo u Vukovaru</izvorni_sadrzaj>
    <derivirana_varijabla naziv="DomainObject.Predmet.StrankaFormatedWithAdress_1"> RH MF PU PU POREZNO MJESTO VUKOVAR zastupanog po punomoćniku Županijsko državno odvjetništvo u Vukovaru</derivirana_varijabla>
  </DomainObject.Predmet.StrankaFormatedWithAdress>
  <DomainObject.Predmet.StrankaFormatedWithAdressOIB>
    <izvorni_sadrzaj> RH MF PU PU POREZNO MJESTO VUKOVAR, OIB 18683136487 zastupanog po punomoćniku Županijsko državno odvjetništvo u Vukovaru</izvorni_sadrzaj>
    <derivirana_varijabla naziv="DomainObject.Predmet.StrankaFormatedWithAdressOIB_1"> RH MF PU PU POREZNO MJESTO VUKOVAR, OIB 18683136487 zastupanog po punomoćniku Županijsko državno odvjetništvo u Vukovaru</derivirana_varijabla>
  </DomainObject.Predmet.StrankaFormatedWithAdressOIB>
  <DomainObject.Predmet.StrankaWithAdress>
    <izvorni_sadrzaj>RH MF PU PU POREZNO MJESTO VUKOVAR </izvorni_sadrzaj>
    <derivirana_varijabla naziv="DomainObject.Predmet.StrankaWithAdress_1">RH MF PU PU POREZNO MJESTO VUKOVAR </derivirana_varijabla>
  </DomainObject.Predmet.StrankaWithAdress>
  <DomainObject.Predmet.StrankaWithAdressOIB>
    <izvorni_sadrzaj>RH MF PU PU POREZNO MJESTO VUKOVAR, OIB 18683136487</izvorni_sadrzaj>
    <derivirana_varijabla naziv="DomainObject.Predmet.StrankaWithAdressOIB_1">RH MF PU PU POREZNO MJESTO VUKOVAR, OIB 18683136487</derivirana_varijabla>
  </DomainObject.Predmet.StrankaWithAdressOIB>
  <DomainObject.Predmet.StrankaNazivFormated>
    <izvorni_sadrzaj>RH MF PU PU POREZNO MJESTO VUKOVAR</izvorni_sadrzaj>
    <derivirana_varijabla naziv="DomainObject.Predmet.StrankaNazivFormated_1">RH MF PU PU POREZNO MJESTO VUKOVAR</derivirana_varijabla>
  </DomainObject.Predmet.StrankaNazivFormated>
  <DomainObject.Predmet.StrankaNazivFormatedOIB>
    <izvorni_sadrzaj>RH MF PU PU POREZNO MJESTO VUKOVAR, OIB 18683136487</izvorni_sadrzaj>
    <derivirana_varijabla naziv="DomainObject.Predmet.StrankaNazivFormatedOIB_1">RH MF PU PU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PU POREZNO MJESTO VUKOVAR zastupanog po punomoćniku Županijsko državno odvjetništvo u Vukovaru</item>
    </izvorni_sadrzaj>
    <derivirana_varijabla naziv="DomainObject.Predmet.StrankaListFormated_1">
      <item>RH MF PU PU POREZNO MJESTO VUKOVAR zastupanog po punomoćniku Županijsko državno odvjetništvo u Vukovaru</item>
    </derivirana_varijabla>
  </DomainObject.Predmet.StrankaListFormated>
  <DomainObject.Predmet.StrankaListFormatedOIB>
    <izvorni_sadrzaj>
      <item>RH MF PU PU POREZNO MJESTO VUKOVAR, OIB 18683136487 zastupanog po punomoćniku Županijsko državno odvjetništvo u Vukovaru</item>
    </izvorni_sadrzaj>
    <derivirana_varijabla naziv="DomainObject.Predmet.StrankaListFormatedOIB_1">
      <item>RH MF PU PU POREZNO MJESTO VUKOVAR, OIB 18683136487 zastupanog po punomoćniku Županijsko državno odvjetništvo u Vukovaru</item>
    </derivirana_varijabla>
  </DomainObject.Predmet.StrankaListFormatedOIB>
  <DomainObject.Predmet.StrankaListFormatedWithAdress>
    <izvorni_sadrzaj>
      <item>RH MF PU PU POREZNO MJESTO VUKOVAR zastupanog po punomoćniku Županijsko državno odvjetništvo u Vukovaru</item>
    </izvorni_sadrzaj>
    <derivirana_varijabla naziv="DomainObject.Predmet.StrankaListFormatedWithAdress_1">
      <item>RH MF PU PU POREZNO MJESTO VUKOVAR zastupanog po punomoćniku Županijsko državno odvjetništvo u Vukovaru</item>
    </derivirana_varijabla>
  </DomainObject.Predmet.StrankaListFormatedWithAdress>
  <DomainObject.Predmet.StrankaListFormatedWithAdressOIB>
    <izvorni_sadrzaj>
      <item>RH MF PU PU POREZNO MJESTO VUKOVAR, OIB 18683136487 zastupanog po punomoćniku Županijsko državno odvjetništvo u Vukovaru</item>
    </izvorni_sadrzaj>
    <derivirana_varijabla naziv="DomainObject.Predmet.StrankaListFormatedWithAdressOIB_1">
      <item>RH MF PU PU POREZNO MJESTO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PU PU POREZNO MJESTO VUKOVAR</item>
    </izvorni_sadrzaj>
    <derivirana_varijabla naziv="DomainObject.Predmet.StrankaListNazivFormated_1">
      <item>RH MF PU PU POREZNO MJESTO VUKOVAR</item>
    </derivirana_varijabla>
  </DomainObject.Predmet.StrankaListNazivFormated>
  <DomainObject.Predmet.StrankaListNazivFormatedOIB>
    <izvorni_sadrzaj>
      <item>RH MF PU PU POREZNO MJESTO VUKOVAR, OIB 18683136487</item>
    </izvorni_sadrzaj>
    <derivirana_varijabla naziv="DomainObject.Predmet.StrankaListNazivFormatedOIB_1">
      <item>RH MF PU PU POREZNO MJESTO VUKOVAR, OIB 18683136487</item>
    </derivirana_varijabla>
  </DomainObject.Predmet.StrankaListNazivFormatedOIB>
  <DomainObject.Predmet.ProtuStrankaListFormated>
    <izvorni_sadrzaj>
      <item>D &amp; S GIPS ENGINEERING d.o.o. za trgovinu i usluge</item>
    </izvorni_sadrzaj>
    <derivirana_varijabla naziv="DomainObject.Predmet.ProtuStrankaListFormated_1">
      <item>D &amp; S GIPS ENGINEERING d.o.o. za trgovinu i usluge</item>
    </derivirana_varijabla>
  </DomainObject.Predmet.ProtuStrankaListFormated>
  <DomainObject.Predmet.ProtuStrankaListFormatedOIB>
    <izvorni_sadrzaj>
      <item>D &amp; S GIPS ENGINEERING d.o.o. za trgovinu i usluge, OIB 97648189825</item>
    </izvorni_sadrzaj>
    <derivirana_varijabla naziv="DomainObject.Predmet.ProtuStrankaListFormatedOIB_1">
      <item>D &amp; S GIPS ENGINEERING d.o.o. za trgovinu i usluge, OIB 97648189825</item>
    </derivirana_varijabla>
  </DomainObject.Predmet.ProtuStrankaListFormatedOIB>
  <DomainObject.Predmet.ProtuStrankaListFormatedWithAdress>
    <izvorni_sadrzaj>
      <item>D &amp; S GIPS ENGINEERING d.o.o. za trgovinu i usluge, Dragutina Renarića 11, 32000 Vukovar</item>
    </izvorni_sadrzaj>
    <derivirana_varijabla naziv="DomainObject.Predmet.ProtuStrankaListFormatedWithAdress_1">
      <item>D &amp; S GIPS ENGINEERING d.o.o. za trgovinu i usluge, Dragutina Renarića 11, 32000 Vukovar</item>
    </derivirana_varijabla>
  </DomainObject.Predmet.ProtuStrankaListFormatedWithAdress>
  <DomainObject.Predmet.ProtuStrankaListFormatedWithAdressOIB>
    <izvorni_sadrzaj>
      <item>D &amp; S GIPS ENGINEERING d.o.o. za trgovinu i usluge, OIB 97648189825, Dragutina Renarića 11, 32000 Vukovar</item>
    </izvorni_sadrzaj>
    <derivirana_varijabla naziv="DomainObject.Predmet.ProtuStrankaListFormatedWithAdressOIB_1">
      <item>D &amp; S GIPS ENGINEERING d.o.o. za trgovinu i usluge, OIB 97648189825, Dragutina Renarića 11, 32000 Vukovar</item>
    </derivirana_varijabla>
  </DomainObject.Predmet.ProtuStrankaListFormatedWithAdressOIB>
  <DomainObject.Predmet.ProtuStrankaListNazivFormated>
    <izvorni_sadrzaj>
      <item>D &amp; S GIPS ENGINEERING d.o.o. za trgovinu i usluge</item>
    </izvorni_sadrzaj>
    <derivirana_varijabla naziv="DomainObject.Predmet.ProtuStrankaListNazivFormated_1">
      <item>D &amp; S GIPS ENGINEERING d.o.o. za trgovinu i usluge</item>
    </derivirana_varijabla>
  </DomainObject.Predmet.ProtuStrankaListNazivFormated>
  <DomainObject.Predmet.ProtuStrankaListNazivFormatedOIB>
    <izvorni_sadrzaj>
      <item>D &amp; S GIPS ENGINEERING d.o.o. za trgovinu i usluge, OIB 97648189825</item>
    </izvorni_sadrzaj>
    <derivirana_varijabla naziv="DomainObject.Predmet.ProtuStrankaListNazivFormatedOIB_1">
      <item>D &amp; S GIPS ENGINEERING d.o.o. za trgovinu i usluge, OIB 97648189825</item>
    </derivirana_varijabla>
  </DomainObject.Predmet.ProtuStrankaListNazivFormatedOIB>
  <DomainObject.Predmet.OstaliListFormated>
    <izvorni_sadrzaj>
      <item>Županijsko državno odvjetništvo u Vukovaru punomoćnik sudionika u postupku RH MF PU PU POREZNO MJESTO VUKOVAR</item>
    </izvorni_sadrzaj>
    <derivirana_varijabla naziv="DomainObject.Predmet.OstaliListFormated_1">
      <item>Županijsko državno odvjetništvo u Vukovaru punomoćnik sudionika u postupku RH MF PU PU POREZNO MJESTO VUKOVAR</item>
    </derivirana_varijabla>
  </DomainObject.Predmet.OstaliListFormated>
  <DomainObject.Predmet.OstaliListFormatedOIB>
    <izvorni_sadrzaj>
      <item>Županijsko državno odvjetništvo u Vukovaru, OIB 81618487055 punomoćnik sudionika u postupku RH MF PU PU POREZNO MJESTO VUKOVAR</item>
    </izvorni_sadrzaj>
    <derivirana_varijabla naziv="DomainObject.Predmet.OstaliListFormatedOIB_1">
      <item>Županijsko državno odvjetništvo u Vukovaru, OIB 81618487055 punomoćnik sudionika u postupku RH MF PU PU POREZNO MJESTO VUKOVAR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PU PU POREZNO MJESTO VUKOVAR</item>
    </izvorni_sadrzaj>
    <derivirana_varijabla naziv="DomainObject.Predmet.OstaliListFormatedWithAdress_1">
      <item>Županijsko državno odvjetništvo u Vukovaru, Ulica Andrije Hebranga 2, 32000 Vukovar punomoćnik sudionika u postupku RH MF PU PU POREZNO MJESTO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PU PU POREZNO MJESTO VUKOVAR</item>
    </izvorni_sadrzaj>
    <derivirana_varijabla naziv="DomainObject.Predmet.OstaliListFormatedWithAdressOIB_1">
      <item>Županijsko državno odvjetništvo u Vukovaru, OIB 81618487055, Ulica Andrije Hebranga 2, 32000 Vukovar punomoćnik sudionika u postupku RH MF PU PU POREZNO MJESTO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PU POREZNO MJESTO VUKOVAR</izvorni_sadrzaj>
    <derivirana_varijabla naziv="DomainObject.Predmet.StrankaIDrugi_1">RH MF PU PU POREZNO MJESTO VUKOVAR</derivirana_varijabla>
  </DomainObject.Predmet.StrankaIDrugi>
  <DomainObject.Predmet.ProtustrankaIDrugi>
    <izvorni_sadrzaj>D &amp; S GIPS ENGINEERING d.o.o. za trgovinu i usluge</izvorni_sadrzaj>
    <derivirana_varijabla naziv="DomainObject.Predmet.ProtustrankaIDrugi_1">D &amp; S GIPS ENGINEERING d.o.o. za trgovinu i usluge</derivirana_varijabla>
  </DomainObject.Predmet.ProtustrankaIDrugi>
  <DomainObject.Predmet.StrankaIDrugiAdressOIB>
    <izvorni_sadrzaj>RH MF PU PU POREZNO MJESTO VUKOVAR, OIB 18683136487</izvorni_sadrzaj>
    <derivirana_varijabla naziv="DomainObject.Predmet.StrankaIDrugiAdressOIB_1">RH MF PU PU POREZNO MJESTO VUKOVAR, OIB 18683136487</derivirana_varijabla>
  </DomainObject.Predmet.StrankaIDrugiAdressOIB>
  <DomainObject.Predmet.ProtustrankaIDrugiAdressOIB>
    <izvorni_sadrzaj>D &amp; S GIPS ENGINEERING d.o.o. za trgovinu i usluge, OIB 97648189825, Dragutina Renarića 11, 32000 Vukovar</izvorni_sadrzaj>
    <derivirana_varijabla naziv="DomainObject.Predmet.ProtustrankaIDrugiAdressOIB_1">D &amp; S GIPS ENGINEERING d.o.o. za trgovinu i usluge, OIB 97648189825, Dragutina Renarića 11,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&amp; S GIPS ENGINEERING d.o.o. za trgovinu i usluge</item>
      <item>RH MF PU PU POREZNO MJESTO VUKOVAR</item>
      <item>Županijsko državno odvjetništvo u Vukovaru</item>
    </izvorni_sadrzaj>
    <derivirana_varijabla naziv="DomainObject.Predmet.SudioniciListNaziv_1">
      <item>D &amp; S GIPS ENGINEERING d.o.o. za trgovinu i usluge</item>
      <item>RH MF PU PU POREZNO MJESTO VUKOVAR</item>
      <item>Županijsko državno odvjetništvo u Vukovaru</item>
    </derivirana_varijabla>
  </DomainObject.Predmet.SudioniciListNaziv>
  <DomainObject.Predmet.SudioniciListAdressOIB>
    <izvorni_sadrzaj>
      <item>D &amp; S GIPS ENGINEERING d.o.o. za trgovinu i usluge, OIB 97648189825, Dragutina Renarića 11,32000 Vukovar</item>
      <item>RH MF PU PU POREZNO MJESTO VUKOVAR, OIB 18683136487</item>
      <item>Županijsko državno odvjetništvo u Vukovaru, OIB 81618487055, Ulica Andrije Hebranga 2,32000 Vukovar</item>
    </izvorni_sadrzaj>
    <derivirana_varijabla naziv="DomainObject.Predmet.SudioniciListAdressOIB_1">
      <item>D &amp; S GIPS ENGINEERING d.o.o. za trgovinu i usluge, OIB 97648189825, Dragutina Renarića 11,32000 Vukovar</item>
      <item>RH MF PU PU POREZNO MJESTO VUKOVAR,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97648189825</item>
      <item>, OIB 18683136487</item>
      <item>, OIB 81618487055</item>
    </izvorni_sadrzaj>
    <derivirana_varijabla naziv="DomainObject.Predmet.SudioniciListNazivOIB_1">
      <item>, OIB 97648189825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A1123-3B9B-4A30-897D-DFFDCDC12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1306</properties:Words>
  <properties:Characters>7299</properties:Characters>
  <properties:Lines>173</properties:Lines>
  <properties:Paragraphs>40</properties:Paragraphs>
  <properties:TotalTime>1026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2018-05-08T10:53:00Z</dcterms:modified>
  <cp:revision>699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(1609-17 MIRSAD DEMIROVIĆ.docx)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