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5a5a" w14:paraId="24b5a5a" w:rsidRDefault="00830A91" w:rsidP="004F0340" w:rsidR="0046606F">
      <w:pPr>
        <w15:collapsed w:val="false"/>
        <w:rPr>
          <w:lang w:val="pl-PL"/>
        </w:rPr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 xml:space="preserve">Zagreb, </w:t>
      </w:r>
      <w:proofErr w:type="spellStart"/>
      <w:r w:rsidRPr="00514469">
        <w:t>Amruševa</w:t>
      </w:r>
      <w:proofErr w:type="spellEnd"/>
      <w:r w:rsidRPr="00514469">
        <w:t xml:space="preserve">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  <w:t>7 St-</w:t>
      </w:r>
      <w:r w:rsidR="00D649A3">
        <w:rPr>
          <w:lang w:val="pl-PL"/>
        </w:rPr>
        <w:t>17</w:t>
      </w:r>
      <w:r w:rsidR="0010488C">
        <w:rPr>
          <w:lang w:val="pl-PL"/>
        </w:rPr>
        <w:t>/11-</w:t>
      </w:r>
      <w:r w:rsidR="00E530D0">
        <w:rPr>
          <w:lang w:val="pl-PL"/>
        </w:rPr>
        <w:t>179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7D0145" w:rsidP="004F0340" w:rsidR="001B4324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4F0340" w:rsidP="004F0340" w:rsidR="004F0340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034DDE" w:rsidR="00034DDE">
      <w:pPr>
        <w:jc w:val="both"/>
      </w:pPr>
      <w:r w:rsidRPr="00514469">
        <w:rPr>
          <w:lang w:val="pt-BR"/>
        </w:rPr>
        <w:tab/>
      </w:r>
      <w:r w:rsidR="00034DDE" w:rsidRPr="002D655D">
        <w:t xml:space="preserve">TRGOVAČKI SUD U ZAGREBU po sucu pojedincu Vesni Malenica kao stečajnom sucu u stečajnom postupku </w:t>
      </w:r>
      <w:r w:rsidR="002F6A15" w:rsidRPr="00C601F4">
        <w:rPr>
          <w:lang w:val="pl-PL"/>
        </w:rPr>
        <w:t xml:space="preserve">nad </w:t>
      </w:r>
      <w:r w:rsidR="002F6A15">
        <w:rPr>
          <w:lang w:val="pl-PL"/>
        </w:rPr>
        <w:t>imovinom dužnika pojedinca</w:t>
      </w:r>
      <w:r w:rsidR="002F6A15" w:rsidRPr="00C601F4">
        <w:rPr>
          <w:lang w:val="pl-PL"/>
        </w:rPr>
        <w:t xml:space="preserve"> </w:t>
      </w:r>
      <w:r w:rsidR="002F6A15">
        <w:t>STANKO</w:t>
      </w:r>
      <w:r w:rsidR="002F6A15" w:rsidRPr="00C601F4">
        <w:t xml:space="preserve"> </w:t>
      </w:r>
      <w:proofErr w:type="spellStart"/>
      <w:r w:rsidR="002F6A15" w:rsidRPr="00C601F4">
        <w:t>DRAGIĆ</w:t>
      </w:r>
      <w:proofErr w:type="spellEnd"/>
      <w:r w:rsidR="002F6A15" w:rsidRPr="00C601F4">
        <w:t xml:space="preserve"> vl</w:t>
      </w:r>
      <w:r w:rsidR="002F6A15">
        <w:t>asnik</w:t>
      </w:r>
      <w:r w:rsidR="002F6A15" w:rsidRPr="00C601F4">
        <w:t xml:space="preserve"> Trgovačk</w:t>
      </w:r>
      <w:r w:rsidR="002F6A15">
        <w:t>og obrta „</w:t>
      </w:r>
      <w:proofErr w:type="spellStart"/>
      <w:r w:rsidR="002F6A15">
        <w:t>DRAGIĆ</w:t>
      </w:r>
      <w:proofErr w:type="spellEnd"/>
      <w:r w:rsidR="002F6A15">
        <w:t xml:space="preserve">“  u stečaju, Karlovac </w:t>
      </w:r>
      <w:r w:rsidR="002F6A15" w:rsidRPr="00C601F4">
        <w:t xml:space="preserve">, Kralja Tomislava </w:t>
      </w:r>
      <w:proofErr w:type="spellStart"/>
      <w:r w:rsidR="002F6A15" w:rsidRPr="00C601F4">
        <w:t>13</w:t>
      </w:r>
      <w:proofErr w:type="spellEnd"/>
      <w:r w:rsidR="002F6A15" w:rsidRPr="00C601F4">
        <w:t xml:space="preserve">, </w:t>
      </w:r>
      <w:proofErr w:type="spellStart"/>
      <w:r w:rsidR="002F6A15" w:rsidRPr="00C601F4">
        <w:t>OIB</w:t>
      </w:r>
      <w:proofErr w:type="spellEnd"/>
      <w:r w:rsidR="002F6A15" w:rsidRPr="00C601F4">
        <w:t xml:space="preserve">: </w:t>
      </w:r>
      <w:proofErr w:type="spellStart"/>
      <w:r w:rsidR="002F6A15" w:rsidRPr="00C601F4">
        <w:t>28793790972</w:t>
      </w:r>
      <w:proofErr w:type="spellEnd"/>
      <w:r w:rsidR="005B6F36">
        <w:t xml:space="preserve">, </w:t>
      </w:r>
      <w:r w:rsidR="007D0145">
        <w:t>9. svibnja</w:t>
      </w:r>
      <w:r w:rsidR="007406D4">
        <w:t xml:space="preserve"> </w:t>
      </w:r>
      <w:proofErr w:type="spellStart"/>
      <w:r w:rsidR="007406D4">
        <w:t>2017</w:t>
      </w:r>
      <w:proofErr w:type="spellEnd"/>
      <w:r w:rsidR="007406D4">
        <w:t>.</w:t>
      </w:r>
      <w:r w:rsidR="00034DDE" w:rsidRPr="002D655D">
        <w:t xml:space="preserve"> </w:t>
      </w:r>
    </w:p>
    <w:p w:rsidRDefault="00CD38D9" w:rsidP="00034DDE" w:rsidR="00CD38D9">
      <w:pPr>
        <w:jc w:val="both"/>
      </w:pPr>
    </w:p>
    <w:p w:rsidRDefault="00B23738" w:rsidP="00034DDE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7D0145" w:rsidR="007A46A5" w:rsidRPr="00514469">
      <w:pPr>
        <w:jc w:val="both"/>
      </w:pPr>
      <w:r w:rsidRPr="00514469">
        <w:tab/>
      </w:r>
      <w:r w:rsidR="007D0145">
        <w:t>1. Ispravlja se rješenje ovog suda broj St-</w:t>
      </w:r>
      <w:proofErr w:type="spellStart"/>
      <w:r w:rsidR="007D0145">
        <w:t>17</w:t>
      </w:r>
      <w:proofErr w:type="spellEnd"/>
      <w:r w:rsidR="007D0145">
        <w:t>/</w:t>
      </w:r>
      <w:proofErr w:type="spellStart"/>
      <w:r w:rsidR="007D0145">
        <w:t>11</w:t>
      </w:r>
      <w:proofErr w:type="spellEnd"/>
      <w:r w:rsidR="007D0145">
        <w:t>-</w:t>
      </w:r>
      <w:proofErr w:type="spellStart"/>
      <w:r w:rsidR="007D0145">
        <w:t>178</w:t>
      </w:r>
      <w:proofErr w:type="spellEnd"/>
      <w:r w:rsidR="007D0145">
        <w:t xml:space="preserve"> od 7. travnja </w:t>
      </w:r>
      <w:proofErr w:type="spellStart"/>
      <w:r w:rsidR="007D0145">
        <w:t>2017</w:t>
      </w:r>
      <w:proofErr w:type="spellEnd"/>
      <w:r w:rsidR="007D0145">
        <w:t>. u točki 3. izreke rješenja, tako da ista ispravno glasi:</w:t>
      </w:r>
    </w:p>
    <w:p w:rsidRDefault="007D0145" w:rsidP="0075625B" w:rsidR="00D00EE1">
      <w:pPr>
        <w:ind w:firstLine="720" w:right="-2"/>
        <w:jc w:val="both"/>
      </w:pPr>
      <w:r>
        <w:t>"</w:t>
      </w:r>
      <w:r w:rsidR="00D00EE1" w:rsidRPr="00514469">
        <w:t xml:space="preserve">3. </w:t>
      </w:r>
      <w:r w:rsidR="0075625B" w:rsidRPr="00514469">
        <w:t xml:space="preserve">Rješenje će se nakon pravomoćnosti dostaviti </w:t>
      </w:r>
      <w:r>
        <w:t>obrtnom</w:t>
      </w:r>
      <w:r w:rsidR="0075625B" w:rsidRPr="00514469">
        <w:t xml:space="preserve"> registru r</w:t>
      </w:r>
      <w:r>
        <w:t>adi brisanja  stečajnog dužnika."</w:t>
      </w:r>
    </w:p>
    <w:p w:rsidRDefault="007D0145" w:rsidP="0075625B" w:rsidR="007D0145" w:rsidRPr="00514469">
      <w:pPr>
        <w:ind w:firstLine="720" w:right="-2"/>
        <w:jc w:val="both"/>
      </w:pPr>
      <w:r>
        <w:t xml:space="preserve">2. U ostalom dijelu </w:t>
      </w:r>
      <w:r w:rsidR="00340DFF">
        <w:t>rješenje ostaje nep</w:t>
      </w:r>
      <w:r>
        <w:t>r</w:t>
      </w:r>
      <w:r w:rsidR="00340DFF">
        <w:t>o</w:t>
      </w:r>
      <w:r>
        <w:t xml:space="preserve">mijenjeno. 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D0145" w:rsidP="007D0145" w:rsidR="007D0145" w:rsidRPr="00710065">
      <w:pPr>
        <w:ind w:firstLine="708"/>
        <w:jc w:val="both"/>
      </w:pPr>
      <w:r w:rsidRPr="00710065">
        <w:t xml:space="preserve">Uslijed greške u pisanju </w:t>
      </w:r>
      <w:r w:rsidR="00F13CEC">
        <w:t>u točki 3. izreke rješenja broj St-</w:t>
      </w:r>
      <w:proofErr w:type="spellStart"/>
      <w:r w:rsidR="00F13CEC">
        <w:t>17</w:t>
      </w:r>
      <w:proofErr w:type="spellEnd"/>
      <w:r w:rsidR="00F13CEC">
        <w:t>/</w:t>
      </w:r>
      <w:proofErr w:type="spellStart"/>
      <w:r w:rsidR="00F13CEC">
        <w:t>11</w:t>
      </w:r>
      <w:proofErr w:type="spellEnd"/>
      <w:r w:rsidR="00F13CEC">
        <w:t>-</w:t>
      </w:r>
      <w:proofErr w:type="spellStart"/>
      <w:r w:rsidR="00F13CEC">
        <w:t>178</w:t>
      </w:r>
      <w:proofErr w:type="spellEnd"/>
      <w:r w:rsidR="00F13CEC">
        <w:t xml:space="preserve"> od 7. travnja </w:t>
      </w:r>
      <w:proofErr w:type="spellStart"/>
      <w:r w:rsidR="00F13CEC">
        <w:t>2017</w:t>
      </w:r>
      <w:proofErr w:type="spellEnd"/>
      <w:r w:rsidR="00F13CEC">
        <w:t xml:space="preserve">., </w:t>
      </w:r>
      <w:r w:rsidRPr="00710065">
        <w:t xml:space="preserve">pogrešno je navedeno da će </w:t>
      </w:r>
      <w:r w:rsidR="00F13CEC">
        <w:t xml:space="preserve">rješenje nakon pravomoćnosti dostaviti sudskom registru radi brisanja stečajnog dužnika, iako ispravno treba stajati </w:t>
      </w:r>
      <w:r w:rsidR="00944663">
        <w:t xml:space="preserve">da će se rješenje nakon pravomoćnosti dostaviti </w:t>
      </w:r>
      <w:r w:rsidR="00F13CEC">
        <w:t>obrtnom registru.</w:t>
      </w:r>
    </w:p>
    <w:p w:rsidRDefault="007D0145" w:rsidP="007D0145" w:rsidR="007D0145" w:rsidRPr="00710065">
      <w:pPr>
        <w:ind w:firstLine="708"/>
        <w:jc w:val="both"/>
      </w:pPr>
      <w:r w:rsidRPr="00710065">
        <w:t xml:space="preserve">Čim je greška uočena, valjalo je istu ispraviti temeljem odredbe čl. </w:t>
      </w:r>
      <w:proofErr w:type="spellStart"/>
      <w:r w:rsidRPr="00710065">
        <w:t>342</w:t>
      </w:r>
      <w:proofErr w:type="spellEnd"/>
      <w:r w:rsidRPr="00710065">
        <w:t xml:space="preserve"> Zakona o parničnom postupku</w:t>
      </w:r>
      <w:r>
        <w:t xml:space="preserve"> u svezi s čl. 6 Stečajnog zakona i </w:t>
      </w:r>
      <w:r w:rsidRPr="00710065">
        <w:t>riješiti kao u izreci rješenja.</w:t>
      </w:r>
    </w:p>
    <w:p w:rsidRDefault="004E3A48" w:rsidP="00944663" w:rsidR="004E3A48" w:rsidRPr="00514469">
      <w:pPr>
        <w:jc w:val="center"/>
      </w:pPr>
      <w:r w:rsidRPr="00514469">
        <w:t xml:space="preserve">Zagreb, </w:t>
      </w:r>
      <w:r w:rsidR="00944663">
        <w:t>9. svibanj</w:t>
      </w:r>
      <w:r w:rsidR="00901B60">
        <w:t xml:space="preserve"> </w:t>
      </w:r>
      <w:proofErr w:type="spellStart"/>
      <w:r w:rsidR="00901B60">
        <w:t>2017</w:t>
      </w:r>
      <w:proofErr w:type="spellEnd"/>
      <w:r w:rsidR="00901B60">
        <w:t>.</w:t>
      </w: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Vesna Malenica</w:t>
      </w:r>
      <w:r w:rsidR="00AD0E32">
        <w:rPr>
          <w:rFonts w:hAnsi="Times New Roman" w:ascii="Times New Roman"/>
          <w:sz w:val="24"/>
          <w:szCs w:val="24"/>
        </w:rPr>
        <w:t xml:space="preserve"> v. r. </w:t>
      </w:r>
    </w:p>
    <w:p w:rsidRDefault="004E3A48" w:rsidP="004E3A48" w:rsidR="004E3A48" w:rsidRPr="00FC1549">
      <w:r w:rsidRPr="00FC1549">
        <w:t xml:space="preserve">POUKA O PRAVNOM LIJEKU: </w:t>
      </w:r>
    </w:p>
    <w:p w:rsidRDefault="004E3A48" w:rsidP="004E3A48" w:rsidR="004E3A48" w:rsidRPr="00514469">
      <w:pPr>
        <w:jc w:val="both"/>
      </w:pPr>
      <w:r w:rsidRPr="00514469">
        <w:tab/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AD0E32" w:rsidP="00AB7A2F" w:rsidR="00AD0E32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AD0E32" w:rsidP="00995CE9" w:rsidR="00AD0E32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DC75B2" w:rsidP="004E3A48" w:rsidR="00DC75B2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177" w:rsidR="00B15177">
      <w:r>
        <w:separator/>
      </w:r>
    </w:p>
  </w:endnote>
  <w:endnote w:id="0" w:type="continuationSeparator">
    <w:p w:rsidRDefault="00B15177" w:rsidR="00B15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177" w:rsidR="00B15177">
      <w:r>
        <w:separator/>
      </w:r>
    </w:p>
  </w:footnote>
  <w:footnote w:id="0" w:type="continuationSeparator">
    <w:p w:rsidRDefault="00B15177" w:rsidR="00B15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8F5CA1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01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>
    <w:pPr>
      <w:ind w:right="360"/>
      <w:jc w:val="both"/>
      <w:rPr>
        <w:rFonts w:hAnsi="Verdana" w:ascii="Verdana"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61A8B">
      <w:rPr>
        <w:rFonts w:hAnsi="Verdana" w:ascii="Verdana"/>
        <w:sz w:val="20"/>
        <w:szCs w:val="20"/>
      </w:rPr>
      <w:t>7 St-</w:t>
    </w:r>
    <w:proofErr w:type="spellStart"/>
    <w:r w:rsidR="00830A91">
      <w:rPr>
        <w:rFonts w:hAnsi="Verdana" w:ascii="Verdana"/>
        <w:sz w:val="20"/>
        <w:szCs w:val="20"/>
      </w:rPr>
      <w:t>17</w:t>
    </w:r>
    <w:proofErr w:type="spellEnd"/>
    <w:r w:rsidR="00830A91">
      <w:rPr>
        <w:rFonts w:hAnsi="Verdana" w:ascii="Verdana"/>
        <w:sz w:val="20"/>
        <w:szCs w:val="20"/>
      </w:rPr>
      <w:t>/</w:t>
    </w:r>
    <w:proofErr w:type="spellStart"/>
    <w:r w:rsidR="00830A91">
      <w:rPr>
        <w:rFonts w:hAnsi="Verdana" w:ascii="Verdana"/>
        <w:sz w:val="20"/>
        <w:szCs w:val="20"/>
      </w:rPr>
      <w:t>11</w:t>
    </w:r>
    <w:proofErr w:type="spellEnd"/>
    <w:r>
      <w:rPr>
        <w:rFonts w:hAnsi="Verdana" w:ascii="Verdana"/>
        <w:sz w:val="20"/>
        <w:szCs w:val="20"/>
      </w:rPr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7987"/>
    <w:rsid w:val="00033F6A"/>
    <w:rsid w:val="00034DDE"/>
    <w:rsid w:val="00094415"/>
    <w:rsid w:val="000C33CD"/>
    <w:rsid w:val="000E3820"/>
    <w:rsid w:val="000E4225"/>
    <w:rsid w:val="000E63BB"/>
    <w:rsid w:val="0010488C"/>
    <w:rsid w:val="001166A7"/>
    <w:rsid w:val="00127BEB"/>
    <w:rsid w:val="0016136C"/>
    <w:rsid w:val="00185AA9"/>
    <w:rsid w:val="0019261F"/>
    <w:rsid w:val="001A3DD5"/>
    <w:rsid w:val="001A4B37"/>
    <w:rsid w:val="001B3809"/>
    <w:rsid w:val="001B4324"/>
    <w:rsid w:val="00213B3C"/>
    <w:rsid w:val="00216106"/>
    <w:rsid w:val="00225357"/>
    <w:rsid w:val="002338B0"/>
    <w:rsid w:val="0026673E"/>
    <w:rsid w:val="002842BB"/>
    <w:rsid w:val="00291B9E"/>
    <w:rsid w:val="002A180D"/>
    <w:rsid w:val="002A19C7"/>
    <w:rsid w:val="002E3EBC"/>
    <w:rsid w:val="002F6A15"/>
    <w:rsid w:val="00340DFF"/>
    <w:rsid w:val="00341301"/>
    <w:rsid w:val="00341385"/>
    <w:rsid w:val="00341707"/>
    <w:rsid w:val="003870E1"/>
    <w:rsid w:val="003B6F17"/>
    <w:rsid w:val="00447000"/>
    <w:rsid w:val="00451ECF"/>
    <w:rsid w:val="00454FC7"/>
    <w:rsid w:val="00461DB8"/>
    <w:rsid w:val="0046606F"/>
    <w:rsid w:val="00470576"/>
    <w:rsid w:val="004839D1"/>
    <w:rsid w:val="004A6C13"/>
    <w:rsid w:val="004D05B8"/>
    <w:rsid w:val="004E3A48"/>
    <w:rsid w:val="004E548F"/>
    <w:rsid w:val="004E6843"/>
    <w:rsid w:val="004F0340"/>
    <w:rsid w:val="00500513"/>
    <w:rsid w:val="005075A9"/>
    <w:rsid w:val="0051422E"/>
    <w:rsid w:val="00514469"/>
    <w:rsid w:val="005170DF"/>
    <w:rsid w:val="00555E77"/>
    <w:rsid w:val="00566E92"/>
    <w:rsid w:val="005948C5"/>
    <w:rsid w:val="005A5B45"/>
    <w:rsid w:val="005B6F36"/>
    <w:rsid w:val="005F7CF9"/>
    <w:rsid w:val="00621BFC"/>
    <w:rsid w:val="0064012B"/>
    <w:rsid w:val="00665DE7"/>
    <w:rsid w:val="00693C1D"/>
    <w:rsid w:val="00694B0D"/>
    <w:rsid w:val="006B4941"/>
    <w:rsid w:val="006C2C97"/>
    <w:rsid w:val="006D17BB"/>
    <w:rsid w:val="006E1126"/>
    <w:rsid w:val="0072250C"/>
    <w:rsid w:val="00722FE3"/>
    <w:rsid w:val="00730673"/>
    <w:rsid w:val="0073083E"/>
    <w:rsid w:val="0073370C"/>
    <w:rsid w:val="007406D4"/>
    <w:rsid w:val="00746C43"/>
    <w:rsid w:val="00747CB7"/>
    <w:rsid w:val="0075625B"/>
    <w:rsid w:val="00756EE7"/>
    <w:rsid w:val="00781072"/>
    <w:rsid w:val="00794D71"/>
    <w:rsid w:val="007A46A5"/>
    <w:rsid w:val="007D0145"/>
    <w:rsid w:val="007D7E8B"/>
    <w:rsid w:val="007E4B35"/>
    <w:rsid w:val="008051C8"/>
    <w:rsid w:val="00810AAD"/>
    <w:rsid w:val="0081219B"/>
    <w:rsid w:val="00817F5A"/>
    <w:rsid w:val="00830A91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1B60"/>
    <w:rsid w:val="00902C51"/>
    <w:rsid w:val="00944663"/>
    <w:rsid w:val="00961A8B"/>
    <w:rsid w:val="00982A61"/>
    <w:rsid w:val="00985F29"/>
    <w:rsid w:val="009935F1"/>
    <w:rsid w:val="009A4F20"/>
    <w:rsid w:val="009B7AB0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511D0"/>
    <w:rsid w:val="00A55036"/>
    <w:rsid w:val="00AB07DD"/>
    <w:rsid w:val="00AD0E32"/>
    <w:rsid w:val="00AF4B40"/>
    <w:rsid w:val="00B01D71"/>
    <w:rsid w:val="00B0615F"/>
    <w:rsid w:val="00B11912"/>
    <w:rsid w:val="00B12746"/>
    <w:rsid w:val="00B15177"/>
    <w:rsid w:val="00B23738"/>
    <w:rsid w:val="00B2723F"/>
    <w:rsid w:val="00B3330C"/>
    <w:rsid w:val="00B34B0A"/>
    <w:rsid w:val="00B44C64"/>
    <w:rsid w:val="00B469E5"/>
    <w:rsid w:val="00B53AD6"/>
    <w:rsid w:val="00B74EC1"/>
    <w:rsid w:val="00B94FA3"/>
    <w:rsid w:val="00BC5BCC"/>
    <w:rsid w:val="00BE4B24"/>
    <w:rsid w:val="00BF568F"/>
    <w:rsid w:val="00BF7B9C"/>
    <w:rsid w:val="00C176F2"/>
    <w:rsid w:val="00C31C5A"/>
    <w:rsid w:val="00C33A1D"/>
    <w:rsid w:val="00C33C57"/>
    <w:rsid w:val="00C42149"/>
    <w:rsid w:val="00C76647"/>
    <w:rsid w:val="00C87635"/>
    <w:rsid w:val="00C91C62"/>
    <w:rsid w:val="00C93FA8"/>
    <w:rsid w:val="00CD38D9"/>
    <w:rsid w:val="00D00EE1"/>
    <w:rsid w:val="00D10A4B"/>
    <w:rsid w:val="00D34B7C"/>
    <w:rsid w:val="00D35730"/>
    <w:rsid w:val="00D51637"/>
    <w:rsid w:val="00D527BC"/>
    <w:rsid w:val="00D55D88"/>
    <w:rsid w:val="00D649A3"/>
    <w:rsid w:val="00D9035A"/>
    <w:rsid w:val="00DA3B30"/>
    <w:rsid w:val="00DC5C9A"/>
    <w:rsid w:val="00DC6D5F"/>
    <w:rsid w:val="00DC75B2"/>
    <w:rsid w:val="00DD4B57"/>
    <w:rsid w:val="00DE4612"/>
    <w:rsid w:val="00DE7A1B"/>
    <w:rsid w:val="00E436F5"/>
    <w:rsid w:val="00E44012"/>
    <w:rsid w:val="00E460F8"/>
    <w:rsid w:val="00E530D0"/>
    <w:rsid w:val="00E55A60"/>
    <w:rsid w:val="00E63CC2"/>
    <w:rsid w:val="00E66CEE"/>
    <w:rsid w:val="00E71D69"/>
    <w:rsid w:val="00E729A9"/>
    <w:rsid w:val="00EA4FA1"/>
    <w:rsid w:val="00EA61CB"/>
    <w:rsid w:val="00EB7742"/>
    <w:rsid w:val="00EC596B"/>
    <w:rsid w:val="00F13CEC"/>
    <w:rsid w:val="00F179DC"/>
    <w:rsid w:val="00F2372C"/>
    <w:rsid w:val="00F2586D"/>
    <w:rsid w:val="00F4599D"/>
    <w:rsid w:val="00F45D45"/>
    <w:rsid w:val="00F72CB3"/>
    <w:rsid w:val="00F83BD7"/>
    <w:rsid w:val="00FA4F2F"/>
    <w:rsid w:val="00FB6254"/>
    <w:rsid w:val="00FC1549"/>
    <w:rsid w:val="00FD6C71"/>
    <w:rsid w:val="00FE20AB"/>
    <w:rsid w:val="00FE777D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Bezproreda" w:type="paragraph">
    <w:name w:val="No Spacing"/>
    <w:uiPriority w:val="1"/>
    <w:qFormat/>
    <w:rsid w:val="001166A7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30A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0A9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0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E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E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E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E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Bezproreda" w:type="paragraph">
    <w:name w:val="No Spacing"/>
    <w:uiPriority w:val="1"/>
    <w:qFormat/>
    <w:rsid w:val="001166A7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30A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0A9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0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E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E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E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E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obustavi i zaključenju</izvorni_sadrzaj>
    <derivirana_varijabla naziv="DomainObject.Primjedba_1">o obustavi i zaključenju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SVESKA</izvorni_sadrzaj>
    <derivirana_varijabla naziv="DomainObject.Predmet.PrimjedbaSuca_1">IV SVESKA</derivirana_varijabla>
  </DomainObject.Predmet.PrimjedbaSuca>
  <DomainObject.Predmet.ProtustrankaFormated>
    <izvorni_sadrzaj>  STANKO DRAGIĆ</izvorni_sadrzaj>
    <derivirana_varijabla naziv="DomainObject.Predmet.ProtustrankaFormated_1">  STANKO DRAGIĆ</derivirana_varijabla>
  </DomainObject.Predmet.ProtustrankaFormated>
  <DomainObject.Predmet.ProtustrankaFormatedOIB>
    <izvorni_sadrzaj>  STANKO DRAGIĆ, OIB 28793790972</izvorni_sadrzaj>
    <derivirana_varijabla naziv="DomainObject.Predmet.ProtustrankaFormatedOIB_1">  STANKO DRAGIĆ, OIB 28793790972</derivirana_varijabla>
  </DomainObject.Predmet.ProtustrankaFormatedOIB>
  <DomainObject.Predmet.ProtustrankaFormatedWithAdress>
    <izvorni_sadrzaj> STANKO DRAGIĆ, Kralja Tomislava 13, 47 000 Karlovac</izvorni_sadrzaj>
    <derivirana_varijabla naziv="DomainObject.Predmet.ProtustrankaFormatedWithAdress_1"> STANKO DRAGIĆ, Kralja Tomislava 13, 47 000 Karlovac</derivirana_varijabla>
  </DomainObject.Predmet.ProtustrankaFormatedWithAdress>
  <DomainObject.Predmet.ProtustrankaFormatedWithAdressOIB>
    <izvorni_sadrzaj> STANKO DRAGIĆ, OIB 28793790972, Kralja Tomislava 13, 47 000 Karlovac</izvorni_sadrzaj>
    <derivirana_varijabla naziv="DomainObject.Predmet.ProtustrankaFormatedWithAdressOIB_1"> STANKO DRAGIĆ, OIB 28793790972, Kralja Tomislava 13, 47 000 Karlovac</derivirana_varijabla>
  </DomainObject.Predmet.ProtustrankaFormatedWithAdressOIB>
  <DomainObject.Predmet.ProtustrankaWithAdress>
    <izvorni_sadrzaj>STANKO DRAGIĆ Kralja Tomislava 13, 47 000 Karlovac</izvorni_sadrzaj>
    <derivirana_varijabla naziv="DomainObject.Predmet.ProtustrankaWithAdress_1">STANKO DRAGIĆ Kralja Tomislava 13, 47 000 Karlovac</derivirana_varijabla>
  </DomainObject.Predmet.ProtustrankaWithAdress>
  <DomainObject.Predmet.ProtustrankaWithAdressOIB>
    <izvorni_sadrzaj>STANKO DRAGIĆ, OIB 28793790972, Kralja Tomislava 13, 47 000 Karlovac</izvorni_sadrzaj>
    <derivirana_varijabla naziv="DomainObject.Predmet.ProtustrankaWithAdressOIB_1">STANKO DRAGIĆ, OIB 28793790972, Kralja Tomislava 13, 47 000 Karlovac</derivirana_varijabla>
  </DomainObject.Predmet.ProtustrankaWithAdressOIB>
  <DomainObject.Predmet.ProtustrankaNazivFormated>
    <izvorni_sadrzaj>STANKO DRAGIĆ</izvorni_sadrzaj>
    <derivirana_varijabla naziv="DomainObject.Predmet.ProtustrankaNazivFormated_1">STANKO DRAGIĆ</derivirana_varijabla>
  </DomainObject.Predmet.ProtustrankaNazivFormated>
  <DomainObject.Predmet.ProtustrankaNazivFormatedOIB>
    <izvorni_sadrzaj>STANKO DRAGIĆ, OIB 28793790972</izvorni_sadrzaj>
    <derivirana_varijabla naziv="DomainObject.Predmet.ProtustrankaNazivFormatedOIB_1">STANKO DRAGIĆ, OIB 28793790972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ORTIS COMMERCE d.o.o.; OSTALI VJEROVNICI; DOM-PLAN d.o.o. za projektiranje građenje i nadzor; Danijela Milić</izvorni_sadrzaj>
    <derivirana_varijabla naziv="DomainObject.Predmet.StrankaFormated_1">  ORTIS COMMERCE d.o.o.; OSTALI VJEROVNICI; DOM-PLAN d.o.o. za projektiranje građenje i nadzor; Danijela Milić</derivirana_varijabla>
  </DomainObject.Predmet.StrankaFormated>
  <DomainObject.Predmet.StrankaFormatedOIB>
    <izvorni_sadrzaj>  ORTIS COMMERCE d.o.o., OIB 27408374267; OSTALI VJEROVNICI; DOM-PLAN d.o.o. za projektiranje građenje i nadzor, OIB 31593770711; Danijela Milić, OIB 33483465987</izvorni_sadrzaj>
    <derivirana_varijabla naziv="DomainObject.Predmet.StrankaFormatedOIB_1">  ORTIS COMMERCE d.o.o., OIB 27408374267; OSTALI VJEROVNICI; DOM-PLAN d.o.o. za projektiranje građenje i nadzor, OIB 31593770711; Danijela Milić, OIB 33483465987</derivirana_varijabla>
  </DomainObject.Predmet.StrankaFormatedOIB>
  <DomainObject.Predmet.StrankaFormatedWithAdress>
    <izvorni_sadrzaj> ORTIS COMMERCE d.o.o., Kikovica bb, 51 219 Čavle; OSTALI VJEROVNICI; DOM-PLAN d.o.o. za projektiranje građenje i nadzor, Laščinska 66, Zagreb; Danijela Milić, ŠESTINSKA CESTA 19A, 10000 Zagreb</izvorni_sadrzaj>
    <derivirana_varijabla naziv="DomainObject.Predmet.StrankaFormatedWithAdress_1"> ORTIS COMMERCE d.o.o., Kikovica bb, 51 219 Čavle; OSTALI VJEROVNICI; DOM-PLAN d.o.o. za projektiranje građenje i nadzor, Laščinska 66, Zagreb; Danijela Milić, ŠESTINSKA CESTA 19A, 10000 Zagreb</derivirana_varijabla>
  </DomainObject.Predmet.StrankaFormatedWithAdress>
  <DomainObject.Predmet.StrankaFormatedWithAdressOIB>
    <izvorni_sadrzaj> ORTIS COMMERCE d.o.o., OIB 27408374267, Kikovica bb, 51 219 Čavle; OSTALI VJEROVNICI; DOM-PLAN d.o.o. za projektiranje građenje i nadzor, OIB 31593770711, Laščinska 66, Zagreb; Danijela Milić, OIB 33483465987, ŠESTINSKA CESTA 19A, 10000 Zagreb</izvorni_sadrzaj>
    <derivirana_varijabla naziv="DomainObject.Predmet.StrankaFormatedWithAdressOIB_1"> ORTIS COMMERCE d.o.o., OIB 27408374267, Kikovica bb, 51 219 Čavle; OSTALI VJEROVNICI; DOM-PLAN d.o.o. za projektiranje građenje i nadzor, OIB 31593770711, Laščinska 66, Zagreb; Danijela Milić, OIB 33483465987, ŠESTINSKA CESTA 19A, 10000 Zagreb</derivirana_varijabla>
  </DomainObject.Predmet.StrankaFormatedWithAdressOIB>
  <DomainObject.Predmet.StrankaWithAdress>
    <izvorni_sadrzaj>ORTIS COMMERCE d.o.o. Kikovica bb,51 219 Čavle,OSTALI VJEROVNICI ,DOM-PLAN d.o.o. za projektiranje građenje i nadzor Laščinska 66,Zagreb,Danijela Milić ŠESTINSKA CESTA 19A,10000 Zagreb</izvorni_sadrzaj>
    <derivirana_varijabla naziv="DomainObject.Predmet.StrankaWithAdress_1">ORTIS COMMERCE d.o.o. Kikovica bb,51 219 Čavle,OSTALI VJEROVNICI ,DOM-PLAN d.o.o. za projektiranje građenje i nadzor Laščinska 66,Zagreb,Danijela Milić ŠESTINSKA CESTA 19A,10000 Zagreb</derivirana_varijabla>
  </DomainObject.Predmet.StrankaWithAdress>
  <DomainObject.Predmet.StrankaWithAdressOIB>
    <izvorni_sadrzaj>ORTIS COMMERCE d.o.o., OIB 27408374267, Kikovica bb,51 219 Čavle,OSTALI VJEROVNICI,DOM-PLAN d.o.o. za projektiranje građenje i nadzor, OIB 31593770711, Laščinska 66,Zagreb,Danijela Milić, OIB 33483465987, ŠESTINSKA CESTA 19A,10000 Zagreb</izvorni_sadrzaj>
    <derivirana_varijabla naziv="DomainObject.Predmet.StrankaWithAdressOIB_1">ORTIS COMMERCE d.o.o., OIB 27408374267, Kikovica bb,51 219 Čavle,OSTALI VJEROVNICI,DOM-PLAN d.o.o. za projektiranje građenje i nadzor, OIB 31593770711, Laščinska 66,Zagreb,Danijela Milić, OIB 33483465987, ŠESTINSKA CESTA 19A,10000 Zagreb</derivirana_varijabla>
  </DomainObject.Predmet.StrankaWithAdressOIB>
  <DomainObject.Predmet.StrankaNazivFormated>
    <izvorni_sadrzaj>ORTIS COMMERCE d.o.o.,OSTALI VJEROVNICI,DOM-PLAN d.o.o. za projektiranje građenje i nadzor,Danijela Milić</izvorni_sadrzaj>
    <derivirana_varijabla naziv="DomainObject.Predmet.StrankaNazivFormated_1">ORTIS COMMERCE d.o.o.,OSTALI VJEROVNICI,DOM-PLAN d.o.o. za projektiranje građenje i nadzor,Danijela Milić</derivirana_varijabla>
  </DomainObject.Predmet.StrankaNazivFormated>
  <DomainObject.Predmet.StrankaNazivFormatedOIB>
    <izvorni_sadrzaj>ORTIS COMMERCE d.o.o., OIB 27408374267,OSTALI VJEROVNICI,DOM-PLAN d.o.o. za projektiranje građenje i nadzor, OIB 31593770711,Danijela Milić, OIB 33483465987</izvorni_sadrzaj>
    <derivirana_varijabla naziv="DomainObject.Predmet.StrankaNazivFormatedOIB_1">ORTIS COMMERCE d.o.o., OIB 27408374267,OSTALI VJEROVNICI,DOM-PLAN d.o.o. za projektiranje građenje i nadzor, OIB 31593770711,Danijela Milić, OIB 33483465987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ORTIS COMMERCE d.o.o.</item>
      <item>OSTALI VJEROVNICI</item>
      <item>DOM-PLAN d.o.o. za projektiranje građenje i nadzor</item>
      <item>Danijela Milić</item>
    </izvorni_sadrzaj>
    <derivirana_varijabla naziv="DomainObject.Predmet.StrankaListFormated_1">
      <item>ORTIS COMMERCE d.o.o.</item>
      <item>OSTALI VJEROVNICI</item>
      <item>DOM-PLAN d.o.o. za projektiranje građenje i nadzor</item>
      <item>Danijela Milić</item>
    </derivirana_varijabla>
  </DomainObject.Predmet.StrankaListFormated>
  <DomainObject.Predmet.StrankaListFormatedOIB>
    <izvorni_sadrzaj>
      <item>ORTIS COMMERCE d.o.o., OIB 27408374267</item>
      <item>OSTALI VJEROVNICI</item>
      <item>DOM-PLAN d.o.o. za projektiranje građenje i nadzor, OIB 31593770711</item>
      <item>Danijela Milić, OIB 33483465987</item>
    </izvorni_sadrzaj>
    <derivirana_varijabla naziv="DomainObject.Predmet.StrankaListFormatedOIB_1">
      <item>ORTIS COMMERCE d.o.o., OIB 27408374267</item>
      <item>OSTALI VJEROVNICI</item>
      <item>DOM-PLAN d.o.o. za projektiranje građenje i nadzor, OIB 31593770711</item>
      <item>Danijela Milić, OIB 33483465987</item>
    </derivirana_varijabla>
  </DomainObject.Predmet.StrankaListFormatedOIB>
  <DomainObject.Predmet.StrankaListFormatedWithAdress>
    <izvorni_sadrzaj>
      <item>ORTIS COMMERCE d.o.o., Kikovica bb, 51 219 Čavle</item>
      <item>OSTALI VJEROVNICI</item>
      <item>DOM-PLAN d.o.o. za projektiranje građenje i nadzor, Laščinska 66, Zagreb</item>
      <item>Danijela Milić, ŠESTINSKA CESTA 19A, 10000 Zagreb</item>
    </izvorni_sadrzaj>
    <derivirana_varijabla naziv="DomainObject.Predmet.StrankaListFormatedWithAdress_1">
      <item>ORTIS COMMERCE d.o.o., Kikovica bb, 51 219 Čavle</item>
      <item>OSTALI VJEROVNICI</item>
      <item>DOM-PLAN d.o.o. za projektiranje građenje i nadzor, Laščinska 66, Zagreb</item>
      <item>Danijela Milić, ŠESTINSKA CESTA 19A, 10000 Zagreb</item>
    </derivirana_varijabla>
  </DomainObject.Predmet.StrankaListFormatedWithAdress>
  <DomainObject.Predmet.StrankaListFormatedWithAdressOIB>
    <izvorni_sadrzaj>
      <item>ORTIS COMMERCE d.o.o., OIB 27408374267, Kikovica bb, 51 219 Čavle</item>
      <item>OSTALI VJEROVNICI</item>
      <item>DOM-PLAN d.o.o. za projektiranje građenje i nadzor, OIB 31593770711, Laščinska 66, Zagreb</item>
      <item>Danijela Milić, OIB 33483465987, ŠESTINSKA CESTA 19A, 10000 Zagreb</item>
    </izvorni_sadrzaj>
    <derivirana_varijabla naziv="DomainObject.Predmet.StrankaListFormatedWithAdressOIB_1">
      <item>ORTIS COMMERCE d.o.o., OIB 27408374267, Kikovica bb, 51 219 Čavle</item>
      <item>OSTALI VJEROVNICI</item>
      <item>DOM-PLAN d.o.o. za projektiranje građenje i nadzor, OIB 31593770711, Laščinska 66, Zagreb</item>
      <item>Danijela Milić, OIB 33483465987, ŠESTINSKA CESTA 19A, 10000 Zagreb</item>
    </derivirana_varijabla>
  </DomainObject.Predmet.StrankaListFormatedWithAdressOIB>
  <DomainObject.Predmet.StrankaListNazivFormated>
    <izvorni_sadrzaj>
      <item>ORTIS COMMERCE d.o.o.</item>
      <item>OSTALI VJEROVNICI</item>
      <item>DOM-PLAN d.o.o. za projektiranje građenje i nadzor</item>
      <item>Danijela Milić</item>
    </izvorni_sadrzaj>
    <derivirana_varijabla naziv="DomainObject.Predmet.StrankaListNazivFormated_1">
      <item>ORTIS COMMERCE d.o.o.</item>
      <item>OSTALI VJEROVNICI</item>
      <item>DOM-PLAN d.o.o. za projektiranje građenje i nadzor</item>
      <item>Danijela Milić</item>
    </derivirana_varijabla>
  </DomainObject.Predmet.StrankaListNazivFormated>
  <DomainObject.Predmet.StrankaListNazivFormatedOIB>
    <izvorni_sadrzaj>
      <item>ORTIS COMMERCE d.o.o., OIB 27408374267</item>
      <item>OSTALI VJEROVNICI</item>
      <item>DOM-PLAN d.o.o. za projektiranje građenje i nadzor, OIB 31593770711</item>
      <item>Danijela Milić, OIB 33483465987</item>
    </izvorni_sadrzaj>
    <derivirana_varijabla naziv="DomainObject.Predmet.StrankaListNazivFormatedOIB_1">
      <item>ORTIS COMMERCE d.o.o., OIB 27408374267</item>
      <item>OSTALI VJEROVNICI</item>
      <item>DOM-PLAN d.o.o. za projektiranje građenje i nadzor, OIB 31593770711</item>
      <item>Danijela Milić, OIB 33483465987</item>
    </derivirana_varijabla>
  </DomainObject.Predmet.StrankaListNazivFormatedOIB>
  <DomainObject.Predmet.ProtuStrankaListFormated>
    <izvorni_sadrzaj>
      <item>STANKO DRAGIĆ</item>
    </izvorni_sadrzaj>
    <derivirana_varijabla naziv="DomainObject.Predmet.ProtuStrankaListFormated_1">
      <item>STANKO DRAGIĆ</item>
    </derivirana_varijabla>
  </DomainObject.Predmet.ProtuStrankaListFormated>
  <DomainObject.Predmet.ProtuStrankaListFormatedOIB>
    <izvorni_sadrzaj>
      <item>STANKO DRAGIĆ, OIB 28793790972</item>
    </izvorni_sadrzaj>
    <derivirana_varijabla naziv="DomainObject.Predmet.ProtuStrankaListFormatedOIB_1">
      <item>STANKO DRAGIĆ, OIB 28793790972</item>
    </derivirana_varijabla>
  </DomainObject.Predmet.ProtuStrankaListFormatedOIB>
  <DomainObject.Predmet.ProtuStrankaListFormatedWithAdress>
    <izvorni_sadrzaj>
      <item>STANKO DRAGIĆ, Kralja Tomislava 13, 47 000 Karlovac</item>
    </izvorni_sadrzaj>
    <derivirana_varijabla naziv="DomainObject.Predmet.ProtuStrankaListFormatedWithAdress_1">
      <item>STANKO DRAGIĆ, Kralja Tomislava 13, 47 000 Karlovac</item>
    </derivirana_varijabla>
  </DomainObject.Predmet.ProtuStrankaListFormatedWithAdress>
  <DomainObject.Predmet.ProtuStrankaListFormatedWithAdressOIB>
    <izvorni_sadrzaj>
      <item>STANKO DRAGIĆ, OIB 28793790972, Kralja Tomislava 13, 47 000 Karlovac</item>
    </izvorni_sadrzaj>
    <derivirana_varijabla naziv="DomainObject.Predmet.ProtuStrankaListFormatedWithAdressOIB_1">
      <item>STANKO DRAGIĆ, OIB 28793790972, Kralja Tomislava 13, 47 000 Karlovac</item>
    </derivirana_varijabla>
  </DomainObject.Predmet.ProtuStrankaListFormatedWithAdressOIB>
  <DomainObject.Predmet.ProtuStrankaListNazivFormated>
    <izvorni_sadrzaj>
      <item>STANKO DRAGIĆ</item>
    </izvorni_sadrzaj>
    <derivirana_varijabla naziv="DomainObject.Predmet.ProtuStrankaListNazivFormated_1">
      <item>STANKO DRAGIĆ</item>
    </derivirana_varijabla>
  </DomainObject.Predmet.ProtuStrankaListNazivFormated>
  <DomainObject.Predmet.ProtuStrankaListNazivFormatedOIB>
    <izvorni_sadrzaj>
      <item>STANKO DRAGIĆ, OIB 28793790972</item>
    </izvorni_sadrzaj>
    <derivirana_varijabla naziv="DomainObject.Predmet.ProtuStrankaListNazivFormatedOIB_1">
      <item>STANKO DRAGIĆ, OIB 28793790972</item>
    </derivirana_varijabla>
  </DomainObject.Predmet.ProtuStrankaListNazivFormatedOIB>
  <DomainObject.Predmet.OstaliListFormated>
    <izvorni_sadrzaj>
      <item>Jasna Brajdić</item>
      <item>ŽUPANIJSKO DRŽAVNO ODVJETNIŠTVO U KARLOVCU</item>
      <item>GRAĐANSKO ŠREDNO KREDITNA ZADRUGA u likvidaciji</item>
      <item>NARODNE NOVINE</item>
    </izvorni_sadrzaj>
    <derivirana_varijabla naziv="DomainObject.Predmet.OstaliListFormated_1">
      <item>Jasna Brajdić</item>
      <item>ŽUPANIJSKO DRŽAVNO ODVJETNIŠTVO U KARLOVCU</item>
      <item>GRAĐANSKO ŠREDNO KREDITNA ZADRUGA u likvidaciji</item>
      <item>NARODNE NOVINE</item>
    </derivirana_varijabla>
  </DomainObject.Predmet.OstaliListFormated>
  <DomainObject.Predmet.OstaliListFormatedOIB>
    <izvorni_sadrzaj>
      <item>Jasna Brajdić, OIB 02189566674</item>
      <item>ŽUPANIJSKO DRŽAVNO ODVJETNIŠTVO U KARLOVCU, OIB 96351974803</item>
      <item>GRAĐANSKO ŠREDNO KREDITNA ZADRUGA u likvidaciji</item>
      <item>NARODNE NOVINE, OIB 64546066176</item>
    </izvorni_sadrzaj>
    <derivirana_varijabla naziv="DomainObject.Predmet.OstaliListFormatedOIB_1">
      <item>Jasna Brajdić, OIB 02189566674</item>
      <item>ŽUPANIJSKO DRŽAVNO ODVJETNIŠTVO U KARLOVCU, OIB 96351974803</item>
      <item>GRAĐANSKO ŠREDNO KREDITNA ZADRUGA u likvidaciji</item>
      <item>NARODNE NOVINE, OIB 64546066176</item>
    </derivirana_varijabla>
  </DomainObject.Predmet.OstaliListFormatedOIB>
  <DomainObject.Predmet.OstaliListFormatedWithAdress>
    <izvorni_sadrzaj>
      <item>Jasna Brajdić, Donje Mrzlo Polje Mrežničko 96, 47250 Donje Mrzlo Polje Mrežn.</item>
      <item>ŽUPANIJSKO DRŽAVNO ODVJETNIŠTVO U KARLOVCU, TRG HRVATSKIH BRANITELJA 1/III, 470000 Karlovac</item>
      <item>GRAĐANSKO ŠREDNO KREDITNA ZADRUGA u likvidaciji, VLAŠKA 40, 10 0000 Zagreb</item>
      <item>NARODNE NOVINE, SR NJEMAČKE 6, 100000 Zagreb</item>
    </izvorni_sadrzaj>
    <derivirana_varijabla naziv="DomainObject.Predmet.OstaliListFormatedWithAdress_1">
      <item>Jasna Brajdić, Donje Mrzlo Polje Mrežničko 96, 47250 Donje Mrzlo Polje Mrežn.</item>
      <item>ŽUPANIJSKO DRŽAVNO ODVJETNIŠTVO U KARLOVCU, TRG HRVATSKIH BRANITELJA 1/III, 470000 Karlovac</item>
      <item>GRAĐANSKO ŠREDNO KREDITNA ZADRUGA u likvidaciji, VLAŠKA 40, 10 0000 Zagreb</item>
      <item>NARODNE NOVINE, SR NJEMAČKE 6, 100000 Zagreb</item>
    </derivirana_varijabla>
  </DomainObject.Predmet.OstaliListFormatedWithAdress>
  <DomainObject.Predmet.OstaliListFormatedWithAdressOIB>
    <izvorni_sadrzaj>
      <item>Jasna Brajdić, OIB 02189566674, Donje Mrzlo Polje Mrežničko 96, 47250 Donje Mrzlo Polje Mrežn.</item>
      <item>ŽUPANIJSKO DRŽAVNO ODVJETNIŠTVO U KARLOVCU, OIB 96351974803, TRG HRVATSKIH BRANITELJA 1/III, 470000 Karlovac</item>
      <item>GRAĐANSKO ŠREDNO KREDITNA ZADRUGA u likvidaciji, VLAŠKA 40, 10 0000 Zagreb</item>
      <item>NARODNE NOVINE, OIB 64546066176, SR NJEMAČKE 6, 100000 Zagreb</item>
    </izvorni_sadrzaj>
    <derivirana_varijabla naziv="DomainObject.Predmet.OstaliListFormatedWithAdressOIB_1">
      <item>Jasna Brajdić, OIB 02189566674, Donje Mrzlo Polje Mrežničko 96, 47250 Donje Mrzlo Polje Mrežn.</item>
      <item>ŽUPANIJSKO DRŽAVNO ODVJETNIŠTVO U KARLOVCU, OIB 96351974803, TRG HRVATSKIH BRANITELJA 1/III, 470000 Karlovac</item>
      <item>GRAĐANSKO ŠREDNO KREDITNA ZADRUGA u likvidaciji, VLAŠKA 40, 10 0000 Zagreb</item>
      <item>NARODNE NOVINE, OIB 64546066176, SR NJEMAČKE 6, 100000 Zagreb</item>
    </derivirana_varijabla>
  </DomainObject.Predmet.OstaliListFormatedWithAdressOIB>
  <DomainObject.Predmet.OstaliListNazivFormated>
    <izvorni_sadrzaj>
      <item>Jasna Brajdić</item>
      <item>ŽUPANIJSKO DRŽAVNO ODVJETNIŠTVO U KARLOVCU</item>
      <item>GRAĐANSKO ŠREDNO KREDITNA ZADRUGA u likvidaciji</item>
      <item>NARODNE NOVINE</item>
    </izvorni_sadrzaj>
    <derivirana_varijabla naziv="DomainObject.Predmet.OstaliListNazivFormated_1">
      <item>Jasna Brajdić</item>
      <item>ŽUPANIJSKO DRŽAVNO ODVJETNIŠTVO U KARLOVCU</item>
      <item>GRAĐANSKO ŠREDNO KREDITNA ZADRUGA u likvidaciji</item>
      <item>NARODNE NOVINE</item>
    </derivirana_varijabla>
  </DomainObject.Predmet.OstaliListNazivFormated>
  <DomainObject.Predmet.OstaliListNazivFormatedOIB>
    <izvorni_sadrzaj>
      <item>Jasna Brajdić, OIB 02189566674</item>
      <item>ŽUPANIJSKO DRŽAVNO ODVJETNIŠTVO U KARLOVCU, OIB 96351974803</item>
      <item>GRAĐANSKO ŠREDNO KREDITNA ZADRUGA u likvidaciji</item>
      <item>NARODNE NOVINE, OIB 64546066176</item>
    </izvorni_sadrzaj>
    <derivirana_varijabla naziv="DomainObject.Predmet.OstaliListNazivFormatedOIB_1">
      <item>Jasna Brajdić, OIB 02189566674</item>
      <item>ŽUPANIJSKO DRŽAVNO ODVJETNIŠTVO U KARLOVCU, OIB 96351974803</item>
      <item>GRAĐANSKO ŠREDNO KREDITNA ZADRUGA u likvidaciji</item>
      <item>NARODNE NOVINE,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ORTIS COMMERCE d.o.o. i dr.</izvorni_sadrzaj>
    <derivirana_varijabla naziv="DomainObject.Predmet.StrankaIDrugi_1">ORTIS COMMERCE d.o.o. i dr.</derivirana_varijabla>
  </DomainObject.Predmet.StrankaIDrugi>
  <DomainObject.Predmet.ProtustrankaIDrugi>
    <izvorni_sadrzaj>STANKO DRAGIĆ</izvorni_sadrzaj>
    <derivirana_varijabla naziv="DomainObject.Predmet.ProtustrankaIDrugi_1">STANKO DRAGIĆ</derivirana_varijabla>
  </DomainObject.Predmet.ProtustrankaIDrugi>
  <DomainObject.Predmet.StrankaIDrugiAdressOIB>
    <izvorni_sadrzaj>ORTIS COMMERCE d.o.o., OIB 27408374267, Kikovica bb, 51 219 Čavle i dr.</izvorni_sadrzaj>
    <derivirana_varijabla naziv="DomainObject.Predmet.StrankaIDrugiAdressOIB_1">ORTIS COMMERCE d.o.o., OIB 27408374267, Kikovica bb, 51 219 Čavle i dr.</derivirana_varijabla>
  </DomainObject.Predmet.StrankaIDrugiAdressOIB>
  <DomainObject.Predmet.ProtustrankaIDrugiAdressOIB>
    <izvorni_sadrzaj>STANKO DRAGIĆ, OIB 28793790972, Kralja Tomislava 13, 47 000 Karlovac</izvorni_sadrzaj>
    <derivirana_varijabla naziv="DomainObject.Predmet.ProtustrankaIDrugiAdressOIB_1">STANKO DRAGIĆ, OIB 28793790972, Kralja Tomislava 13, 47 000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Brajdić</item>
      <item>STANKO DRAGIĆ</item>
      <item>ŽUPANIJSKO DRŽAVNO ODVJETNIŠTVO U KARLOVCU</item>
      <item>GRAĐANSKO ŠREDNO KREDITNA ZADRUGA u likvidaciji</item>
      <item>ORTIS COMMERCE d.o.o.</item>
      <item>NARODNE NOVINE</item>
      <item>OSTALI VJEROVNICI</item>
      <item>DOM-PLAN d.o.o. za projektiranje građenje i nadzor</item>
      <item>Danijela Milić</item>
    </izvorni_sadrzaj>
    <derivirana_varijabla naziv="DomainObject.Predmet.SudioniciListNaziv_1">
      <item>Jasna Brajdić</item>
      <item>STANKO DRAGIĆ</item>
      <item>ŽUPANIJSKO DRŽAVNO ODVJETNIŠTVO U KARLOVCU</item>
      <item>GRAĐANSKO ŠREDNO KREDITNA ZADRUGA u likvidaciji</item>
      <item>ORTIS COMMERCE d.o.o.</item>
      <item>NARODNE NOVINE</item>
      <item>OSTALI VJEROVNICI</item>
      <item>DOM-PLAN d.o.o. za projektiranje građenje i nadzor</item>
      <item>Danijela Milić</item>
    </derivirana_varijabla>
  </DomainObject.Predmet.SudioniciListNaziv>
  <DomainObject.Predmet.SudioniciListAdressOIB>
    <izvorni_sadrzaj>
      <item>Jasna Brajdić, OIB 02189566674, Donje Mrzlo Polje Mrežničko 96,47250 Donje Mrzlo Polje Mrežn.</item>
      <item>STANKO DRAGIĆ, OIB 28793790972, Kralja Tomislava 13,47 000 Karlovac</item>
      <item>ŽUPANIJSKO DRŽAVNO ODVJETNIŠTVO U KARLOVCU, OIB 96351974803, TRG HRVATSKIH BRANITELJA 1/III,470000 Karlovac</item>
      <item>GRAĐANSKO ŠREDNO KREDITNA ZADRUGA u likvidaciji, VLAŠKA 40,10 0000 Zagreb</item>
      <item>ORTIS COMMERCE d.o.o., OIB 27408374267, Kikovica bb,51 219 Čavle</item>
      <item>NARODNE NOVINE, OIB 64546066176, SR NJEMAČKE 6,100000 Zagreb</item>
      <item>OSTALI VJEROVNICI</item>
      <item>DOM-PLAN d.o.o. za projektiranje građenje i nadzor, OIB 31593770711, Laščinska 66,Zagreb</item>
      <item>Danijela Milić, OIB 33483465987, ŠESTINSKA CESTA 19A,10000 Zagreb</item>
    </izvorni_sadrzaj>
    <derivirana_varijabla naziv="DomainObject.Predmet.SudioniciListAdressOIB_1">
      <item>Jasna Brajdić, OIB 02189566674, Donje Mrzlo Polje Mrežničko 96,47250 Donje Mrzlo Polje Mrežn.</item>
      <item>STANKO DRAGIĆ, OIB 28793790972, Kralja Tomislava 13,47 000 Karlovac</item>
      <item>ŽUPANIJSKO DRŽAVNO ODVJETNIŠTVO U KARLOVCU, OIB 96351974803, TRG HRVATSKIH BRANITELJA 1/III,470000 Karlovac</item>
      <item>GRAĐANSKO ŠREDNO KREDITNA ZADRUGA u likvidaciji, VLAŠKA 40,10 0000 Zagreb</item>
      <item>ORTIS COMMERCE d.o.o., OIB 27408374267, Kikovica bb,51 219 Čavle</item>
      <item>NARODNE NOVINE, OIB 64546066176, SR NJEMAČKE 6,100000 Zagreb</item>
      <item>OSTALI VJEROVNICI</item>
      <item>DOM-PLAN d.o.o. za projektiranje građenje i nadzor, OIB 31593770711, Laščinska 66,Zagreb</item>
      <item>Danijela Milić, OIB 33483465987, ŠESTINSKA CESTA 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02189566674</item>
      <item>, OIB 28793790972</item>
      <item>, OIB 96351974803</item>
      <item>, OIB null</item>
      <item>, OIB 27408374267</item>
      <item>, OIB 64546066176</item>
      <item>, OIB null</item>
      <item>, OIB 31593770711</item>
      <item>, OIB 33483465987</item>
    </izvorni_sadrzaj>
    <derivirana_varijabla naziv="DomainObject.Predmet.SudioniciListNazivOIB_1">
      <item>, OIB 02189566674</item>
      <item>, OIB 28793790972</item>
      <item>, OIB 96351974803</item>
      <item>, OIB null</item>
      <item>, OIB 27408374267</item>
      <item>, OIB 64546066176</item>
      <item>, OIB null</item>
      <item>, OIB 31593770711</item>
      <item>, OIB 33483465987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933ABD-0302-4207-975D-03FEF1D2B2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1266</properties:Characters>
  <properties:Lines>40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2017-05-09T11:17:00Z</dcterms:created>
  <dc:creator>Korisnik</dc:creator>
  <cp:lastModifiedBy>Kristina Švajger</cp:lastModifiedBy>
  <cp:lastPrinted>2017-05-09T11:38:00Z</cp:lastPrinted>
  <dcterms:modified xmlns:xsi="http://www.w3.org/2001/XMLSchema-instance" xsi:type="dcterms:W3CDTF">2017-05-09T11:38:00Z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