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904c" w14:paraId="2ca90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               6 St-264/2017-2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>O G L A S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NILAS j.d.o.o. za računalno programiranje, Jugovo Polje, Stjepana Radića 22, MBS: 010094141, OIB: 84648158296, koji se vodi kod ovoga suda pod brojem St-264/2017, temeljem odredbe čl.430., 431. i 434. Stečajnog zakona (Narodne novine br. 71/15), objavljuje: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I. Na dan 20. travnja 2017. dužnik u Očevidniku redoslijeda osnova za plaćanje ima evidentirane neizvršene osnove za plaćanje u ukupnom iznosu od 48.535,28 kn, u koji iznos je uračunata kamata i naknada Financijske agencije za provedbu ovrhe na novčanim sredstvima.  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>II. Poziva se osoba ovlaštena za zastupanje dužnika – Josipa Prka, Jugovo Polje, Stjepana Radića 22, OIB: 08291404831, da u roku od 15 dana od objave ovog oglasa na mrežnoj stranici e-Oglasna ploča Trgovačkog suda u Bjelovaru podnese sudu javnobilježnički ovjerovljen popis imovine i obveza na propisanom obrascu.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U Bjelovaru 27. travnja 2017. 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718C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C1" w:rsidP="003718C1" w:rsidR="003718C1" w:rsidRPr="003718C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8C1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80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St-264/2017-2</izvorni_sadrzaj>
    <derivirana_varijabla naziv="DomainObject.Oznaka_1">St-264/2017-2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NILAS j.d.o.o. za računalno programiranje</izvorni_sadrzaj>
    <derivirana_varijabla naziv="DomainObject.Predmet.ProtustrankaFormated_1">  NILAS j.d.o.o. za računalno programiranje</derivirana_varijabla>
  </DomainObject.Predmet.ProtustrankaFormated>
  <DomainObject.Predmet.ProtustrankaFormatedOIB>
    <izvorni_sadrzaj>  NILAS j.d.o.o. za računalno programiranje, OIB 84648158296</izvorni_sadrzaj>
    <derivirana_varijabla naziv="DomainObject.Predmet.ProtustrankaFormatedOIB_1">  NILAS j.d.o.o. za računalno programiranje, OIB 84648158296</derivirana_varijabla>
  </DomainObject.Predmet.ProtustrankaFormatedOIB>
  <DomainObject.Predmet.ProtustrankaFormatedWithAdress>
    <izvorni_sadrzaj> NILAS j.d.o.o. za računalno programiranje, Stjepana Radića 22, 33410 Jugovo Polje</izvorni_sadrzaj>
    <derivirana_varijabla naziv="DomainObject.Predmet.ProtustrankaFormatedWithAdress_1"> NILAS j.d.o.o. za računalno programiranje, Stjepana Radića 22, 33410 Jugovo Polje</derivirana_varijabla>
  </DomainObject.Predmet.ProtustrankaFormatedWithAdress>
  <DomainObject.Predmet.ProtustrankaFormatedWithAdressOIB>
    <izvorni_sadrzaj> NILAS j.d.o.o. za računalno programiranje, OIB 84648158296, Stjepana Radića 22, 33410 Jugovo Polje</izvorni_sadrzaj>
    <derivirana_varijabla naziv="DomainObject.Predmet.ProtustrankaFormatedWithAdressOIB_1"> NILAS j.d.o.o. za računalno programiranje, OIB 84648158296, Stjepana Radića 22, 33410 Jugovo Polje</derivirana_varijabla>
  </DomainObject.Predmet.ProtustrankaFormatedWithAdressOIB>
  <DomainObject.Predmet.ProtustrankaWithAdress>
    <izvorni_sadrzaj>NILAS j.d.o.o. za računalno programiranje Stjepana Radića 22, 33410 Jugovo Polje</izvorni_sadrzaj>
    <derivirana_varijabla naziv="DomainObject.Predmet.ProtustrankaWithAdress_1">NILAS j.d.o.o. za računalno programiranje Stjepana Radića 22, 33410 Jugovo Polje</derivirana_varijabla>
  </DomainObject.Predmet.ProtustrankaWithAdress>
  <DomainObject.Predmet.ProtustrankaWithAdressOIB>
    <izvorni_sadrzaj>NILAS j.d.o.o. za računalno programiranje, OIB 84648158296, Stjepana Radića 22, 33410 Jugovo Polje</izvorni_sadrzaj>
    <derivirana_varijabla naziv="DomainObject.Predmet.ProtustrankaWithAdressOIB_1">NILAS j.d.o.o. za računalno programiranje, OIB 84648158296, Stjepana Radića 22, 33410 Jugovo Polje</derivirana_varijabla>
  </DomainObject.Predmet.ProtustrankaWithAdressOIB>
  <DomainObject.Predmet.ProtustrankaNazivFormated>
    <izvorni_sadrzaj>NILAS j.d.o.o. za računalno programiranje</izvorni_sadrzaj>
    <derivirana_varijabla naziv="DomainObject.Predmet.ProtustrankaNazivFormated_1">NILAS j.d.o.o. za računalno programiranje</derivirana_varijabla>
  </DomainObject.Predmet.ProtustrankaNazivFormated>
  <DomainObject.Predmet.ProtustrankaNazivFormatedOIB>
    <izvorni_sadrzaj>NILAS j.d.o.o. za računalno programiranje, OIB 84648158296</izvorni_sadrzaj>
    <derivirana_varijabla naziv="DomainObject.Predmet.ProtustrankaNazivFormatedOIB_1">NILAS j.d.o.o. za računalno programiranje, OIB 84648158296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NILAS j.d.o.o. za računalno programiranje</item>
    </izvorni_sadrzaj>
    <derivirana_varijabla naziv="DomainObject.Predmet.ProtuStrankaListFormated_1">
      <item>NILAS j.d.o.o. za računalno programiranje</item>
    </derivirana_varijabla>
  </DomainObject.Predmet.ProtuStrankaListFormated>
  <DomainObject.Predmet.ProtuStrankaListFormatedOIB>
    <izvorni_sadrzaj>
      <item>NILAS j.d.o.o. za računalno programiranje, OIB 84648158296</item>
    </izvorni_sadrzaj>
    <derivirana_varijabla naziv="DomainObject.Predmet.ProtuStrankaListFormatedOIB_1">
      <item>NILAS j.d.o.o. za računalno programiranje, OIB 84648158296</item>
    </derivirana_varijabla>
  </DomainObject.Predmet.ProtuStrankaListFormatedOIB>
  <DomainObject.Predmet.ProtuStrankaListFormatedWithAdress>
    <izvorni_sadrzaj>
      <item>NILAS j.d.o.o. za računalno programiranje, Stjepana Radića 22, 33410 Jugovo Polje</item>
    </izvorni_sadrzaj>
    <derivirana_varijabla naziv="DomainObject.Predmet.ProtuStrankaListFormatedWithAdress_1">
      <item>NILAS j.d.o.o. za računalno programiranje, Stjepana Radića 22, 33410 Jugovo Polje</item>
    </derivirana_varijabla>
  </DomainObject.Predmet.ProtuStrankaListFormatedWithAdress>
  <DomainObject.Predmet.ProtuStrankaListFormatedWithAdressOIB>
    <izvorni_sadrzaj>
      <item>NILAS j.d.o.o. za računalno programiranje, OIB 84648158296, Stjepana Radića 22, 33410 Jugovo Polje</item>
    </izvorni_sadrzaj>
    <derivirana_varijabla naziv="DomainObject.Predmet.ProtuStrankaListFormatedWithAdressOIB_1">
      <item>NILAS j.d.o.o. za računalno programiranje, OIB 84648158296, Stjepana Radića 22, 33410 Jugovo Polje</item>
    </derivirana_varijabla>
  </DomainObject.Predmet.ProtuStrankaListFormatedWithAdressOIB>
  <DomainObject.Predmet.ProtuStrankaListNazivFormated>
    <izvorni_sadrzaj>
      <item>NILAS j.d.o.o. za računalno programiranje</item>
    </izvorni_sadrzaj>
    <derivirana_varijabla naziv="DomainObject.Predmet.ProtuStrankaListNazivFormated_1">
      <item>NILAS j.d.o.o. za računalno programiranje</item>
    </derivirana_varijabla>
  </DomainObject.Predmet.ProtuStrankaListNazivFormated>
  <DomainObject.Predmet.ProtuStrankaListNazivFormatedOIB>
    <izvorni_sadrzaj>
      <item>NILAS j.d.o.o. za računalno programiranje, OIB 84648158296</item>
    </izvorni_sadrzaj>
    <derivirana_varijabla naziv="DomainObject.Predmet.ProtuStrankaListNazivFormatedOIB_1">
      <item>NILAS j.d.o.o. za računalno programiranje, OIB 84648158296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St-264/2017-2</izvorni_sadrzaj>
    <derivirana_varijabla naziv="DomainObject.PoslovniBrojDokumenta_1">St-264/2017-2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NILAS j.d.o.o. za računalno programiranje</izvorni_sadrzaj>
    <derivirana_varijabla naziv="DomainObject.Predmet.ProtustrankaIDrugi_1">NILAS j.d.o.o. za računalno programiranje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NILAS j.d.o.o. za računalno programiranje, OIB 84648158296, Stjepana Radića 22, 33410 Jugovo Polje</izvorni_sadrzaj>
    <derivirana_varijabla naziv="DomainObject.Predmet.ProtustrankaIDrugiAdressOIB_1">NILAS j.d.o.o. za računalno programiranje, OIB 84648158296, Stjepana Radića 22, 33410 Jugovo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NILAS j.d.o.o. za računalno programiranje</item>
    </izvorni_sadrzaj>
    <derivirana_varijabla naziv="DomainObject.Predmet.SudioniciListNaziv_1">
      <item>FINANCIJSKA AGENCIJA, RC ZAGREB, Podružnica Bjelovar</item>
      <item>NILAS j.d.o.o. za računalno programiranje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NILAS j.d.o.o. za računalno programiranje, OIB 84648158296, Stjepana Radića 22,33410 Jugovo Polje</item>
    </izvorni_sadrzaj>
    <derivirana_varijabla naziv="DomainObject.Predmet.SudioniciListAdressOIB_1">
      <item>FINANCIJSKA AGENCIJA, RC ZAGREB, Podružnica Bjelovar, OIB 85821130368, F. Supila 4,43000 Bjelovar</item>
      <item>NILAS j.d.o.o. za računalno programiranje, OIB 84648158296, Stjepana Radića 22,33410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C9EA0-4819-422B-9568-19A65BB37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2017-04-27T07:23:00Z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