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fd21" w14:paraId="b4dfd21" w:rsidRDefault="00AE649C" w:rsidP="00FA5B5E" w:rsidR="00AE649C" w:rsidRPr="00B76F3C">
      <w:pPr>
        <w:pStyle w:val="Naslov3"/>
        <w15:collapsed w:val="false"/>
      </w:pPr>
    </w:p>
    <w:p w:rsidRDefault="00F502E0" w:rsidP="00F502E0" w:rsidR="00F502E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St-675/2016-3.</w:t>
      </w:r>
    </w:p>
    <w:p w:rsidRDefault="00F502E0" w:rsidP="00F502E0" w:rsidR="00F502E0">
      <w:pPr>
        <w:jc w:val="center"/>
        <w:rPr>
          <w:rFonts w:hAnsi="Arial" w:ascii="Arial"/>
          <w:b/>
        </w:rPr>
      </w:pPr>
    </w:p>
    <w:p w:rsidRDefault="00F502E0" w:rsidP="00F502E0" w:rsidR="00F502E0">
      <w:pPr>
        <w:jc w:val="center"/>
        <w:rPr>
          <w:rFonts w:hAnsi="Arial" w:ascii="Arial"/>
          <w:b/>
        </w:rPr>
      </w:pPr>
    </w:p>
    <w:p w:rsidRDefault="00F502E0" w:rsidP="00F502E0" w:rsidR="00F502E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F502E0" w:rsidP="00F502E0" w:rsidR="00F502E0">
      <w:pPr>
        <w:jc w:val="center"/>
        <w:rPr>
          <w:rFonts w:hAnsi="Arial" w:ascii="Arial"/>
          <w:b/>
        </w:rPr>
      </w:pPr>
    </w:p>
    <w:p w:rsidRDefault="00F502E0" w:rsidP="00F502E0" w:rsidR="00F502E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502E0" w:rsidP="00F502E0" w:rsidR="00F502E0">
      <w:pPr>
        <w:jc w:val="both"/>
        <w:rPr>
          <w:rFonts w:hAnsi="Arial" w:ascii="Arial"/>
        </w:rPr>
      </w:pPr>
    </w:p>
    <w:p w:rsidRDefault="00F502E0" w:rsidP="00F502E0" w:rsidR="00F502E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REPUBLIKE HRVATSKE, Ministarstva financija, Porezne uprave, Područni ured Slavonija i Baranja, zastupana po zastupniku po zakonu Županijskom državnom odvjetništvu u Bjelovaru, za otvaranje stečajnog postupka nad dužnikom LJEKARNA DRAŽENKA NOVOSELAC iz Virovitice, </w:t>
      </w:r>
      <w:proofErr w:type="spellStart"/>
      <w:r>
        <w:rPr>
          <w:rFonts w:hAnsi="Arial" w:ascii="Arial"/>
        </w:rPr>
        <w:t>S.Radića</w:t>
      </w:r>
      <w:proofErr w:type="spellEnd"/>
      <w:r>
        <w:rPr>
          <w:rFonts w:hAnsi="Arial" w:ascii="Arial"/>
        </w:rPr>
        <w:t xml:space="preserve"> 12, MBS 010055563, OIB 49541774744, dana 19. rujna 2016. godine</w:t>
      </w:r>
    </w:p>
    <w:p w:rsidRDefault="00F502E0" w:rsidP="00F502E0" w:rsidR="00F502E0">
      <w:pPr>
        <w:jc w:val="center"/>
        <w:rPr>
          <w:rFonts w:hAnsi="Arial" w:ascii="Arial"/>
          <w:b/>
        </w:rPr>
      </w:pPr>
    </w:p>
    <w:p w:rsidRDefault="00F502E0" w:rsidP="00F502E0" w:rsidR="00F502E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502E0" w:rsidP="00F502E0" w:rsidR="00F502E0">
      <w:pPr>
        <w:jc w:val="center"/>
        <w:rPr>
          <w:rFonts w:hAnsi="Arial" w:ascii="Arial"/>
          <w:b/>
        </w:rPr>
      </w:pPr>
    </w:p>
    <w:p w:rsidRDefault="00F502E0" w:rsidP="00F502E0" w:rsidR="00F502E0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Odbija</w:t>
      </w:r>
      <w:proofErr w:type="spellEnd"/>
      <w:r>
        <w:rPr>
          <w:rFonts w:hAnsi="Arial" w:ascii="Arial"/>
        </w:rPr>
        <w:t xml:space="preserve"> se prijedlog vjerovnika REPUBLIKE HRVATSKE, Ministarstva financija, Porezne uprave, Područni ured Slavonija i Baranja od 24. prosinca 2015. godine za otvaranjem stečajnog postupka nad LJEKARNOM DRAŽENKE NOVOSELAC iz Virovitice, </w:t>
      </w:r>
      <w:proofErr w:type="spellStart"/>
      <w:r>
        <w:rPr>
          <w:rFonts w:hAnsi="Arial" w:ascii="Arial"/>
        </w:rPr>
        <w:t>S.Radića</w:t>
      </w:r>
      <w:proofErr w:type="spellEnd"/>
      <w:r>
        <w:rPr>
          <w:rFonts w:hAnsi="Arial" w:ascii="Arial"/>
        </w:rPr>
        <w:t xml:space="preserve"> 12, MBS 010055563, OIB 49541774744, kao neosnovan. </w:t>
      </w:r>
    </w:p>
    <w:p w:rsidRDefault="00F502E0" w:rsidP="00F502E0" w:rsidR="00F502E0">
      <w:pPr>
        <w:jc w:val="both"/>
        <w:rPr>
          <w:rFonts w:cs="Arial" w:hAnsi="Arial" w:ascii="Arial"/>
          <w:b/>
        </w:rPr>
      </w:pPr>
    </w:p>
    <w:p w:rsidRDefault="00F502E0" w:rsidP="00F502E0" w:rsidR="00F502E0">
      <w:pPr>
        <w:jc w:val="center"/>
        <w:rPr>
          <w:rFonts w:cs="Arial" w:hAnsi="Arial" w:ascii="Arial"/>
          <w:noProof/>
        </w:rPr>
      </w:pPr>
      <w:r w:rsidRPr="00F502E0">
        <w:rPr>
          <w:rFonts w:cs="Arial" w:hAnsi="Arial" w:ascii="Arial"/>
          <w:b/>
        </w:rPr>
        <w:t>Obrazloženje</w:t>
      </w:r>
      <w:bookmarkStart w:name="_GoBack" w:id="0"/>
      <w:bookmarkEnd w:id="0"/>
    </w:p>
    <w:p w:rsidRDefault="00F502E0" w:rsidP="00F502E0" w:rsidR="00F502E0">
      <w:pPr>
        <w:ind w:firstLine="720"/>
        <w:jc w:val="both"/>
        <w:rPr>
          <w:rFonts w:cs="Times New Roman" w:hAnsi="Arial" w:ascii="Arial"/>
          <w:szCs w:val="20"/>
        </w:rPr>
      </w:pPr>
      <w:r>
        <w:rPr>
          <w:rFonts w:cs="Arial" w:hAnsi="Arial" w:ascii="Arial"/>
          <w:noProof/>
        </w:rPr>
        <w:t xml:space="preserve">Predlagatelj </w:t>
      </w:r>
      <w:r>
        <w:rPr>
          <w:rFonts w:hAnsi="Arial" w:ascii="Arial"/>
        </w:rPr>
        <w:t>REPUBLIKA HRVATSKA, Ministarstvo financija, Porezna uprava, Područni ured Slavonija i Baranja u svom prijedlogu za otvaranje stečaja nad dužnikom LJEKARNOM DRAŽENKA NOVOSELAC iz Virovitice navodi da na dan 22. prosinca 2015. godine ovaj dužnik ima dospjele a neizmirene obveze prema predlagatelju u ukupnom iznosu od 464.389,87 kuna, da je račun dužnika u neprekidnoj blokadi, te kako dužnik ima imovine, zbog čega predlaže da se otvori stečaj nad istim.</w:t>
      </w:r>
    </w:p>
    <w:p w:rsidRDefault="00F502E0" w:rsidP="00F502E0" w:rsidR="00F502E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Predlagatelj pisanim podneskom kojeg je sudu dostavio 19. rujna 2016. godine izvještava sud, da dužnik više nije u blokadi, a kao dokaz za ovu tvrdnju prilaže ispis podataka koji su razmijenjeni primjenom elektroničke razmijene </w:t>
      </w:r>
      <w:r>
        <w:rPr>
          <w:rFonts w:hAnsi="Arial" w:ascii="Arial"/>
        </w:rPr>
        <w:lastRenderedPageBreak/>
        <w:t xml:space="preserve">podataka između Porezne uprave i FINE, a koji ispis podataka je ovjeren od strane predlagatelja sukladno čl.10.st.2.Zakona o elektroničkoj ispravi.   </w:t>
      </w:r>
    </w:p>
    <w:p w:rsidRDefault="00F502E0" w:rsidP="00F502E0" w:rsidR="00F502E0">
      <w:pPr>
        <w:ind w:firstLine="851"/>
        <w:jc w:val="both"/>
        <w:rPr>
          <w:rFonts w:cs="Times New Roman" w:hAnsi="Arial" w:ascii="Arial"/>
        </w:rPr>
      </w:pPr>
      <w:r>
        <w:rPr>
          <w:rFonts w:cs="Arial" w:hAnsi="Arial" w:ascii="Arial"/>
        </w:rPr>
        <w:t>Kako iz ispisa elektroničke razmjene podataka između Porezne uprave i FINE proizlazi da LJEKARNA DRAŽENKA NOVOSELEC iz Virovitice više nije u blokadi poslovnog računa to nije ispunjen stečajni razlog nesposobnosti za plaćanje dužnika propisan čl.6.st.Stečajnog zakona, zbog čega je sud odbio prijedlog predlagatelja kao neosnovan i riješio kao u izreci ovog rješenja.</w:t>
      </w:r>
      <w:r>
        <w:rPr>
          <w:rFonts w:hAnsi="Arial" w:ascii="Arial"/>
        </w:rPr>
        <w:tab/>
      </w:r>
    </w:p>
    <w:p w:rsidRDefault="00F502E0" w:rsidP="00F502E0" w:rsidR="00F502E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19. rujna 2016. godine</w:t>
      </w:r>
    </w:p>
    <w:p w:rsidRDefault="00F502E0" w:rsidP="00F502E0" w:rsidR="00F502E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F502E0" w:rsidP="00F502E0" w:rsidR="00F502E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F502E0" w:rsidP="00F502E0" w:rsidR="00F502E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F502E0" w:rsidP="00F502E0" w:rsidR="00F502E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F502E0" w:rsidP="00F502E0" w:rsidR="00F502E0">
      <w:pPr>
        <w:jc w:val="both"/>
        <w:rPr>
          <w:rFonts w:hAnsi="Arial" w:ascii="Arial"/>
        </w:rPr>
      </w:pPr>
    </w:p>
    <w:p w:rsidRDefault="00F502E0" w:rsidP="00F502E0" w:rsidR="00F502E0">
      <w:pPr>
        <w:jc w:val="both"/>
        <w:rPr>
          <w:rFonts w:hAnsi="Arial" w:ascii="Arial"/>
        </w:rPr>
      </w:pPr>
    </w:p>
    <w:p w:rsidRDefault="00F502E0" w:rsidP="00F502E0" w:rsidR="00F502E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502E0" w:rsidP="00F502E0" w:rsidR="00F502E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Dna:-dužniku putem e-oglasne ploče suda </w:t>
      </w:r>
    </w:p>
    <w:p w:rsidRDefault="00F502E0" w:rsidP="00F502E0" w:rsidR="00F502E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 zakonskom zastupniku dužnika putem e-oglasne ploče</w:t>
      </w:r>
    </w:p>
    <w:p w:rsidRDefault="00F502E0" w:rsidP="00F502E0" w:rsidR="00F502E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-RH,Ministarstvu financija, Poreznoj upravi, Područni ured Slavonije i Baranje po zastupniku po zakonu ŽDO u Bjelovaru putem – sudskog dostavljača</w:t>
      </w:r>
    </w:p>
    <w:p w:rsidRDefault="00F502E0" w:rsidP="00F502E0" w:rsidR="00F502E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-nakon pravomoćnosti rješenje dostaviti sudskom registru </w:t>
      </w:r>
    </w:p>
    <w:p w:rsidRDefault="00F502E0" w:rsidP="00F502E0" w:rsidR="00F502E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</w:t>
      </w:r>
    </w:p>
    <w:p w:rsidRDefault="00F502E0" w:rsidP="00F502E0" w:rsidR="00F502E0">
      <w:pPr>
        <w:jc w:val="both"/>
        <w:rPr>
          <w:rFonts w:hAnsi="Arial" w:ascii="Arial"/>
        </w:rPr>
      </w:pPr>
      <w:r>
        <w:rPr>
          <w:rFonts w:hAnsi="Arial" w:ascii="Arial"/>
        </w:rPr>
        <w:t>Bj.19.09.2016.g.</w:t>
      </w:r>
    </w:p>
    <w:p w:rsidRDefault="00F502E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2F86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2E0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841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St-675/2016-3</izvorni_sadrzaj>
    <derivirana_varijabla naziv="DomainObject.Oznaka_1">St-675/2016-3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LJEKARNA DRAŽENKA NOVOSELAC, Virovitica</izvorni_sadrzaj>
    <derivirana_varijabla naziv="DomainObject.Predmet.ProtustrankaFormated_1">  LJEKARNA DRAŽENKA NOVOSELAC, Virovitica</derivirana_varijabla>
  </DomainObject.Predmet.ProtustrankaFormated>
  <DomainObject.Predmet.ProtustrankaFormatedOIB>
    <izvorni_sadrzaj>  LJEKARNA DRAŽENKA NOVOSELAC, Virovitica, OIB 49541774744</izvorni_sadrzaj>
    <derivirana_varijabla naziv="DomainObject.Predmet.ProtustrankaFormatedOIB_1">  LJEKARNA DRAŽENKA NOVOSELAC, Virovitica, OIB 49541774744</derivirana_varijabla>
  </DomainObject.Predmet.ProtustrankaFormatedOIB>
  <DomainObject.Predmet.ProtustrankaFormatedWithAdress>
    <izvorni_sadrzaj> LJEKARNA DRAŽENKA NOVOSELAC, Virovitica, S. Radića 12, 33000 Virovitica</izvorni_sadrzaj>
    <derivirana_varijabla naziv="DomainObject.Predmet.ProtustrankaFormatedWithAdress_1"> LJEKARNA DRAŽENKA NOVOSELAC, Virovitica, S. Radića 12, 33000 Virovitica</derivirana_varijabla>
  </DomainObject.Predmet.ProtustrankaFormatedWithAdress>
  <DomainObject.Predmet.ProtustrankaFormatedWithAdressOIB>
    <izvorni_sadrzaj> LJEKARNA DRAŽENKA NOVOSELAC, Virovitica, OIB 49541774744, S. Radića 12, 33000 Virovitica</izvorni_sadrzaj>
    <derivirana_varijabla naziv="DomainObject.Predmet.ProtustrankaFormatedWithAdressOIB_1"> LJEKARNA DRAŽENKA NOVOSELAC, Virovitica, OIB 49541774744, S. Radića 12, 33000 Virovitica</derivirana_varijabla>
  </DomainObject.Predmet.ProtustrankaFormatedWithAdressOIB>
  <DomainObject.Predmet.ProtustrankaWithAdress>
    <izvorni_sadrzaj>LJEKARNA DRAŽENKA NOVOSELAC, Virovitica S. Radića 12, 33000 Virovitica</izvorni_sadrzaj>
    <derivirana_varijabla naziv="DomainObject.Predmet.ProtustrankaWithAdress_1">LJEKARNA DRAŽENKA NOVOSELAC, Virovitica S. Radića 12, 33000 Virovitica</derivirana_varijabla>
  </DomainObject.Predmet.ProtustrankaWithAdress>
  <DomainObject.Predmet.ProtustrankaWithAdressOIB>
    <izvorni_sadrzaj>LJEKARNA DRAŽENKA NOVOSELAC, Virovitica, OIB 49541774744, S. Radića 12, 33000 Virovitica</izvorni_sadrzaj>
    <derivirana_varijabla naziv="DomainObject.Predmet.ProtustrankaWithAdressOIB_1">LJEKARNA DRAŽENKA NOVOSELAC, Virovitica, OIB 49541774744, S. Radića 12, 33000 Virovitica</derivirana_varijabla>
  </DomainObject.Predmet.ProtustrankaWithAdressOIB>
  <DomainObject.Predmet.ProtustrankaNazivFormated>
    <izvorni_sadrzaj>LJEKARNA DRAŽENKA NOVOSELAC, Virovitica</izvorni_sadrzaj>
    <derivirana_varijabla naziv="DomainObject.Predmet.ProtustrankaNazivFormated_1">LJEKARNA DRAŽENKA NOVOSELAC, Virovitica</derivirana_varijabla>
  </DomainObject.Predmet.ProtustrankaNazivFormated>
  <DomainObject.Predmet.ProtustrankaNazivFormatedOIB>
    <izvorni_sadrzaj>LJEKARNA DRAŽENKA NOVOSELAC, Virovitica, OIB 49541774744</izvorni_sadrzaj>
    <derivirana_varijabla naziv="DomainObject.Predmet.ProtustrankaNazivFormatedOIB_1">LJEKARNA DRAŽENKA NOVOSELAC, Virovitica, OIB 49541774744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LJEKARNA DRAŽENKA NOVOSELAC, Virovitica</item>
    </izvorni_sadrzaj>
    <derivirana_varijabla naziv="DomainObject.Predmet.ProtuStrankaListFormated_1">
      <item>LJEKARNA DRAŽENKA NOVOSELAC, Virovitica</item>
    </derivirana_varijabla>
  </DomainObject.Predmet.ProtuStrankaListFormated>
  <DomainObject.Predmet.ProtuStrankaListFormatedOIB>
    <izvorni_sadrzaj>
      <item>LJEKARNA DRAŽENKA NOVOSELAC, Virovitica, OIB 49541774744</item>
    </izvorni_sadrzaj>
    <derivirana_varijabla naziv="DomainObject.Predmet.ProtuStrankaListFormatedOIB_1">
      <item>LJEKARNA DRAŽENKA NOVOSELAC, Virovitica, OIB 49541774744</item>
    </derivirana_varijabla>
  </DomainObject.Predmet.ProtuStrankaListFormatedOIB>
  <DomainObject.Predmet.ProtuStrankaListFormatedWithAdress>
    <izvorni_sadrzaj>
      <item>LJEKARNA DRAŽENKA NOVOSELAC, Virovitica, S. Radića 12, 33000 Virovitica</item>
    </izvorni_sadrzaj>
    <derivirana_varijabla naziv="DomainObject.Predmet.ProtuStrankaListFormatedWithAdress_1">
      <item>LJEKARNA DRAŽENKA NOVOSELAC, Virovitica, S. Radića 12, 33000 Virovitica</item>
    </derivirana_varijabla>
  </DomainObject.Predmet.ProtuStrankaListFormatedWithAdress>
  <DomainObject.Predmet.ProtuStrankaListFormatedWithAdressOIB>
    <izvorni_sadrzaj>
      <item>LJEKARNA DRAŽENKA NOVOSELAC, Virovitica, OIB 49541774744, S. Radića 12, 33000 Virovitica</item>
    </izvorni_sadrzaj>
    <derivirana_varijabla naziv="DomainObject.Predmet.ProtuStrankaListFormatedWithAdressOIB_1">
      <item>LJEKARNA DRAŽENKA NOVOSELAC, Virovitica, OIB 49541774744, S. Radića 12, 33000 Virovitica</item>
    </derivirana_varijabla>
  </DomainObject.Predmet.ProtuStrankaListFormatedWithAdressOIB>
  <DomainObject.Predmet.ProtuStrankaListNazivFormated>
    <izvorni_sadrzaj>
      <item>LJEKARNA DRAŽENKA NOVOSELAC, Virovitica</item>
    </izvorni_sadrzaj>
    <derivirana_varijabla naziv="DomainObject.Predmet.ProtuStrankaListNazivFormated_1">
      <item>LJEKARNA DRAŽENKA NOVOSELAC, Virovitica</item>
    </derivirana_varijabla>
  </DomainObject.Predmet.ProtuStrankaListNazivFormated>
  <DomainObject.Predmet.ProtuStrankaListNazivFormatedOIB>
    <izvorni_sadrzaj>
      <item>LJEKARNA DRAŽENKA NOVOSELAC, Virovitica, OIB 49541774744</item>
    </izvorni_sadrzaj>
    <derivirana_varijabla naziv="DomainObject.Predmet.ProtuStrankaListNazivFormatedOIB_1">
      <item>LJEKARNA DRAŽENKA NOVOSELAC, Virovitica, OIB 49541774744</item>
    </derivirana_varijabla>
  </DomainObject.Predmet.ProtuStrankaListNazivFormatedOIB>
  <DomainObject.Predmet.OstaliListFormated>
    <izvorni_sadrzaj>
      <item>Draženka Novoselac</item>
      <item>Odvj. KOSTA LACMANOVIĆ</item>
      <item>ŽUPANIJSKO DRŽAVNO ODVJETNIŠTVO U BJELOVARU</item>
    </izvorni_sadrzaj>
    <derivirana_varijabla naziv="DomainObject.Predmet.OstaliListFormated_1">
      <item>Draženka Novoselac</item>
      <item>Odvj. KOSTA LACMANOVIĆ</item>
      <item>ŽUPANIJSKO DRŽAVNO ODVJETNIŠTVO U BJELOVARU</item>
    </derivirana_varijabla>
  </DomainObject.Predmet.OstaliListFormated>
  <DomainObject.Predmet.OstaliListFormatedOIB>
    <izvorni_sadrzaj>
      <item>Draženka Novoselac, OIB 39434249109</item>
      <item>Odvj. KOSTA LACMANOVIĆ</item>
      <item>ŽUPANIJSKO DRŽAVNO ODVJETNIŠTVO U BJELOVARU</item>
    </izvorni_sadrzaj>
    <derivirana_varijabla naziv="DomainObject.Predmet.OstaliListFormatedOIB_1">
      <item>Draženka Novoselac, OIB 39434249109</item>
      <item>Odvj. KOSTA LACMANOVIĆ</item>
      <item>ŽUPANIJSKO DRŽAVNO ODVJETNIŠTVO U BJELOVARU</item>
    </derivirana_varijabla>
  </DomainObject.Predmet.OstaliListFormatedOIB>
  <DomainObject.Predmet.OstaliListFormatedWithAdress>
    <izvorni_sadrzaj>
      <item>Draženka Novoselac, S. Radića 12, 33000 Virovitica</item>
      <item>Odvj. KOSTA LACMANOVIĆ, V. Nazora 3, 33000 Virovitica</item>
      <item>ŽUPANIJSKO DRŽAVNO ODVJETNIŠTVO U BJELOVARU</item>
    </izvorni_sadrzaj>
    <derivirana_varijabla naziv="DomainObject.Predmet.OstaliListFormatedWithAdress_1">
      <item>Draženka Novoselac, S. Radića 12, 33000 Virovitica</item>
      <item>Odvj. KOSTA LACMANOVIĆ, V. Nazora 3, 33000 Virovitica</item>
      <item>ŽUPANIJSKO DRŽAVNO ODVJETNIŠTVO U BJELOVARU</item>
    </derivirana_varijabla>
  </DomainObject.Predmet.OstaliListFormatedWithAdress>
  <DomainObject.Predmet.OstaliListFormatedWithAdressOIB>
    <izvorni_sadrzaj>
      <item>Draženka Novoselac, OIB 39434249109, S. Radića 12, 33000 Virovitica</item>
      <item>Odvj. KOSTA LACMANOVIĆ, V. Nazora 3, 33000 Virovitica</item>
      <item>ŽUPANIJSKO DRŽAVNO ODVJETNIŠTVO U BJELOVARU</item>
    </izvorni_sadrzaj>
    <derivirana_varijabla naziv="DomainObject.Predmet.OstaliListFormatedWithAdressOIB_1">
      <item>Draženka Novoselac, OIB 39434249109, S. Radića 12, 33000 Virovitica</item>
      <item>Odvj. KOSTA LACMANOVIĆ, V. Nazora 3, 33000 Virovitica</item>
      <item>ŽUPANIJSKO DRŽAVNO ODVJETNIŠTVO U BJELOVARU</item>
    </derivirana_varijabla>
  </DomainObject.Predmet.OstaliListFormatedWithAdressOIB>
  <DomainObject.Predmet.OstaliListNazivFormated>
    <izvorni_sadrzaj>
      <item>Draženka Novoselac</item>
      <item>Odvj. KOSTA LACMANOVIĆ</item>
      <item>ŽUPANIJSKO DRŽAVNO ODVJETNIŠTVO U BJELOVARU</item>
    </izvorni_sadrzaj>
    <derivirana_varijabla naziv="DomainObject.Predmet.OstaliListNazivFormated_1">
      <item>Draženka Novoselac</item>
      <item>Odvj. KOSTA LACMANOVIĆ</item>
      <item>ŽUPANIJSKO DRŽAVNO ODVJETNIŠTVO U BJELOVARU</item>
    </derivirana_varijabla>
  </DomainObject.Predmet.OstaliListNazivFormated>
  <DomainObject.Predmet.OstaliListNazivFormatedOIB>
    <izvorni_sadrzaj>
      <item>Draženka Novoselac, OIB 39434249109</item>
      <item>Odvj. KOSTA LACMANOVIĆ</item>
      <item>ŽUPANIJSKO DRŽAVNO ODVJETNIŠTVO U BJELOVARU</item>
    </izvorni_sadrzaj>
    <derivirana_varijabla naziv="DomainObject.Predmet.OstaliListNazivFormatedOIB_1">
      <item>Draženka Novoselac, OIB 39434249109</item>
      <item>Odvj. KOSTA LACMANOVIĆ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St-675/2016-3</izvorni_sadrzaj>
    <derivirana_varijabla naziv="DomainObject.PoslovniBrojDokumenta_1">St-675/2016-3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LJEKARNA DRAŽENKA NOVOSELAC, Virovitica</izvorni_sadrzaj>
    <derivirana_varijabla naziv="DomainObject.Predmet.ProtustrankaIDrugi_1">LJEKARNA DRAŽENKA NOVOSELAC, Virovitica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LJEKARNA DRAŽENKA NOVOSELAC, Virovitica, OIB 49541774744, S. Radića 12, 33000 Virovitica</izvorni_sadrzaj>
    <derivirana_varijabla naziv="DomainObject.Predmet.ProtustrankaIDrugiAdressOIB_1">LJEKARNA DRAŽENKA NOVOSELAC, Virovitica, OIB 49541774744, S. Radića 12,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LJEKARNA DRAŽENKA NOVOSELAC, Virovitica</item>
      <item>Draženka Novoselac</item>
      <item>Odvj. KOSTA LACMANOVIĆ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LJEKARNA DRAŽENKA NOVOSELAC, Virovitica</item>
      <item>Draženka Novoselac</item>
      <item>Odvj. KOSTA LACMANOVIĆ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LJEKARNA DRAŽENKA NOVOSELAC, Virovitica, OIB 49541774744, S. Radića 12,33000 Virovitica</item>
      <item>Draženka Novoselac, OIB 39434249109, S. Radića 12,33000 Virovitica</item>
      <item>Odvj. KOSTA LACMANOVIĆ, V. Nazora 3,33000 Virovitica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LJEKARNA DRAŽENKA NOVOSELAC, Virovitica, OIB 49541774744, S. Radića 12,33000 Virovitica</item>
      <item>Draženka Novoselac, OIB 39434249109, S. Radića 12,33000 Virovitica</item>
      <item>Odvj. KOSTA LACMANOVIĆ, V. Nazora 3,33000 Virovitica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FBEB2-2CC6-46D7-B440-62929BE933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409</properties:Words>
  <properties:Characters>2333</properties:Characters>
  <properties:Lines>64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2016-09-19T11:07:00Z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