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9a00" w14:paraId="c8a9a00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10151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9C0372" w:rsidP="00A87222" w:rsidR="009C0372">
      <w:pPr>
        <w:spacing w:after="0"/>
        <w:jc w:val="center"/>
        <w:rPr>
          <w:rFonts w:cs="Times New Roman"/>
        </w:rPr>
      </w:pPr>
    </w:p>
    <w:p w:rsidRDefault="00CF323F" w:rsidP="00A87222" w:rsidR="00CF323F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CF323F" w:rsidP="00CF323F" w:rsidR="00CF323F" w:rsidRPr="00CF323F"/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F764D6" w:rsidRPr="00213B7B">
        <w:rPr>
          <w:rFonts w:cs="Times New Roman"/>
        </w:rPr>
        <w:t xml:space="preserve">Trgovački sud u Varaždinu, po stečajnom sucu Iris Hatvalić Nemec, u stečajnom </w:t>
      </w:r>
      <w:r w:rsidR="00F764D6" w:rsidRPr="00F764D6">
        <w:rPr>
          <w:rFonts w:cs="Times New Roman"/>
        </w:rPr>
        <w:t xml:space="preserve">postupku nad stečajnim dužnikom </w:t>
      </w:r>
      <w:r w:rsidR="00260ED0" w:rsidRPr="000A2AF7">
        <w:rPr>
          <w:rFonts w:cs="Times New Roman"/>
        </w:rPr>
        <w:t>FE MIKRO d.o.o. iz Preloga, Čakovečka 8, OIB: 68091459131</w:t>
      </w:r>
      <w:r w:rsidR="00CF323F" w:rsidRPr="00A823A5">
        <w:rPr>
          <w:rFonts w:cs="Times New Roman"/>
        </w:rPr>
        <w:t xml:space="preserve">, zastupanom </w:t>
      </w:r>
      <w:r w:rsidR="00260ED0">
        <w:rPr>
          <w:rFonts w:cs="Times New Roman"/>
        </w:rPr>
        <w:t>po stečajnoj</w:t>
      </w:r>
      <w:r w:rsidR="00260ED0" w:rsidRPr="004F79AD">
        <w:rPr>
          <w:rFonts w:cs="Times New Roman"/>
        </w:rPr>
        <w:t xml:space="preserve"> upravitelj</w:t>
      </w:r>
      <w:r w:rsidR="00260ED0">
        <w:rPr>
          <w:rFonts w:cs="Times New Roman"/>
        </w:rPr>
        <w:t>ici</w:t>
      </w:r>
      <w:r w:rsidR="00260ED0" w:rsidRPr="004F79AD">
        <w:rPr>
          <w:rFonts w:cs="Times New Roman"/>
        </w:rPr>
        <w:t xml:space="preserve"> </w:t>
      </w:r>
      <w:r w:rsidR="00260ED0">
        <w:rPr>
          <w:rFonts w:cs="Times New Roman"/>
        </w:rPr>
        <w:t xml:space="preserve">Tei </w:t>
      </w:r>
      <w:r w:rsidR="00260ED0" w:rsidRPr="009F1580">
        <w:rPr>
          <w:rFonts w:cs="Times New Roman"/>
        </w:rPr>
        <w:t>Gatternig</w:t>
      </w:r>
      <w:r w:rsidR="00260ED0">
        <w:rPr>
          <w:rFonts w:cs="Times New Roman"/>
        </w:rPr>
        <w:t xml:space="preserve"> iz Varaždina</w:t>
      </w:r>
      <w:r w:rsidR="009C0372">
        <w:rPr>
          <w:rFonts w:cs="Times New Roman"/>
        </w:rPr>
        <w:t xml:space="preserve">, </w:t>
      </w:r>
      <w:r w:rsidR="00CF323F">
        <w:t xml:space="preserve">19. travnja </w:t>
      </w:r>
      <w:r w:rsidR="008A3DED" w:rsidRPr="00F764D6">
        <w:t>2017</w:t>
      </w:r>
      <w:r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9C0372" w:rsidRPr="00CF323F">
        <w:rPr>
          <w:b/>
        </w:rPr>
        <w:t>12</w:t>
      </w:r>
      <w:r w:rsidR="00623E85" w:rsidRPr="00CF323F">
        <w:rPr>
          <w:b/>
        </w:rPr>
        <w:t xml:space="preserve">. </w:t>
      </w:r>
      <w:r w:rsidR="00CF323F" w:rsidRPr="00CF323F">
        <w:rPr>
          <w:b/>
        </w:rPr>
        <w:t>svibnja</w:t>
      </w:r>
      <w:r w:rsidRPr="00CF323F">
        <w:rPr>
          <w:b/>
        </w:rPr>
        <w:t xml:space="preserve"> 2017</w:t>
      </w:r>
      <w:r w:rsidR="00B73610" w:rsidRPr="00CF323F">
        <w:rPr>
          <w:b/>
        </w:rPr>
        <w:t>.</w:t>
      </w:r>
      <w:r w:rsidR="002042B3" w:rsidRPr="00CF323F">
        <w:rPr>
          <w:b/>
        </w:rPr>
        <w:t xml:space="preserve"> u </w:t>
      </w:r>
      <w:r w:rsidR="00260ED0">
        <w:rPr>
          <w:b/>
        </w:rPr>
        <w:t>9</w:t>
      </w:r>
      <w:r w:rsidR="00521F9C" w:rsidRPr="00CF323F">
        <w:rPr>
          <w:b/>
        </w:rPr>
        <w:t>,00</w:t>
      </w:r>
      <w:r w:rsidR="002042B3" w:rsidRPr="00CF323F">
        <w:rPr>
          <w:b/>
        </w:rPr>
        <w:t xml:space="preserve"> sati</w:t>
      </w:r>
      <w:r w:rsidR="00FB75DD" w:rsidRPr="00CF323F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623E85" w:rsidP="00FB75DD" w:rsidR="009C0372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 xml:space="preserve">Donošenje odluke </w:t>
      </w:r>
      <w:r w:rsidR="00CF323F">
        <w:t xml:space="preserve">o </w:t>
      </w:r>
      <w:r w:rsidR="00260ED0">
        <w:t>pokretanju ovršnog postupka protiv bivšeg direktora radi naplate zakupnine</w:t>
      </w:r>
    </w:p>
    <w:p w:rsidRDefault="00260ED0" w:rsidP="00FB75DD" w:rsidR="00623E85" w:rsidRPr="00484E79">
      <w:pPr>
        <w:pStyle w:val="Odlomakpopisa"/>
        <w:numPr>
          <w:ilvl w:val="0"/>
          <w:numId w:val="3"/>
        </w:numPr>
        <w:spacing w:after="0"/>
        <w:contextualSpacing/>
      </w:pPr>
      <w:r>
        <w:t xml:space="preserve">   </w:t>
      </w:r>
      <w:r w:rsidR="00623E85"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CF323F">
        <w:t>19. travnja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6E2281">
        <w:rPr>
          <w:rFonts w:cs="Times New Roman"/>
        </w:rPr>
        <w:t xml:space="preserve">, v.r. </w:t>
      </w:r>
    </w:p>
    <w:p w:rsidRDefault="006E2281" w:rsidP="00E071D3" w:rsidR="006E2281">
      <w:pPr>
        <w:spacing w:after="0"/>
        <w:rPr>
          <w:rFonts w:cs="Times New Roman"/>
        </w:rPr>
      </w:pPr>
    </w:p>
    <w:p w:rsidRDefault="006E2281" w:rsidP="006E2281" w:rsidR="006E2281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A87222" w:rsidP="00E071D3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B75DD" w:rsidP="00FB75DD" w:rsidR="00FB75DD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260ED0">
        <w:t xml:space="preserve">Tea </w:t>
      </w:r>
      <w:r w:rsidR="00260ED0" w:rsidRPr="009F1580">
        <w:t>Gatternig</w:t>
      </w:r>
      <w:r w:rsidR="00260ED0">
        <w:t xml:space="preserve"> iz Varaždina, Branka Vodnika 4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4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151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7B1620">
      <w:t>211/12</w:t>
    </w:r>
    <w:r w:rsidR="00260ED0">
      <w:t>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10151"/>
    <w:rsid w:val="001B4212"/>
    <w:rsid w:val="002042B3"/>
    <w:rsid w:val="00260ED0"/>
    <w:rsid w:val="004C176F"/>
    <w:rsid w:val="00521F9C"/>
    <w:rsid w:val="00580866"/>
    <w:rsid w:val="00623E85"/>
    <w:rsid w:val="006E2281"/>
    <w:rsid w:val="00792FB7"/>
    <w:rsid w:val="007B1620"/>
    <w:rsid w:val="008A3DED"/>
    <w:rsid w:val="009461B6"/>
    <w:rsid w:val="009C0372"/>
    <w:rsid w:val="00A87222"/>
    <w:rsid w:val="00B73610"/>
    <w:rsid w:val="00BC68B2"/>
    <w:rsid w:val="00C02CE0"/>
    <w:rsid w:val="00C32ABA"/>
    <w:rsid w:val="00CF323F"/>
    <w:rsid w:val="00D5318F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1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1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1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1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1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1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1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1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2012.</izvorni_sadrzaj>
    <derivirana_varijabla naziv="DomainObject.Predmet.DatumOsnivanja_1">2.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St-211/2012</izvorni_sadrzaj>
    <derivirana_varijabla naziv="DomainObject.Predmet.OznakaBroj_1">St-211/2012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 MIKRO d.o.o. za proizvodnju transformatorskih dijelova, proizvodnu i uslužnu djelatnost iz područja metalnih konstrukcija "</izvorni_sadrzaj>
    <derivirana_varijabla naziv="DomainObject.Predmet.ProtustrankaFormated_1">  Fe MIKRO d.o.o. za proizvodnju transformatorskih dijelova, proizvodnu i uslužnu djelatnost iz područja metalnih konstrukcija "</derivirana_varijabla>
  </DomainObject.Predmet.ProtustrankaFormated>
  <DomainObject.Predmet.ProtustrankaFormatedOIB>
    <izvorni_sadrzaj>  Fe MIKRO d.o.o. za proizvodnju transformatorskih dijelova, proizvodnu i uslužnu djelatnost iz područja metalnih konstrukcija ", OIB 68091459131</izvorni_sadrzaj>
    <derivirana_varijabla naziv="DomainObject.Predmet.ProtustrankaFormatedOIB_1">  Fe MIKRO d.o.o. za proizvodnju transformatorskih dijelova, proizvodnu i uslužnu djelatnost iz područja metalnih konstrukcija ", OIB 68091459131</derivirana_varijabla>
  </DomainObject.Predmet.ProtustrankaFormatedOIB>
  <DomainObject.Predmet.ProtustrankaFormatedWithAdress>
    <izvorni_sadrzaj> Fe MIKRO d.o.o. za proizvodnju transformatorskih dijelova, proizvodnu i uslužnu djelatnost iz područja metalnih konstrukcija ", Čakovečka 8, 40323 Prelog</izvorni_sadrzaj>
    <derivirana_varijabla naziv="DomainObject.Predmet.ProtustrankaFormatedWithAdress_1"> Fe MIKRO d.o.o. za proizvodnju transformatorskih dijelova, proizvodnu i uslužnu djelatnost iz područja metalnih konstrukcija ", Čakovečka 8, 40323 Prelog</derivirana_varijabla>
  </DomainObject.Predmet.ProtustrankaFormatedWithAdress>
  <DomainObject.Predmet.ProtustrankaFormatedWithAdressOIB>
    <izvorni_sadrzaj> Fe MIKRO d.o.o. za proizvodnju transformatorskih dijelova, proizvodnu i uslužnu djelatnost iz područja metalnih konstrukcija ", OIB 68091459131, Čakovečka 8, 40323 Prelog</izvorni_sadrzaj>
    <derivirana_varijabla naziv="DomainObject.Predmet.ProtustrankaFormatedWithAdressOIB_1"> Fe MIKRO d.o.o. za proizvodnju transformatorskih dijelova, proizvodnu i uslužnu djelatnost iz područja metalnih konstrukcija ", OIB 68091459131, Čakovečka 8, 40323 Prelog</derivirana_varijabla>
  </DomainObject.Predmet.ProtustrankaFormatedWithAdressOIB>
  <DomainObject.Predmet.ProtustrankaWithAdress>
    <izvorni_sadrzaj>Fe MIKRO d.o.o. za proizvodnju transformatorskih dijelova, proizvodnu i uslužnu djelatnost iz područja metalnih konstrukcija " Čakovečka 8, 40323 Prelog</izvorni_sadrzaj>
    <derivirana_varijabla naziv="DomainObject.Predmet.ProtustrankaWithAdress_1">Fe MIKRO d.o.o. za proizvodnju transformatorskih dijelova, proizvodnu i uslužnu djelatnost iz područja metalnih konstrukcija " Čakovečka 8, 40323 Prelog</derivirana_varijabla>
  </DomainObject.Predmet.ProtustrankaWithAdress>
  <DomainObject.Predmet.ProtustrankaWithAdressOIB>
    <izvorni_sadrzaj>Fe MIKRO d.o.o. za proizvodnju transformatorskih dijelova, proizvodnu i uslužnu djelatnost iz područja metalnih konstrukcija ", OIB 68091459131, Čakovečka 8, 40323 Prelog</izvorni_sadrzaj>
    <derivirana_varijabla naziv="DomainObject.Predmet.ProtustrankaWithAdressOIB_1">Fe MIKRO d.o.o. za proizvodnju transformatorskih dijelova, proizvodnu i uslužnu djelatnost iz područja metalnih konstrukcija ", OIB 68091459131, Čakovečka 8, 40323 Prelog</derivirana_varijabla>
  </DomainObject.Predmet.ProtustrankaWithAdressOIB>
  <DomainObject.Predmet.ProtustrankaNazivFormated>
    <izvorni_sadrzaj>Fe MIKRO d.o.o. za proizvodnju transformatorskih dijelova, proizvodnu i uslužnu djelatnost iz područja metalnih konstrukcija "</izvorni_sadrzaj>
    <derivirana_varijabla naziv="DomainObject.Predmet.ProtustrankaNazivFormated_1">Fe MIKRO d.o.o. za proizvodnju transformatorskih dijelova, proizvodnu i uslužnu djelatnost iz područja metalnih konstrukcija "</derivirana_varijabla>
  </DomainObject.Predmet.ProtustrankaNazivFormated>
  <DomainObject.Predmet.ProtustrankaNazivFormatedOIB>
    <izvorni_sadrzaj>Fe MIKRO d.o.o. za proizvodnju transformatorskih dijelova, proizvodnu i uslužnu djelatnost iz područja metalnih konstrukcija ", OIB 68091459131</izvorni_sadrzaj>
    <derivirana_varijabla naziv="DomainObject.Predmet.ProtustrankaNazivFormatedOIB_1">Fe MIKRO d.o.o. za proizvodnju transformatorskih dijelova, proizvodnu i uslužnu djelatnost iz područja metalnih konstrukcija ", OIB 68091459131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Fe MIKRO d.o.o. za proizvodnju transformatorskih dijelova, proizvodnu i uslužnu djelatnost iz područja metalnih konstrukcija "</item>
    </izvorni_sadrzaj>
    <derivirana_varijabla naziv="DomainObject.Predmet.ProtuStrankaListFormated_1">
      <item>Fe MIKRO d.o.o. za proizvodnju transformatorskih dijelova, proizvodnu i uslužnu djelatnost iz područja metalnih konstrukcija "</item>
    </derivirana_varijabla>
  </DomainObject.Predmet.ProtuStrankaListFormated>
  <DomainObject.Predmet.ProtuStrankaListFormatedOIB>
    <izvorni_sadrzaj>
      <item>Fe MIKRO d.o.o. za proizvodnju transformatorskih dijelova, proizvodnu i uslužnu djelatnost iz područja metalnih konstrukcija ", OIB 68091459131</item>
    </izvorni_sadrzaj>
    <derivirana_varijabla naziv="DomainObject.Predmet.ProtuStrankaListFormatedOIB_1">
      <item>Fe MIKRO d.o.o. za proizvodnju transformatorskih dijelova, proizvodnu i uslužnu djelatnost iz područja metalnih konstrukcija ", OIB 68091459131</item>
    </derivirana_varijabla>
  </DomainObject.Predmet.ProtuStrankaListFormatedOIB>
  <DomainObject.Predmet.ProtuStrankaListFormatedWithAdress>
    <izvorni_sadrzaj>
      <item>Fe MIKRO d.o.o. za proizvodnju transformatorskih dijelova, proizvodnu i uslužnu djelatnost iz područja metalnih konstrukcija ", Čakovečka 8, 40323 Prelog</item>
    </izvorni_sadrzaj>
    <derivirana_varijabla naziv="DomainObject.Predmet.ProtuStrankaListFormatedWithAdress_1">
      <item>Fe MIKRO d.o.o. za proizvodnju transformatorskih dijelova, proizvodnu i uslužnu djelatnost iz područja metalnih konstrukcija ", Čakovečka 8, 40323 Prelog</item>
    </derivirana_varijabla>
  </DomainObject.Predmet.ProtuStrankaListFormatedWithAdress>
  <DomainObject.Predmet.ProtuStrankaListFormatedWithAdressOIB>
    <izvorni_sadrzaj>
      <item>Fe MIKRO d.o.o. za proizvodnju transformatorskih dijelova, proizvodnu i uslužnu djelatnost iz područja metalnih konstrukcija ", OIB 68091459131, Čakovečka 8, 40323 Prelog</item>
    </izvorni_sadrzaj>
    <derivirana_varijabla naziv="DomainObject.Predmet.ProtuStrankaListFormatedWithAdressOIB_1">
      <item>Fe MIKRO d.o.o. za proizvodnju transformatorskih dijelova, proizvodnu i uslužnu djelatnost iz područja metalnih konstrukcija ", OIB 68091459131, Čakovečka 8, 40323 Prelog</item>
    </derivirana_varijabla>
  </DomainObject.Predmet.ProtuStrankaListFormatedWithAdressOIB>
  <DomainObject.Predmet.ProtuStrankaListNazivFormated>
    <izvorni_sadrzaj>
      <item>Fe MIKRO d.o.o. za proizvodnju transformatorskih dijelova, proizvodnu i uslužnu djelatnost iz područja metalnih konstrukcija "</item>
    </izvorni_sadrzaj>
    <derivirana_varijabla naziv="DomainObject.Predmet.ProtuStrankaListNazivFormated_1">
      <item>Fe MIKRO d.o.o. za proizvodnju transformatorskih dijelova, proizvodnu i uslužnu djelatnost iz područja metalnih konstrukcija "</item>
    </derivirana_varijabla>
  </DomainObject.Predmet.ProtuStrankaListNazivFormated>
  <DomainObject.Predmet.ProtuStrankaListNazivFormatedOIB>
    <izvorni_sadrzaj>
      <item>Fe MIKRO d.o.o. za proizvodnju transformatorskih dijelova, proizvodnu i uslužnu djelatnost iz područja metalnih konstrukcija ", OIB 68091459131</item>
    </izvorni_sadrzaj>
    <derivirana_varijabla naziv="DomainObject.Predmet.ProtuStrankaListNazivFormatedOIB_1">
      <item>Fe MIKRO d.o.o. za proizvodnju transformatorskih dijelova, proizvodnu i uslužnu djelatnost iz područja metalnih konstrukcija ", OIB 68091459131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Zdenka Jukić</item>
      <item>Tea Gatternig</item>
    </izvorni_sadrzaj>
    <derivirana_varijabla naziv="DomainObject.Predmet.OstaliListFormated_1">
      <item>ŽUPANIJSKO DRŽAVNO ODVJETNIŠTVO U VARAŽDINU Građansko upravni odjel punomoćnik sudionika u postupku POREZNA UPRAVA ČAKOVEC</item>
      <item>Zdenka Jukić</item>
      <item>Tea Gatternig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Zdenka Jukić</item>
      <item>Tea Gatternig, OIB 20214370352</item>
    </izvorni_sadrzaj>
    <derivirana_varijabla naziv="DomainObject.Predmet.OstaliListFormatedOIB_1">
      <item>ŽUPANIJSKO DRŽAVNO ODVJETNIŠTVO U VARAŽDINU Građansko upravni odjel punomoćnik sudionika u postupku POREZNA UPRAVA ČAKOVEC</item>
      <item>Zdenka Jukić</item>
      <item>Tea Gatternig, OIB 20214370352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Zdenka Jukić, R. Boškovića 12, 40000 Čakovec</item>
      <item>Tea Gatternig, Augusta Šenoe 3,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Zdenka Jukić, R. Boškovića 12, 40000 Čakovec</item>
      <item>Tea Gatternig, Augusta Šenoe 3,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Zdenka Jukić, R. Boškovića 12, 40000 Čakovec</item>
      <item>Tea Gatternig, OIB 20214370352, Augusta Šenoe 3,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Zdenka Jukić, R. Boškovića 12, 40000 Čakovec</item>
      <item>Tea Gatternig, OIB 20214370352, Augusta Šenoe 3,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Zdenka Jukić</item>
      <item>Tea Gatternig</item>
    </izvorni_sadrzaj>
    <derivirana_varijabla naziv="DomainObject.Predmet.OstaliListNazivFormated_1">
      <item>ŽUPANIJSKO DRŽAVNO ODVJETNIŠTVO U VARAŽDINU Građansko upravni odjel</item>
      <item>Zdenka Jukić</item>
      <item>Tea Gatternig</item>
    </derivirana_varijabla>
  </DomainObject.Predmet.OstaliListNazivFormated>
  <DomainObject.Predmet.OstaliListNazivFormatedOIB>
    <izvorni_sadrzaj>
      <item>ŽUPANIJSKO DRŽAVNO ODVJETNIŠTVO U VARAŽDINU Građansko upravni odjel</item>
      <item>Zdenka Jukić</item>
      <item>Tea Gatternig, OIB 20214370352</item>
    </izvorni_sadrzaj>
    <derivirana_varijabla naziv="DomainObject.Predmet.OstaliListNazivFormatedOIB_1">
      <item>ŽUPANIJSKO DRŽAVNO ODVJETNIŠTVO U VARAŽDINU Građansko upravni odjel</item>
      <item>Zdenka Jukić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 MIKRO d.o.o. za proizvodnju transformatorskih dijelova, proizvodnu i uslužnu djelatnost iz područja metalnih konstrukcija "</izvorni_sadrzaj>
    <derivirana_varijabla naziv="DomainObject.Predmet.ProtustrankaIDrugi_1">Fe MIKRO d.o.o. za proizvodnju transformatorskih dijelova, proizvodnu i uslužnu djelatnost iz područja metalnih konstrukcija "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Fe MIKRO d.o.o. za proizvodnju transformatorskih dijelova, proizvodnu i uslužnu djelatnost iz područja metalnih konstrukcija ", OIB 68091459131, Čakovečka 8, 40323 Prelog</izvorni_sadrzaj>
    <derivirana_varijabla naziv="DomainObject.Predmet.ProtustrankaIDrugiAdressOIB_1">Fe MIKRO d.o.o. za proizvodnju transformatorskih dijelova, proizvodnu i uslužnu djelatnost iz područja metalnih konstrukcija ", OIB 68091459131, Čakovečka 8,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 MIKRO d.o.o. za proizvodnju transformatorskih dijelova, proizvodnu i uslužnu djelatnost iz područja metalnih konstrukcija "</item>
      <item>ŽUPANIJSKO DRŽAVNO ODVJETNIŠTVO U VARAŽDINU Građansko upravni odjel</item>
      <item>POREZNA UPRAVA ČAKOVEC</item>
      <item>Zdenka Jukić</item>
      <item>Tea Gatternig</item>
    </izvorni_sadrzaj>
    <derivirana_varijabla naziv="DomainObject.Predmet.SudioniciListNaziv_1">
      <item>Fe MIKRO d.o.o. za proizvodnju transformatorskih dijelova, proizvodnu i uslužnu djelatnost iz područja metalnih konstrukcija "</item>
      <item>ŽUPANIJSKO DRŽAVNO ODVJETNIŠTVO U VARAŽDINU Građansko upravni odjel</item>
      <item>POREZNA UPRAVA ČAKOVEC</item>
      <item>Zdenka Jukić</item>
      <item>Tea Gatternig</item>
    </derivirana_varijabla>
  </DomainObject.Predmet.SudioniciListNaziv>
  <DomainObject.Predmet.SudioniciListAdressOIB>
    <izvorni_sadrzaj>
      <item>Fe MIKRO d.o.o. za proizvodnju transformatorskih dijelova, proizvodnu i uslužnu djelatnost iz područja metalnih konstrukcija ", OIB 68091459131, Čakovečka 8,40323 Prelog</item>
      <item>ŽUPANIJSKO DRŽAVNO ODVJETNIŠTVO U VARAŽDINU Građansko upravni odjel, 42000 Varaždin</item>
      <item>POREZNA UPRAVA ČAKOVEC, OIB 18683136487, O. Keršovanija 11,40000 Čakovec</item>
      <item>Zdenka Jukić, R. Boškovića 12,40000 Čakovec</item>
      <item>Tea Gatternig, OIB 20214370352, Augusta Šenoe 3,42000 Varaždin</item>
    </izvorni_sadrzaj>
    <derivirana_varijabla naziv="DomainObject.Predmet.SudioniciListAdressOIB_1">
      <item>Fe MIKRO d.o.o. za proizvodnju transformatorskih dijelova, proizvodnu i uslužnu djelatnost iz područja metalnih konstrukcija ", OIB 68091459131, Čakovečka 8,40323 Prelog</item>
      <item>ŽUPANIJSKO DRŽAVNO ODVJETNIŠTVO U VARAŽDINU Građansko upravni odjel, 42000 Varaždin</item>
      <item>POREZNA UPRAVA ČAKOVEC, OIB 18683136487, O. Keršovanija 11,40000 Čakovec</item>
      <item>Zdenka Jukić, R. Boškovića 12,40000 Čakovec</item>
      <item>Tea Gatternig, OIB 20214370352, Augusta Šenoe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68091459131</item>
      <item>, OIB null</item>
      <item>, OIB 18683136487</item>
      <item>, OIB null</item>
      <item>, OIB 20214370352</item>
    </izvorni_sadrzaj>
    <derivirana_varijabla naziv="DomainObject.Predmet.SudioniciListNazivOIB_1">
      <item>, OIB 68091459131</item>
      <item>, OIB null</item>
      <item>, OIB 18683136487</item>
      <item>, OIB null</item>
      <item>, OIB 20214370352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BE353-9EFB-419D-96FD-19E27A1EF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900</properties:Characters>
  <properties:Lines>50</properties:Lines>
  <properties:Paragraphs>22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2017-04-19T11:05:00Z</cp:lastPrinted>
  <dcterms:modified xmlns:xsi="http://www.w3.org/2001/XMLSchema-instance" xsi:type="dcterms:W3CDTF">2017-04-19T11:08:00Z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