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c691f0" w14:paraId="1c691f0" w:rsidRDefault="00AB5C55" w:rsidP="00AB5C55" w:rsidR="00AB5C55">
      <w:pPr>
        <w15:collapsed w:val="false"/>
      </w:pPr>
      <w:bookmarkStart w:name="_GoBack" w:id="0"/>
      <w:bookmarkEnd w:id="0"/>
    </w:p>
    <w:p w:rsidRDefault="00AB5C55" w:rsidP="00AB5C55" w:rsidR="00AB5C55"/>
    <w:p w:rsidRDefault="00AB5C55" w:rsidP="00AB5C55" w:rsidR="00AB5C55"/>
    <w:p w:rsidRDefault="00AB5C55" w:rsidP="00AB5C55" w:rsidR="00AB5C55">
      <w:pPr>
        <w:jc w:val="right"/>
      </w:pPr>
      <w:r>
        <w:t>Poslovni broj: 1 St-313/12</w:t>
      </w:r>
    </w:p>
    <w:p w:rsidRDefault="00AB5C55" w:rsidP="00AB5C55" w:rsidR="00AB5C55">
      <w:pPr>
        <w:jc w:val="center"/>
      </w:pPr>
    </w:p>
    <w:p w:rsidRDefault="00AB5C55" w:rsidP="00AB5C55" w:rsidR="00AB5C55">
      <w:pPr>
        <w:jc w:val="center"/>
      </w:pPr>
      <w:r>
        <w:t>R E P U B L I K A   H R V A T S K A</w:t>
      </w:r>
    </w:p>
    <w:p w:rsidRDefault="00AB5C55" w:rsidP="00AB5C55" w:rsidR="00AB5C55">
      <w:pPr>
        <w:jc w:val="center"/>
      </w:pPr>
      <w:r>
        <w:t xml:space="preserve">R J E Š E NJ E </w:t>
      </w:r>
    </w:p>
    <w:p w:rsidRDefault="00AB5C55" w:rsidP="00AB5C55" w:rsidR="00AB5C55">
      <w:pPr>
        <w:jc w:val="center"/>
      </w:pPr>
    </w:p>
    <w:p w:rsidRDefault="00AB5C55" w:rsidP="00AB5C55" w:rsidR="00AB5C55">
      <w:pPr>
        <w:jc w:val="both"/>
      </w:pPr>
      <w:r>
        <w:tab/>
        <w:t xml:space="preserve">Trgovački sud u Varaždinu, po sucu toga suda Radovanu </w:t>
      </w:r>
      <w:proofErr w:type="spellStart"/>
      <w:r>
        <w:t>Raduki</w:t>
      </w:r>
      <w:proofErr w:type="spellEnd"/>
      <w:r>
        <w:t xml:space="preserve">, kao stečajnom sucu, u stečajnom predmetu nad stečajnim dužnikom VIKO d.o.o. u stečaju, Varaždin, 2. listopada 2015. </w:t>
      </w:r>
    </w:p>
    <w:p w:rsidRDefault="00AB5C55" w:rsidP="00AB5C55" w:rsidR="00AB5C55">
      <w:pPr>
        <w:jc w:val="both"/>
      </w:pPr>
    </w:p>
    <w:p w:rsidRDefault="00AB5C55" w:rsidP="00AB5C55" w:rsidR="00AB5C55">
      <w:pPr>
        <w:jc w:val="center"/>
      </w:pPr>
      <w:r>
        <w:t>r i j e š i o   j e</w:t>
      </w:r>
    </w:p>
    <w:p w:rsidRDefault="00AB5C55" w:rsidP="00AB5C55" w:rsidR="00AB5C55">
      <w:pPr>
        <w:jc w:val="both"/>
      </w:pPr>
    </w:p>
    <w:p w:rsidRDefault="00AB5C55" w:rsidP="00AB5C55" w:rsidR="00AB5C55">
      <w:pPr>
        <w:ind w:firstLine="720"/>
        <w:jc w:val="both"/>
      </w:pPr>
      <w:r>
        <w:t xml:space="preserve">  I. Saziva se skupština vjerovnika u stečajnom postupku nad dužnikom VIKO d.o.o. u stečaju, Varaždin, OIB: 42198758977, za: </w:t>
      </w:r>
    </w:p>
    <w:p w:rsidRDefault="00AB5C55" w:rsidP="00AB5C55" w:rsidR="00AB5C55">
      <w:pPr>
        <w:jc w:val="center"/>
      </w:pPr>
      <w:r>
        <w:rPr>
          <w:b/>
        </w:rPr>
        <w:t>22. listopada 2015. u 10,30 sati</w:t>
      </w:r>
    </w:p>
    <w:p w:rsidRDefault="00AB5C55" w:rsidP="00AB5C55" w:rsidR="00AB5C55">
      <w:pPr>
        <w:ind w:left="708"/>
      </w:pPr>
      <w:r>
        <w:t>u zgradi Trgovačkog suda u Varaždinu, soba 231/II sa sljedećim dnevnim redom:</w:t>
      </w:r>
    </w:p>
    <w:p w:rsidRDefault="00AB5C55" w:rsidP="00AB5C55" w:rsidR="00AB5C55">
      <w:pPr>
        <w:ind w:left="708"/>
      </w:pPr>
    </w:p>
    <w:p w:rsidRDefault="00AB5C55" w:rsidP="00AB5C55" w:rsidR="00AB5C55">
      <w:pPr>
        <w:ind w:firstLine="720"/>
        <w:jc w:val="both"/>
      </w:pPr>
      <w:r>
        <w:t xml:space="preserve">        1. Izvješće o tijeku stečajnog postupka i prodaji imovine stečajnog dužnika.</w:t>
      </w:r>
    </w:p>
    <w:p w:rsidRDefault="00AB5C55" w:rsidP="00AB5C55" w:rsidR="00AB5C55"/>
    <w:p w:rsidRDefault="00AB5C55" w:rsidP="00AB5C55" w:rsidR="00AB5C55">
      <w:pPr>
        <w:ind w:firstLine="720"/>
        <w:jc w:val="both"/>
      </w:pPr>
      <w:r>
        <w:t xml:space="preserve"> II. Na skupštinu vjerovnika pozivaju se:</w:t>
      </w:r>
    </w:p>
    <w:p w:rsidRDefault="00AB5C55" w:rsidP="00AB5C55" w:rsidR="00AB5C55">
      <w:pPr>
        <w:ind w:firstLine="720"/>
      </w:pPr>
      <w:r>
        <w:t xml:space="preserve">        - vjerovnici s pravom odvojenog namirenja,</w:t>
      </w:r>
    </w:p>
    <w:p w:rsidRDefault="00AB5C55" w:rsidP="00AB5C55" w:rsidR="00AB5C55">
      <w:pPr>
        <w:ind w:firstLine="720"/>
      </w:pPr>
      <w:r>
        <w:t xml:space="preserve">        - stečajni upravitelj,</w:t>
      </w:r>
    </w:p>
    <w:p w:rsidRDefault="00AB5C55" w:rsidP="00AB5C55" w:rsidR="00AB5C55">
      <w:pPr>
        <w:ind w:firstLine="720"/>
      </w:pPr>
      <w:r>
        <w:t xml:space="preserve">        - stečajni vjerovnici.</w:t>
      </w:r>
    </w:p>
    <w:p w:rsidRDefault="00AB5C55" w:rsidP="00AB5C55" w:rsidR="00AB5C55">
      <w:r>
        <w:tab/>
      </w:r>
      <w:r>
        <w:tab/>
      </w:r>
      <w:r>
        <w:tab/>
      </w:r>
      <w:r>
        <w:tab/>
      </w:r>
      <w:r>
        <w:tab/>
      </w:r>
      <w:r>
        <w:tab/>
      </w:r>
      <w:r>
        <w:tab/>
      </w:r>
      <w:r>
        <w:tab/>
      </w:r>
    </w:p>
    <w:p w:rsidRDefault="00AB5C55" w:rsidP="00AB5C55" w:rsidR="00AB5C55">
      <w:pPr>
        <w:ind w:firstLine="720"/>
      </w:pPr>
      <w:r>
        <w:t>III. Ovo rješenje objavit će se na e-oglasnoj ploči suda.</w:t>
      </w:r>
    </w:p>
    <w:p w:rsidRDefault="00AB5C55" w:rsidP="00AB5C55" w:rsidR="00AB5C55">
      <w:pPr>
        <w:jc w:val="both"/>
      </w:pPr>
      <w:r>
        <w:t xml:space="preserve"> </w:t>
      </w:r>
    </w:p>
    <w:p w:rsidRDefault="00AB5C55" w:rsidP="00AB5C55" w:rsidR="00AB5C55">
      <w:pPr>
        <w:jc w:val="center"/>
      </w:pPr>
      <w:r>
        <w:lastRenderedPageBreak/>
        <w:t>Obrazloženje</w:t>
      </w:r>
    </w:p>
    <w:p w:rsidRDefault="00AB5C55" w:rsidP="00AB5C55" w:rsidR="00AB5C55">
      <w:pPr>
        <w:jc w:val="center"/>
      </w:pPr>
    </w:p>
    <w:p w:rsidRDefault="00AB5C55" w:rsidP="00AB5C55" w:rsidR="00AB5C55">
      <w:pPr>
        <w:jc w:val="both"/>
      </w:pPr>
      <w:r>
        <w:tab/>
        <w:t>Sud je, primjenom čl. 155.a Stečajnog zakona (''Narodne novine'' broj 44/96, 29/99, 129/00, 123/03, 82/06, 116/10, 25/12, 133/12), odlučio kao u izreci.</w:t>
      </w:r>
    </w:p>
    <w:p w:rsidRDefault="00AB5C55" w:rsidP="00AB5C55" w:rsidR="00AB5C55">
      <w:pPr>
        <w:jc w:val="center"/>
      </w:pPr>
    </w:p>
    <w:p w:rsidRDefault="00AB5C55" w:rsidP="00AB5C55" w:rsidR="00AB5C55">
      <w:pPr>
        <w:jc w:val="center"/>
      </w:pPr>
      <w:r>
        <w:t>U Varaždinu 2. listopada 2015.</w:t>
      </w:r>
    </w:p>
    <w:p w:rsidRDefault="00AB5C55" w:rsidP="00AB5C55" w:rsidR="00AB5C55">
      <w:pPr>
        <w:ind w:firstLine="720"/>
        <w:jc w:val="center"/>
      </w:pPr>
    </w:p>
    <w:p w:rsidRDefault="00AB5C55" w:rsidP="00AB5C55" w:rsidR="00AB5C55">
      <w:pPr>
        <w:ind w:firstLine="720"/>
        <w:jc w:val="both"/>
      </w:pPr>
      <w:r>
        <w:tab/>
      </w:r>
      <w:r>
        <w:tab/>
      </w:r>
      <w:r>
        <w:tab/>
      </w:r>
      <w:r>
        <w:tab/>
      </w:r>
      <w:r>
        <w:tab/>
      </w:r>
      <w:r>
        <w:tab/>
      </w:r>
      <w:r>
        <w:tab/>
      </w:r>
      <w:r>
        <w:tab/>
        <w:t xml:space="preserve"> SUDAC</w:t>
      </w:r>
    </w:p>
    <w:p w:rsidRDefault="00AB5C55" w:rsidP="00AB5C55" w:rsidR="00AB5C55">
      <w:pPr>
        <w:ind w:firstLine="720"/>
        <w:jc w:val="both"/>
      </w:pPr>
    </w:p>
    <w:p w:rsidRDefault="00AB5C55" w:rsidP="00AB5C55" w:rsidR="00AB5C55">
      <w:pPr>
        <w:ind w:firstLine="720"/>
        <w:jc w:val="both"/>
      </w:pPr>
      <w:r>
        <w:tab/>
      </w:r>
      <w:r>
        <w:tab/>
      </w:r>
      <w:r>
        <w:tab/>
      </w:r>
      <w:r>
        <w:tab/>
      </w:r>
      <w:r>
        <w:tab/>
      </w:r>
      <w:r>
        <w:tab/>
      </w:r>
      <w:r>
        <w:tab/>
      </w:r>
      <w:r>
        <w:tab/>
        <w:t xml:space="preserve"> Radovan Raduka</w:t>
      </w:r>
      <w:r>
        <w:tab/>
      </w:r>
    </w:p>
    <w:p w:rsidRDefault="00AB5C55" w:rsidP="00AB5C55" w:rsidR="00AB5C55"/>
    <w:p w:rsidRDefault="00AB5C55" w:rsidP="00AB5C55" w:rsidR="00AB5C55">
      <w:r>
        <w:t>UPUTA O PRAVNOM LIJEKU:</w:t>
      </w:r>
    </w:p>
    <w:p w:rsidRDefault="00AB5C55" w:rsidP="00AB5C55" w:rsidR="00AB5C55">
      <w:pPr>
        <w:jc w:val="both"/>
      </w:pPr>
      <w:r>
        <w:t>Protiv ovoga rješenja nije dopuštena žalba.</w:t>
      </w:r>
    </w:p>
    <w:p w:rsidRDefault="00AB5C55" w:rsidP="00AB5C55" w:rsidR="00AB5C55"/>
    <w:p w:rsidRDefault="00AB5C55" w:rsidP="00AB5C55" w:rsidR="00AB5C55">
      <w:r>
        <w:t>DNA:</w:t>
      </w:r>
    </w:p>
    <w:p w:rsidRDefault="00AB5C55" w:rsidP="00AB5C55" w:rsidR="00AB5C55">
      <w:pPr>
        <w:numPr>
          <w:ilvl w:val="0"/>
          <w:numId w:val="47"/>
        </w:numPr>
        <w:spacing w:after="0"/>
      </w:pPr>
      <w:r>
        <w:t>stečajnom upravitelju Sanja Mihalić, Varaždin, A. Stepinca 1</w:t>
      </w:r>
    </w:p>
    <w:p w:rsidRDefault="00AB5C55" w:rsidP="00AB5C55" w:rsidR="00AB5C55">
      <w:pPr>
        <w:ind w:left="720"/>
      </w:pPr>
      <w:r>
        <w:t>U Varaždinu, 2. listopada 2015.</w:t>
      </w:r>
    </w:p>
    <w:p w:rsidRDefault="00AB5C55" w:rsidP="00AB5C55" w:rsidR="00AB5C55">
      <w:pPr>
        <w:ind w:left="720"/>
      </w:pPr>
      <w:r>
        <w:tab/>
      </w:r>
      <w:r>
        <w:tab/>
      </w:r>
      <w:r>
        <w:tab/>
      </w:r>
      <w:r>
        <w:tab/>
      </w:r>
      <w:r>
        <w:tab/>
        <w:t>S U D A C</w:t>
      </w:r>
    </w:p>
    <w:p w:rsidRDefault="00AB5C55" w:rsidP="00AB5C55" w:rsidR="00AB5C55"/>
    <w:p w:rsidRDefault="00AE649C" w:rsidP="00FA5B5E" w:rsidR="00AE649C" w:rsidRPr="00B76F3C">
      <w:pPr>
        <w:pStyle w:val="Naslov3"/>
      </w:pPr>
    </w:p>
    <w:p w:rsidRDefault="00AB5C55"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28A69BC"/>
    <w:multiLevelType w:val="hybridMultilevel"/>
    <w:tmpl w:val="0D306F1C"/>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C55"/>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3677528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listopada 2015.</izvorni_sadrzaj>
    <derivirana_varijabla naziv="DomainObject.DatumDonosenjaOdluke_1">2.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St-313/2012-116</izvorni_sadrzaj>
    <derivirana_varijabla naziv="DomainObject.Oznaka_1">St-313/2012-116</derivirana_varijabla>
  </DomainObject.Oznaka>
  <DomainObject.DonositeljOdluke.Ime>
    <izvorni_sadrzaj>Radovan</izvorni_sadrzaj>
    <derivirana_varijabla naziv="DomainObject.DonositeljOdluke.Ime_1">Radovan</derivirana_varijabla>
  </DomainObject.DonositeljOdluke.Ime>
  <DomainObject.DonositeljOdluke.Prezime>
    <izvorni_sadrzaj>Raduka</izvorni_sadrzaj>
    <derivirana_varijabla naziv="DomainObject.DonositeljOdluke.Prezime_1">Raduka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313</izvorni_sadrzaj>
    <derivirana_varijabla naziv="DomainObject.Predmet.Broj_1">313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studenog 2012.</izvorni_sadrzaj>
    <derivirana_varijabla naziv="DomainObject.Predmet.DatumOsnivanja_1">19. studenog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St-313/2012</izvorni_sadrzaj>
    <derivirana_varijabla naziv="DomainObject.Predmet.OznakaBroj_1">St-313/2012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VIKO društvo s ograničenom odgovornošću za trgovinu i proizvodnju</izvorni_sadrzaj>
    <derivirana_varijabla naziv="DomainObject.Predmet.ProtustrankaFormated_1">  VIKO društvo s ograničenom odgovornošću za trgovinu i proizvodnju</derivirana_varijabla>
  </DomainObject.Predmet.ProtustrankaFormated>
  <DomainObject.Predmet.ProtustrankaFormatedOIB>
    <izvorni_sadrzaj>  VIKO društvo s ograničenom odgovornošću za trgovinu i proizvodnju, OIB 42198758977</izvorni_sadrzaj>
    <derivirana_varijabla naziv="DomainObject.Predmet.ProtustrankaFormatedOIB_1">  VIKO društvo s ograničenom odgovornošću za trgovinu i proizvodnju, OIB 42198758977</derivirana_varijabla>
  </DomainObject.Predmet.ProtustrankaFormatedOIB>
  <DomainObject.Predmet.ProtustrankaFormatedWithAdress>
    <izvorni_sadrzaj> VIKO društvo s ograničenom odgovornošću za trgovinu i proizvodnju, Pavleka Miškine 57, Varaždin</izvorni_sadrzaj>
    <derivirana_varijabla naziv="DomainObject.Predmet.ProtustrankaFormatedWithAdress_1"> VIKO društvo s ograničenom odgovornošću za trgovinu i proizvodnju, Pavleka Miškine 57, Varaždin</derivirana_varijabla>
  </DomainObject.Predmet.ProtustrankaFormatedWithAdress>
  <DomainObject.Predmet.ProtustrankaFormatedWithAdressOIB>
    <izvorni_sadrzaj> VIKO društvo s ograničenom odgovornošću za trgovinu i proizvodnju, OIB 42198758977, Pavleka Miškine 57, Varaždin</izvorni_sadrzaj>
    <derivirana_varijabla naziv="DomainObject.Predmet.ProtustrankaFormatedWithAdressOIB_1"> VIKO društvo s ograničenom odgovornošću za trgovinu i proizvodnju, OIB 42198758977, Pavleka Miškine 57, Varaždin</derivirana_varijabla>
  </DomainObject.Predmet.ProtustrankaFormatedWithAdressOIB>
  <DomainObject.Predmet.ProtustrankaWithAdress>
    <izvorni_sadrzaj>VIKO društvo s ograničenom odgovornošću za trgovinu i proizvodnju Pavleka Miškine 57, Varaždin</izvorni_sadrzaj>
    <derivirana_varijabla naziv="DomainObject.Predmet.ProtustrankaWithAdress_1">VIKO društvo s ograničenom odgovornošću za trgovinu i proizvodnju Pavleka Miškine 57, Varaždin</derivirana_varijabla>
  </DomainObject.Predmet.ProtustrankaWithAdress>
  <DomainObject.Predmet.ProtustrankaWithAdressOIB>
    <izvorni_sadrzaj>VIKO društvo s ograničenom odgovornošću za trgovinu i proizvodnju, OIB 42198758977, Pavleka Miškine 57, Varaždin</izvorni_sadrzaj>
    <derivirana_varijabla naziv="DomainObject.Predmet.ProtustrankaWithAdressOIB_1">VIKO društvo s ograničenom odgovornošću za trgovinu i proizvodnju, OIB 42198758977, Pavleka Miškine 57, Varaždin</derivirana_varijabla>
  </DomainObject.Predmet.ProtustrankaWithAdressOIB>
  <DomainObject.Predmet.ProtustrankaNazivFormated>
    <izvorni_sadrzaj>VIKO društvo s ograničenom odgovornošću za trgovinu i proizvodnju</izvorni_sadrzaj>
    <derivirana_varijabla naziv="DomainObject.Predmet.ProtustrankaNazivFormated_1">VIKO društvo s ograničenom odgovornošću za trgovinu i proizvodnju</derivirana_varijabla>
  </DomainObject.Predmet.ProtustrankaNazivFormated>
  <DomainObject.Predmet.ProtustrankaNazivFormatedOIB>
    <izvorni_sadrzaj>VIKO društvo s ograničenom odgovornošću za trgovinu i proizvodnju, OIB 42198758977</izvorni_sadrzaj>
    <derivirana_varijabla naziv="DomainObject.Predmet.ProtustrankaNazivFormatedOIB_1">VIKO društvo s ograničenom odgovornošću za trgovinu i proizvodnju, OIB 42198758977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231</izvorni_sadrzaj>
    <derivirana_varijabla naziv="DomainObject.Predmet.Referada.Prostorija.Naziv_1">Sudnica 231</derivirana_varijabla>
  </DomainObject.Predmet.Referada.Prostorija.Naziv>
  <DomainObject.Predmet.Referada.Prostorija.Oznaka>
    <izvorni_sadrzaj>Sudnica 231</izvorni_sadrzaj>
    <derivirana_varijabla naziv="DomainObject.Predmet.Referada.Prostorija.Oznaka_1">Sudnica 231</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Radovan Raduka</izvorni_sadrzaj>
    <derivirana_varijabla naziv="DomainObject.Predmet.Referada.Sudac_1">Radovan Raduka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BRANKO DETIĆ; JOSIP DETIĆ; ŠTEFA ŽABČIĆ; ZDRAVKO NOVOSELEC; JOSIP LEVATIĆ; DRAGUTIN JAGIĆ; BOŽO POSAVEC; VLADIMIR LEVATIĆ; KSENIJA KERETIĆ; BOŽICA BANFIĆ; STJEPAN MARTINČEVIĆ; ZLATKO MARTINEZ; JASENKA HABEK; MILAN GREDELJ; SNJEŽANA PTIČEK; NATAŠA POPIJAČ; ZLATKO BRLEK; NADICA VUGRINEC</izvorni_sadrzaj>
    <derivirana_varijabla naziv="DomainObject.Predmet.StrankaFormated_1">  BRANKO DETIĆ; JOSIP DETIĆ; ŠTEFA ŽABČIĆ; ZDRAVKO NOVOSELEC; JOSIP LEVATIĆ; DRAGUTIN JAGIĆ; BOŽO POSAVEC; VLADIMIR LEVATIĆ; KSENIJA KERETIĆ; BOŽICA BANFIĆ; STJEPAN MARTINČEVIĆ; ZLATKO MARTINEZ; JASENKA HABEK; MILAN GREDELJ; SNJEŽANA PTIČEK; NATAŠA POPIJAČ; ZLATKO BRLEK; NADICA VUGRINEC</derivirana_varijabla>
  </DomainObject.Predmet.StrankaFormated>
  <DomainObject.Predmet.StrankaFormatedOIB>
    <izvorni_sadrzaj>  BRANKO DETIĆ; JOSIP DETIĆ; ŠTEFA ŽABČIĆ; ZDRAVKO NOVOSELEC; JOSIP LEVATIĆ; DRAGUTIN JAGIĆ; BOŽO POSAVEC; VLADIMIR LEVATIĆ; KSENIJA KERETIĆ; BOŽICA BANFIĆ; STJEPAN MARTINČEVIĆ; ZLATKO MARTINEZ; JASENKA HABEK; MILAN GREDELJ; SNJEŽANA PTIČEK; NATAŠA POPIJAČ; ZLATKO BRLEK; NADICA VUGRINEC</izvorni_sadrzaj>
    <derivirana_varijabla naziv="DomainObject.Predmet.StrankaFormatedOIB_1">  BRANKO DETIĆ; JOSIP DETIĆ; ŠTEFA ŽABČIĆ; ZDRAVKO NOVOSELEC; JOSIP LEVATIĆ; DRAGUTIN JAGIĆ; BOŽO POSAVEC; VLADIMIR LEVATIĆ; KSENIJA KERETIĆ; BOŽICA BANFIĆ; STJEPAN MARTINČEVIĆ; ZLATKO MARTINEZ; JASENKA HABEK; MILAN GREDELJ; SNJEŽANA PTIČEK; NATAŠA POPIJAČ; ZLATKO BRLEK; NADICA VUGRINEC</derivirana_varijabla>
  </DomainObject.Predmet.StrankaFormatedOIB>
  <DomainObject.Predmet.StrankaFormatedWithAdress>
    <izvorni_sadrzaj> BRANKO DETIĆ; JOSIP DETIĆ; ŠTEFA ŽABČIĆ; ZDRAVKO NOVOSELEC; JOSIP LEVATIĆ; DRAGUTIN JAGIĆ; BOŽO POSAVEC; VLADIMIR LEVATIĆ; KSENIJA KERETIĆ; BOŽICA BANFIĆ; STJEPAN MARTINČEVIĆ; ZLATKO MARTINEZ; JASENKA HABEK; MILAN GREDELJ; SNJEŽANA PTIČEK; NATAŠA POPIJAČ; ZLATKO BRLEK; NADICA VUGRINEC</izvorni_sadrzaj>
    <derivirana_varijabla naziv="DomainObject.Predmet.StrankaFormatedWithAdress_1"> BRANKO DETIĆ; JOSIP DETIĆ; ŠTEFA ŽABČIĆ; ZDRAVKO NOVOSELEC; JOSIP LEVATIĆ; DRAGUTIN JAGIĆ; BOŽO POSAVEC; VLADIMIR LEVATIĆ; KSENIJA KERETIĆ; BOŽICA BANFIĆ; STJEPAN MARTINČEVIĆ; ZLATKO MARTINEZ; JASENKA HABEK; MILAN GREDELJ; SNJEŽANA PTIČEK; NATAŠA POPIJAČ; ZLATKO BRLEK; NADICA VUGRINEC</derivirana_varijabla>
  </DomainObject.Predmet.StrankaFormatedWithAdress>
  <DomainObject.Predmet.StrankaFormatedWithAdressOIB>
    <izvorni_sadrzaj> BRANKO DETIĆ; JOSIP DETIĆ; ŠTEFA ŽABČIĆ; ZDRAVKO NOVOSELEC; JOSIP LEVATIĆ; DRAGUTIN JAGIĆ; BOŽO POSAVEC; VLADIMIR LEVATIĆ; KSENIJA KERETIĆ; BOŽICA BANFIĆ; STJEPAN MARTINČEVIĆ; ZLATKO MARTINEZ; JASENKA HABEK; MILAN GREDELJ; SNJEŽANA PTIČEK; NATAŠA POPIJAČ; ZLATKO BRLEK; NADICA VUGRINEC</izvorni_sadrzaj>
    <derivirana_varijabla naziv="DomainObject.Predmet.StrankaFormatedWithAdressOIB_1"> BRANKO DETIĆ; JOSIP DETIĆ; ŠTEFA ŽABČIĆ; ZDRAVKO NOVOSELEC; JOSIP LEVATIĆ; DRAGUTIN JAGIĆ; BOŽO POSAVEC; VLADIMIR LEVATIĆ; KSENIJA KERETIĆ; BOŽICA BANFIĆ; STJEPAN MARTINČEVIĆ; ZLATKO MARTINEZ; JASENKA HABEK; MILAN GREDELJ; SNJEŽANA PTIČEK; NATAŠA POPIJAČ; ZLATKO BRLEK; NADICA VUGRINEC</derivirana_varijabla>
  </DomainObject.Predmet.StrankaFormatedWithAdressOIB>
  <DomainObject.Predmet.StrankaWithAdress>
    <izvorni_sadrzaj>BRANKO DETIĆ ,JOSIP DETIĆ ,ŠTEFA ŽABČIĆ ,ZDRAVKO NOVOSELEC ,JOSIP LEVATIĆ ,DRAGUTIN JAGIĆ ,BOŽO POSAVEC ,VLADIMIR LEVATIĆ ,KSENIJA KERETIĆ ,BOŽICA BANFIĆ ,STJEPAN MARTINČEVIĆ ,ZLATKO MARTINEZ ,JASENKA HABEK ,MILAN GREDELJ ,SNJEŽANA PTIČEK ,NATAŠA POPIJAČ ,ZLATKO BRLEK ,NADICA VUGRINEC </izvorni_sadrzaj>
    <derivirana_varijabla naziv="DomainObject.Predmet.StrankaWithAdress_1">BRANKO DETIĆ ,JOSIP DETIĆ ,ŠTEFA ŽABČIĆ ,ZDRAVKO NOVOSELEC ,JOSIP LEVATIĆ ,DRAGUTIN JAGIĆ ,BOŽO POSAVEC ,VLADIMIR LEVATIĆ ,KSENIJA KERETIĆ ,BOŽICA BANFIĆ ,STJEPAN MARTINČEVIĆ ,ZLATKO MARTINEZ ,JASENKA HABEK ,MILAN GREDELJ ,SNJEŽANA PTIČEK ,NATAŠA POPIJAČ ,ZLATKO BRLEK ,NADICA VUGRINEC </derivirana_varijabla>
  </DomainObject.Predmet.StrankaWithAdress>
  <DomainObject.Predmet.StrankaWithAdressOIB>
    <izvorni_sadrzaj>BRANKO DETIĆ,JOSIP DETIĆ,ŠTEFA ŽABČIĆ,ZDRAVKO NOVOSELEC,JOSIP LEVATIĆ,DRAGUTIN JAGIĆ,BOŽO POSAVEC,VLADIMIR LEVATIĆ,KSENIJA KERETIĆ,BOŽICA BANFIĆ,STJEPAN MARTINČEVIĆ,ZLATKO MARTINEZ,JASENKA HABEK,MILAN GREDELJ,SNJEŽANA PTIČEK,NATAŠA POPIJAČ,ZLATKO BRLEK,NADICA VUGRINEC</izvorni_sadrzaj>
    <derivirana_varijabla naziv="DomainObject.Predmet.StrankaWithAdressOIB_1">BRANKO DETIĆ,JOSIP DETIĆ,ŠTEFA ŽABČIĆ,ZDRAVKO NOVOSELEC,JOSIP LEVATIĆ,DRAGUTIN JAGIĆ,BOŽO POSAVEC,VLADIMIR LEVATIĆ,KSENIJA KERETIĆ,BOŽICA BANFIĆ,STJEPAN MARTINČEVIĆ,ZLATKO MARTINEZ,JASENKA HABEK,MILAN GREDELJ,SNJEŽANA PTIČEK,NATAŠA POPIJAČ,ZLATKO BRLEK,NADICA VUGRINEC</derivirana_varijabla>
  </DomainObject.Predmet.StrankaWithAdressOIB>
  <DomainObject.Predmet.StrankaNazivFormated>
    <izvorni_sadrzaj>BRANKO DETIĆ,JOSIP DETIĆ,ŠTEFA ŽABČIĆ,ZDRAVKO NOVOSELEC,JOSIP LEVATIĆ,DRAGUTIN JAGIĆ,BOŽO POSAVEC,VLADIMIR LEVATIĆ,KSENIJA KERETIĆ,BOŽICA BANFIĆ,STJEPAN MARTINČEVIĆ,ZLATKO MARTINEZ,JASENKA HABEK,MILAN GREDELJ,SNJEŽANA PTIČEK,NATAŠA POPIJAČ,ZLATKO BRLEK,NADICA VUGRINEC</izvorni_sadrzaj>
    <derivirana_varijabla naziv="DomainObject.Predmet.StrankaNazivFormated_1">BRANKO DETIĆ,JOSIP DETIĆ,ŠTEFA ŽABČIĆ,ZDRAVKO NOVOSELEC,JOSIP LEVATIĆ,DRAGUTIN JAGIĆ,BOŽO POSAVEC,VLADIMIR LEVATIĆ,KSENIJA KERETIĆ,BOŽICA BANFIĆ,STJEPAN MARTINČEVIĆ,ZLATKO MARTINEZ,JASENKA HABEK,MILAN GREDELJ,SNJEŽANA PTIČEK,NATAŠA POPIJAČ,ZLATKO BRLEK,NADICA VUGRINEC</derivirana_varijabla>
  </DomainObject.Predmet.StrankaNazivFormated>
  <DomainObject.Predmet.StrankaNazivFormatedOIB>
    <izvorni_sadrzaj>BRANKO DETIĆ,JOSIP DETIĆ,ŠTEFA ŽABČIĆ,ZDRAVKO NOVOSELEC,JOSIP LEVATIĆ,DRAGUTIN JAGIĆ,BOŽO POSAVEC,VLADIMIR LEVATIĆ,KSENIJA KERETIĆ,BOŽICA BANFIĆ,STJEPAN MARTINČEVIĆ,ZLATKO MARTINEZ,JASENKA HABEK,MILAN GREDELJ,SNJEŽANA PTIČEK,NATAŠA POPIJAČ,ZLATKO BRLEK,NADICA VUGRINEC</izvorni_sadrzaj>
    <derivirana_varijabla naziv="DomainObject.Predmet.StrankaNazivFormatedOIB_1">BRANKO DETIĆ,JOSIP DETIĆ,ŠTEFA ŽABČIĆ,ZDRAVKO NOVOSELEC,JOSIP LEVATIĆ,DRAGUTIN JAGIĆ,BOŽO POSAVEC,VLADIMIR LEVATIĆ,KSENIJA KERETIĆ,BOŽICA BANFIĆ,STJEPAN MARTINČEVIĆ,ZLATKO MARTINEZ,JASENKA HABEK,MILAN GREDELJ,SNJEŽANA PTIČEK,NATAŠA POPIJAČ,ZLATKO BRLEK,NADICA VUGRINEC</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Katarina Breški</izvorni_sadrzaj>
    <derivirana_varijabla naziv="DomainObject.Predmet.Zapisnicar_1">Katarina Breški</derivirana_varijabla>
  </DomainObject.Predmet.Zapisnicar>
  <DomainObject.Predmet.StrankaListFormated>
    <izvorni_sadrzaj>
      <item>BRANKO DETIĆ</item>
      <item>JOSIP DETIĆ</item>
      <item>ŠTEFA ŽABČIĆ</item>
      <item>ZDRAVKO NOVOSELEC</item>
      <item>JOSIP LEVATIĆ</item>
      <item>DRAGUTIN JAGIĆ</item>
      <item>BOŽO POSAVEC</item>
      <item>VLADIMIR LEVATIĆ</item>
      <item>KSENIJA KERETIĆ</item>
      <item>BOŽICA BANFIĆ</item>
      <item>STJEPAN MARTINČEVIĆ</item>
      <item>ZLATKO MARTINEZ</item>
      <item>JASENKA HABEK</item>
      <item>MILAN GREDELJ</item>
      <item>SNJEŽANA PTIČEK</item>
      <item>NATAŠA POPIJAČ</item>
      <item>ZLATKO BRLEK</item>
      <item>NADICA VUGRINEC</item>
    </izvorni_sadrzaj>
    <derivirana_varijabla naziv="DomainObject.Predmet.StrankaListFormated_1">
      <item>BRANKO DETIĆ</item>
      <item>JOSIP DETIĆ</item>
      <item>ŠTEFA ŽABČIĆ</item>
      <item>ZDRAVKO NOVOSELEC</item>
      <item>JOSIP LEVATIĆ</item>
      <item>DRAGUTIN JAGIĆ</item>
      <item>BOŽO POSAVEC</item>
      <item>VLADIMIR LEVATIĆ</item>
      <item>KSENIJA KERETIĆ</item>
      <item>BOŽICA BANFIĆ</item>
      <item>STJEPAN MARTINČEVIĆ</item>
      <item>ZLATKO MARTINEZ</item>
      <item>JASENKA HABEK</item>
      <item>MILAN GREDELJ</item>
      <item>SNJEŽANA PTIČEK</item>
      <item>NATAŠA POPIJAČ</item>
      <item>ZLATKO BRLEK</item>
      <item>NADICA VUGRINEC</item>
    </derivirana_varijabla>
  </DomainObject.Predmet.StrankaListFormated>
  <DomainObject.Predmet.StrankaListFormatedOIB>
    <izvorni_sadrzaj>
      <item>BRANKO DETIĆ</item>
      <item>JOSIP DETIĆ</item>
      <item>ŠTEFA ŽABČIĆ</item>
      <item>ZDRAVKO NOVOSELEC</item>
      <item>JOSIP LEVATIĆ</item>
      <item>DRAGUTIN JAGIĆ</item>
      <item>BOŽO POSAVEC</item>
      <item>VLADIMIR LEVATIĆ</item>
      <item>KSENIJA KERETIĆ</item>
      <item>BOŽICA BANFIĆ</item>
      <item>STJEPAN MARTINČEVIĆ</item>
      <item>ZLATKO MARTINEZ</item>
      <item>JASENKA HABEK</item>
      <item>MILAN GREDELJ</item>
      <item>SNJEŽANA PTIČEK</item>
      <item>NATAŠA POPIJAČ</item>
      <item>ZLATKO BRLEK</item>
      <item>NADICA VUGRINEC</item>
    </izvorni_sadrzaj>
    <derivirana_varijabla naziv="DomainObject.Predmet.StrankaListFormatedOIB_1">
      <item>BRANKO DETIĆ</item>
      <item>JOSIP DETIĆ</item>
      <item>ŠTEFA ŽABČIĆ</item>
      <item>ZDRAVKO NOVOSELEC</item>
      <item>JOSIP LEVATIĆ</item>
      <item>DRAGUTIN JAGIĆ</item>
      <item>BOŽO POSAVEC</item>
      <item>VLADIMIR LEVATIĆ</item>
      <item>KSENIJA KERETIĆ</item>
      <item>BOŽICA BANFIĆ</item>
      <item>STJEPAN MARTINČEVIĆ</item>
      <item>ZLATKO MARTINEZ</item>
      <item>JASENKA HABEK</item>
      <item>MILAN GREDELJ</item>
      <item>SNJEŽANA PTIČEK</item>
      <item>NATAŠA POPIJAČ</item>
      <item>ZLATKO BRLEK</item>
      <item>NADICA VUGRINEC</item>
    </derivirana_varijabla>
  </DomainObject.Predmet.StrankaListFormatedOIB>
  <DomainObject.Predmet.StrankaListFormatedWithAdress>
    <izvorni_sadrzaj>
      <item>BRANKO DETIĆ</item>
      <item>JOSIP DETIĆ</item>
      <item>ŠTEFA ŽABČIĆ</item>
      <item>ZDRAVKO NOVOSELEC</item>
      <item>JOSIP LEVATIĆ</item>
      <item>DRAGUTIN JAGIĆ</item>
      <item>BOŽO POSAVEC</item>
      <item>VLADIMIR LEVATIĆ</item>
      <item>KSENIJA KERETIĆ</item>
      <item>BOŽICA BANFIĆ</item>
      <item>STJEPAN MARTINČEVIĆ</item>
      <item>ZLATKO MARTINEZ</item>
      <item>JASENKA HABEK</item>
      <item>MILAN GREDELJ</item>
      <item>SNJEŽANA PTIČEK</item>
      <item>NATAŠA POPIJAČ</item>
      <item>ZLATKO BRLEK</item>
      <item>NADICA VUGRINEC</item>
    </izvorni_sadrzaj>
    <derivirana_varijabla naziv="DomainObject.Predmet.StrankaListFormatedWithAdress_1">
      <item>BRANKO DETIĆ</item>
      <item>JOSIP DETIĆ</item>
      <item>ŠTEFA ŽABČIĆ</item>
      <item>ZDRAVKO NOVOSELEC</item>
      <item>JOSIP LEVATIĆ</item>
      <item>DRAGUTIN JAGIĆ</item>
      <item>BOŽO POSAVEC</item>
      <item>VLADIMIR LEVATIĆ</item>
      <item>KSENIJA KERETIĆ</item>
      <item>BOŽICA BANFIĆ</item>
      <item>STJEPAN MARTINČEVIĆ</item>
      <item>ZLATKO MARTINEZ</item>
      <item>JASENKA HABEK</item>
      <item>MILAN GREDELJ</item>
      <item>SNJEŽANA PTIČEK</item>
      <item>NATAŠA POPIJAČ</item>
      <item>ZLATKO BRLEK</item>
      <item>NADICA VUGRINEC</item>
    </derivirana_varijabla>
  </DomainObject.Predmet.StrankaListFormatedWithAdress>
  <DomainObject.Predmet.StrankaListFormatedWithAdressOIB>
    <izvorni_sadrzaj>
      <item>BRANKO DETIĆ</item>
      <item>JOSIP DETIĆ</item>
      <item>ŠTEFA ŽABČIĆ</item>
      <item>ZDRAVKO NOVOSELEC</item>
      <item>JOSIP LEVATIĆ</item>
      <item>DRAGUTIN JAGIĆ</item>
      <item>BOŽO POSAVEC</item>
      <item>VLADIMIR LEVATIĆ</item>
      <item>KSENIJA KERETIĆ</item>
      <item>BOŽICA BANFIĆ</item>
      <item>STJEPAN MARTINČEVIĆ</item>
      <item>ZLATKO MARTINEZ</item>
      <item>JASENKA HABEK</item>
      <item>MILAN GREDELJ</item>
      <item>SNJEŽANA PTIČEK</item>
      <item>NATAŠA POPIJAČ</item>
      <item>ZLATKO BRLEK</item>
      <item>NADICA VUGRINEC</item>
    </izvorni_sadrzaj>
    <derivirana_varijabla naziv="DomainObject.Predmet.StrankaListFormatedWithAdressOIB_1">
      <item>BRANKO DETIĆ</item>
      <item>JOSIP DETIĆ</item>
      <item>ŠTEFA ŽABČIĆ</item>
      <item>ZDRAVKO NOVOSELEC</item>
      <item>JOSIP LEVATIĆ</item>
      <item>DRAGUTIN JAGIĆ</item>
      <item>BOŽO POSAVEC</item>
      <item>VLADIMIR LEVATIĆ</item>
      <item>KSENIJA KERETIĆ</item>
      <item>BOŽICA BANFIĆ</item>
      <item>STJEPAN MARTINČEVIĆ</item>
      <item>ZLATKO MARTINEZ</item>
      <item>JASENKA HABEK</item>
      <item>MILAN GREDELJ</item>
      <item>SNJEŽANA PTIČEK</item>
      <item>NATAŠA POPIJAČ</item>
      <item>ZLATKO BRLEK</item>
      <item>NADICA VUGRINEC</item>
    </derivirana_varijabla>
  </DomainObject.Predmet.StrankaListFormatedWithAdressOIB>
  <DomainObject.Predmet.StrankaListNazivFormated>
    <izvorni_sadrzaj>
      <item>BRANKO DETIĆ</item>
      <item>JOSIP DETIĆ</item>
      <item>ŠTEFA ŽABČIĆ</item>
      <item>ZDRAVKO NOVOSELEC</item>
      <item>JOSIP LEVATIĆ</item>
      <item>DRAGUTIN JAGIĆ</item>
      <item>BOŽO POSAVEC</item>
      <item>VLADIMIR LEVATIĆ</item>
      <item>KSENIJA KERETIĆ</item>
      <item>BOŽICA BANFIĆ</item>
      <item>STJEPAN MARTINČEVIĆ</item>
      <item>ZLATKO MARTINEZ</item>
      <item>JASENKA HABEK</item>
      <item>MILAN GREDELJ</item>
      <item>SNJEŽANA PTIČEK</item>
      <item>NATAŠA POPIJAČ</item>
      <item>ZLATKO BRLEK</item>
      <item>NADICA VUGRINEC</item>
    </izvorni_sadrzaj>
    <derivirana_varijabla naziv="DomainObject.Predmet.StrankaListNazivFormated_1">
      <item>BRANKO DETIĆ</item>
      <item>JOSIP DETIĆ</item>
      <item>ŠTEFA ŽABČIĆ</item>
      <item>ZDRAVKO NOVOSELEC</item>
      <item>JOSIP LEVATIĆ</item>
      <item>DRAGUTIN JAGIĆ</item>
      <item>BOŽO POSAVEC</item>
      <item>VLADIMIR LEVATIĆ</item>
      <item>KSENIJA KERETIĆ</item>
      <item>BOŽICA BANFIĆ</item>
      <item>STJEPAN MARTINČEVIĆ</item>
      <item>ZLATKO MARTINEZ</item>
      <item>JASENKA HABEK</item>
      <item>MILAN GREDELJ</item>
      <item>SNJEŽANA PTIČEK</item>
      <item>NATAŠA POPIJAČ</item>
      <item>ZLATKO BRLEK</item>
      <item>NADICA VUGRINEC</item>
    </derivirana_varijabla>
  </DomainObject.Predmet.StrankaListNazivFormated>
  <DomainObject.Predmet.StrankaListNazivFormatedOIB>
    <izvorni_sadrzaj>
      <item>BRANKO DETIĆ</item>
      <item>JOSIP DETIĆ</item>
      <item>ŠTEFA ŽABČIĆ</item>
      <item>ZDRAVKO NOVOSELEC</item>
      <item>JOSIP LEVATIĆ</item>
      <item>DRAGUTIN JAGIĆ</item>
      <item>BOŽO POSAVEC</item>
      <item>VLADIMIR LEVATIĆ</item>
      <item>KSENIJA KERETIĆ</item>
      <item>BOŽICA BANFIĆ</item>
      <item>STJEPAN MARTINČEVIĆ</item>
      <item>ZLATKO MARTINEZ</item>
      <item>JASENKA HABEK</item>
      <item>MILAN GREDELJ</item>
      <item>SNJEŽANA PTIČEK</item>
      <item>NATAŠA POPIJAČ</item>
      <item>ZLATKO BRLEK</item>
      <item>NADICA VUGRINEC</item>
    </izvorni_sadrzaj>
    <derivirana_varijabla naziv="DomainObject.Predmet.StrankaListNazivFormatedOIB_1">
      <item>BRANKO DETIĆ</item>
      <item>JOSIP DETIĆ</item>
      <item>ŠTEFA ŽABČIĆ</item>
      <item>ZDRAVKO NOVOSELEC</item>
      <item>JOSIP LEVATIĆ</item>
      <item>DRAGUTIN JAGIĆ</item>
      <item>BOŽO POSAVEC</item>
      <item>VLADIMIR LEVATIĆ</item>
      <item>KSENIJA KERETIĆ</item>
      <item>BOŽICA BANFIĆ</item>
      <item>STJEPAN MARTINČEVIĆ</item>
      <item>ZLATKO MARTINEZ</item>
      <item>JASENKA HABEK</item>
      <item>MILAN GREDELJ</item>
      <item>SNJEŽANA PTIČEK</item>
      <item>NATAŠA POPIJAČ</item>
      <item>ZLATKO BRLEK</item>
      <item>NADICA VUGRINEC</item>
    </derivirana_varijabla>
  </DomainObject.Predmet.StrankaListNazivFormatedOIB>
  <DomainObject.Predmet.ProtuStrankaListFormated>
    <izvorni_sadrzaj>
      <item>VIKO društvo s ograničenom odgovornošću za trgovinu i proizvodnju</item>
    </izvorni_sadrzaj>
    <derivirana_varijabla naziv="DomainObject.Predmet.ProtuStrankaListFormated_1">
      <item>VIKO društvo s ograničenom odgovornošću za trgovinu i proizvodnju</item>
    </derivirana_varijabla>
  </DomainObject.Predmet.ProtuStrankaListFormated>
  <DomainObject.Predmet.ProtuStrankaListFormatedOIB>
    <izvorni_sadrzaj>
      <item>VIKO društvo s ograničenom odgovornošću za trgovinu i proizvodnju, OIB 42198758977</item>
    </izvorni_sadrzaj>
    <derivirana_varijabla naziv="DomainObject.Predmet.ProtuStrankaListFormatedOIB_1">
      <item>VIKO društvo s ograničenom odgovornošću za trgovinu i proizvodnju, OIB 42198758977</item>
    </derivirana_varijabla>
  </DomainObject.Predmet.ProtuStrankaListFormatedOIB>
  <DomainObject.Predmet.ProtuStrankaListFormatedWithAdress>
    <izvorni_sadrzaj>
      <item>VIKO društvo s ograničenom odgovornošću za trgovinu i proizvodnju, Pavleka Miškine 57, Varaždin</item>
    </izvorni_sadrzaj>
    <derivirana_varijabla naziv="DomainObject.Predmet.ProtuStrankaListFormatedWithAdress_1">
      <item>VIKO društvo s ograničenom odgovornošću za trgovinu i proizvodnju, Pavleka Miškine 57, Varaždin</item>
    </derivirana_varijabla>
  </DomainObject.Predmet.ProtuStrankaListFormatedWithAdress>
  <DomainObject.Predmet.ProtuStrankaListFormatedWithAdressOIB>
    <izvorni_sadrzaj>
      <item>VIKO društvo s ograničenom odgovornošću za trgovinu i proizvodnju, OIB 42198758977, Pavleka Miškine 57, Varaždin</item>
    </izvorni_sadrzaj>
    <derivirana_varijabla naziv="DomainObject.Predmet.ProtuStrankaListFormatedWithAdressOIB_1">
      <item>VIKO društvo s ograničenom odgovornošću za trgovinu i proizvodnju, OIB 42198758977, Pavleka Miškine 57, Varaždin</item>
    </derivirana_varijabla>
  </DomainObject.Predmet.ProtuStrankaListFormatedWithAdressOIB>
  <DomainObject.Predmet.ProtuStrankaListNazivFormated>
    <izvorni_sadrzaj>
      <item>VIKO društvo s ograničenom odgovornošću za trgovinu i proizvodnju</item>
    </izvorni_sadrzaj>
    <derivirana_varijabla naziv="DomainObject.Predmet.ProtuStrankaListNazivFormated_1">
      <item>VIKO društvo s ograničenom odgovornošću za trgovinu i proizvodnju</item>
    </derivirana_varijabla>
  </DomainObject.Predmet.ProtuStrankaListNazivFormated>
  <DomainObject.Predmet.ProtuStrankaListNazivFormatedOIB>
    <izvorni_sadrzaj>
      <item>VIKO društvo s ograničenom odgovornošću za trgovinu i proizvodnju, OIB 42198758977</item>
    </izvorni_sadrzaj>
    <derivirana_varijabla naziv="DomainObject.Predmet.ProtuStrankaListNazivFormatedOIB_1">
      <item>VIKO društvo s ograničenom odgovornošću za trgovinu i proizvodnju, OIB 42198758977</item>
    </derivirana_varijabla>
  </DomainObject.Predmet.ProtuStrankaListNazivFormatedOIB>
  <DomainObject.Predmet.OstaliListFormated>
    <izvorni_sadrzaj>
      <item>Sanja MIhalić</item>
      <item>ŽUPANIJSKO DRŽAVNO ODVJETNIŠTVO U VARAŽDINU</item>
      <item>Agencija za osiguranje radničkih potraživanja u slučaju stečaja poslodavaca</item>
      <item>GRAMAT d.d. trgovina na veliko i malo</item>
      <item>Ana Bobinac</item>
    </izvorni_sadrzaj>
    <derivirana_varijabla naziv="DomainObject.Predmet.OstaliListFormated_1">
      <item>Sanja MIhalić</item>
      <item>ŽUPANIJSKO DRŽAVNO ODVJETNIŠTVO U VARAŽDINU</item>
      <item>Agencija za osiguranje radničkih potraživanja u slučaju stečaja poslodavaca</item>
      <item>GRAMAT d.d. trgovina na veliko i malo</item>
      <item>Ana Bobinac</item>
    </derivirana_varijabla>
  </DomainObject.Predmet.OstaliListFormated>
  <DomainObject.Predmet.OstaliListFormatedOIB>
    <izvorni_sadrzaj>
      <item>Sanja MIhalić, OIB 61208635054</item>
      <item>ŽUPANIJSKO DRŽAVNO ODVJETNIŠTVO U VARAŽDINU</item>
      <item>Agencija za osiguranje radničkih potraživanja u slučaju stečaja poslodavaca</item>
      <item>GRAMAT d.d. trgovina na veliko i malo, OIB 27564553094</item>
      <item>Ana Bobinac</item>
    </izvorni_sadrzaj>
    <derivirana_varijabla naziv="DomainObject.Predmet.OstaliListFormatedOIB_1">
      <item>Sanja MIhalić, OIB 61208635054</item>
      <item>ŽUPANIJSKO DRŽAVNO ODVJETNIŠTVO U VARAŽDINU</item>
      <item>Agencija za osiguranje radničkih potraživanja u slučaju stečaja poslodavaca</item>
      <item>GRAMAT d.d. trgovina na veliko i malo, OIB 27564553094</item>
      <item>Ana Bobinac</item>
    </derivirana_varijabla>
  </DomainObject.Predmet.OstaliListFormatedOIB>
  <DomainObject.Predmet.OstaliListFormatedWithAdress>
    <izvorni_sadrzaj>
      <item>Sanja MIhalić, A. Stepicna 1, 42000 Varaždin</item>
      <item>ŽUPANIJSKO DRŽAVNO ODVJETNIŠTVO U VARAŽDINU, 42000 Varaždin</item>
      <item>Agencija za osiguranje radničkih potraživanja u slučaju stečaja poslodavaca, Frankopanska 11, 10000 Zagreb</item>
      <item>GRAMAT d.d. trgovina na veliko i malo, Radnička cesta 198, 10000 Zagreb</item>
      <item>Ana Bobinac, Ljudevita Gaja 22, 10000 Zagreb</item>
    </izvorni_sadrzaj>
    <derivirana_varijabla naziv="DomainObject.Predmet.OstaliListFormatedWithAdress_1">
      <item>Sanja MIhalić, A. Stepicna 1, 42000 Varaždin</item>
      <item>ŽUPANIJSKO DRŽAVNO ODVJETNIŠTVO U VARAŽDINU, 42000 Varaždin</item>
      <item>Agencija za osiguranje radničkih potraživanja u slučaju stečaja poslodavaca, Frankopanska 11, 10000 Zagreb</item>
      <item>GRAMAT d.d. trgovina na veliko i malo, Radnička cesta 198, 10000 Zagreb</item>
      <item>Ana Bobinac, Ljudevita Gaja 22, 10000 Zagreb</item>
    </derivirana_varijabla>
  </DomainObject.Predmet.OstaliListFormatedWithAdress>
  <DomainObject.Predmet.OstaliListFormatedWithAdressOIB>
    <izvorni_sadrzaj>
      <item>Sanja MIhalić, OIB 61208635054, A. Stepicna 1, 42000 Varaždin</item>
      <item>ŽUPANIJSKO DRŽAVNO ODVJETNIŠTVO U VARAŽDINU, 42000 Varaždin</item>
      <item>Agencija za osiguranje radničkih potraživanja u slučaju stečaja poslodavaca, Frankopanska 11, 10000 Zagreb</item>
      <item>GRAMAT d.d. trgovina na veliko i malo, OIB 27564553094, Radnička cesta 198, 10000 Zagreb</item>
      <item>Ana Bobinac, Ljudevita Gaja 22, 10000 Zagreb</item>
    </izvorni_sadrzaj>
    <derivirana_varijabla naziv="DomainObject.Predmet.OstaliListFormatedWithAdressOIB_1">
      <item>Sanja MIhalić, OIB 61208635054, A. Stepicna 1, 42000 Varaždin</item>
      <item>ŽUPANIJSKO DRŽAVNO ODVJETNIŠTVO U VARAŽDINU, 42000 Varaždin</item>
      <item>Agencija za osiguranje radničkih potraživanja u slučaju stečaja poslodavaca, Frankopanska 11, 10000 Zagreb</item>
      <item>GRAMAT d.d. trgovina na veliko i malo, OIB 27564553094, Radnička cesta 198, 10000 Zagreb</item>
      <item>Ana Bobinac, Ljudevita Gaja 22, 10000 Zagreb</item>
    </derivirana_varijabla>
  </DomainObject.Predmet.OstaliListFormatedWithAdressOIB>
  <DomainObject.Predmet.OstaliListNazivFormated>
    <izvorni_sadrzaj>
      <item>Sanja MIhalić</item>
      <item>ŽUPANIJSKO DRŽAVNO ODVJETNIŠTVO U VARAŽDINU</item>
      <item>Agencija za osiguranje radničkih potraživanja u slučaju stečaja poslodavaca</item>
      <item>GRAMAT d.d. trgovina na veliko i malo</item>
      <item>Ana Bobinac</item>
    </izvorni_sadrzaj>
    <derivirana_varijabla naziv="DomainObject.Predmet.OstaliListNazivFormated_1">
      <item>Sanja MIhalić</item>
      <item>ŽUPANIJSKO DRŽAVNO ODVJETNIŠTVO U VARAŽDINU</item>
      <item>Agencija za osiguranje radničkih potraživanja u slučaju stečaja poslodavaca</item>
      <item>GRAMAT d.d. trgovina na veliko i malo</item>
      <item>Ana Bobinac</item>
    </derivirana_varijabla>
  </DomainObject.Predmet.OstaliListNazivFormated>
  <DomainObject.Predmet.OstaliListNazivFormatedOIB>
    <izvorni_sadrzaj>
      <item>Sanja MIhalić, OIB 61208635054</item>
      <item>ŽUPANIJSKO DRŽAVNO ODVJETNIŠTVO U VARAŽDINU</item>
      <item>Agencija za osiguranje radničkih potraživanja u slučaju stečaja poslodavaca</item>
      <item>GRAMAT d.d. trgovina na veliko i malo, OIB 27564553094</item>
      <item>Ana Bobinac</item>
    </izvorni_sadrzaj>
    <derivirana_varijabla naziv="DomainObject.Predmet.OstaliListNazivFormatedOIB_1">
      <item>Sanja MIhalić, OIB 61208635054</item>
      <item>ŽUPANIJSKO DRŽAVNO ODVJETNIŠTVO U VARAŽDINU</item>
      <item>Agencija za osiguranje radničkih potraživanja u slučaju stečaja poslodavaca</item>
      <item>GRAMAT d.d. trgovina na veliko i malo, OIB 27564553094</item>
      <item>Ana Bobinac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listopada 2015.</izvorni_sadrzaj>
    <derivirana_varijabla naziv="DomainObject.Datum_1">2. listopada 2015.</derivirana_varijabla>
  </DomainObject.Datum>
  <DomainObject.PoslovniBrojDokumenta>
    <izvorni_sadrzaj>St-313/2012-116</izvorni_sadrzaj>
    <derivirana_varijabla naziv="DomainObject.PoslovniBrojDokumenta_1">St-313/2012-116</derivirana_varijabla>
  </DomainObject.PoslovniBrojDokumenta>
  <DomainObject.Predmet.StrankaIDrugi>
    <izvorni_sadrzaj>NATAŠA POPIJAČ i dr.</izvorni_sadrzaj>
    <derivirana_varijabla naziv="DomainObject.Predmet.StrankaIDrugi_1">NATAŠA POPIJAČ i dr.</derivirana_varijabla>
  </DomainObject.Predmet.StrankaIDrugi>
  <DomainObject.Predmet.ProtustrankaIDrugi>
    <izvorni_sadrzaj>VIKO društvo s ograničenom odgovornošću za trgovinu i proizvodnju</izvorni_sadrzaj>
    <derivirana_varijabla naziv="DomainObject.Predmet.ProtustrankaIDrugi_1">VIKO društvo s ograničenom odgovornošću za trgovinu i proizvodnju</derivirana_varijabla>
  </DomainObject.Predmet.ProtustrankaIDrugi>
  <DomainObject.Predmet.StrankaIDrugiAdressOIB>
    <izvorni_sadrzaj>NATAŠA POPIJAČ i dr.</izvorni_sadrzaj>
    <derivirana_varijabla naziv="DomainObject.Predmet.StrankaIDrugiAdressOIB_1">NATAŠA POPIJAČ i dr.</derivirana_varijabla>
  </DomainObject.Predmet.StrankaIDrugiAdressOIB>
  <DomainObject.Predmet.ProtustrankaIDrugiAdressOIB>
    <izvorni_sadrzaj>VIKO društvo s ograničenom odgovornošću za trgovinu i proizvodnju, OIB 42198758977, Pavleka Miškine 57, Varaždin</izvorni_sadrzaj>
    <derivirana_varijabla naziv="DomainObject.Predmet.ProtustrankaIDrugiAdressOIB_1">VIKO društvo s ograničenom odgovornošću za trgovinu i proizvodnju, OIB 42198758977, Pavleka Miškine 57,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BRANKO DETIĆ</item>
      <item>JOSIP DETIĆ</item>
      <item>ŠTEFA ŽABČIĆ</item>
      <item>ZDRAVKO NOVOSELEC</item>
      <item>JOSIP LEVATIĆ</item>
      <item>DRAGUTIN JAGIĆ</item>
      <item>BOŽO POSAVEC</item>
      <item>VLADIMIR LEVATIĆ</item>
      <item>KSENIJA KERETIĆ</item>
      <item>BOŽICA BANFIĆ</item>
      <item>STJEPAN MARTINČEVIĆ</item>
      <item>VIKO društvo s ograničenom odgovornošću za trgovinu i proizvodnju</item>
      <item>ZLATKO MARTINEZ</item>
      <item>JASENKA HABEK</item>
      <item>MILAN GREDELJ</item>
      <item>SNJEŽANA PTIČEK</item>
      <item>NATAŠA POPIJAČ</item>
      <item>ZLATKO BRLEK</item>
      <item>NADICA VUGRINEC</item>
      <item>Sanja MIhalić</item>
      <item>ŽUPANIJSKO DRŽAVNO ODVJETNIŠTVO U VARAŽDINU</item>
      <item>Agencija za osiguranje radničkih potraživanja u slučaju stečaja poslodavaca</item>
      <item>GRAMAT d.d. trgovina na veliko i malo</item>
      <item>Ana Bobinac</item>
    </izvorni_sadrzaj>
    <derivirana_varijabla naziv="DomainObject.Predmet.SudioniciListNaziv_1">
      <item>BRANKO DETIĆ</item>
      <item>JOSIP DETIĆ</item>
      <item>ŠTEFA ŽABČIĆ</item>
      <item>ZDRAVKO NOVOSELEC</item>
      <item>JOSIP LEVATIĆ</item>
      <item>DRAGUTIN JAGIĆ</item>
      <item>BOŽO POSAVEC</item>
      <item>VLADIMIR LEVATIĆ</item>
      <item>KSENIJA KERETIĆ</item>
      <item>BOŽICA BANFIĆ</item>
      <item>STJEPAN MARTINČEVIĆ</item>
      <item>VIKO društvo s ograničenom odgovornošću za trgovinu i proizvodnju</item>
      <item>ZLATKO MARTINEZ</item>
      <item>JASENKA HABEK</item>
      <item>MILAN GREDELJ</item>
      <item>SNJEŽANA PTIČEK</item>
      <item>NATAŠA POPIJAČ</item>
      <item>ZLATKO BRLEK</item>
      <item>NADICA VUGRINEC</item>
      <item>Sanja MIhalić</item>
      <item>ŽUPANIJSKO DRŽAVNO ODVJETNIŠTVO U VARAŽDINU</item>
      <item>Agencija za osiguranje radničkih potraživanja u slučaju stečaja poslodavaca</item>
      <item>GRAMAT d.d. trgovina na veliko i malo</item>
      <item>Ana Bobinac</item>
    </derivirana_varijabla>
  </DomainObject.Predmet.SudioniciListNaziv>
  <DomainObject.Predmet.SudioniciListAdressOIB>
    <izvorni_sadrzaj>
      <item>BRANKO DETIĆ</item>
      <item>JOSIP DETIĆ</item>
      <item>ŠTEFA ŽABČIĆ</item>
      <item>ZDRAVKO NOVOSELEC</item>
      <item>JOSIP LEVATIĆ</item>
      <item>DRAGUTIN JAGIĆ</item>
      <item>BOŽO POSAVEC</item>
      <item>VLADIMIR LEVATIĆ</item>
      <item>KSENIJA KERETIĆ</item>
      <item>BOŽICA BANFIĆ</item>
      <item>STJEPAN MARTINČEVIĆ</item>
      <item>VIKO društvo s ograničenom odgovornošću za trgovinu i proizvodnju, OIB 42198758977, Pavleka Miškine 57,Varaždin</item>
      <item>ZLATKO MARTINEZ</item>
      <item>JASENKA HABEK</item>
      <item>MILAN GREDELJ</item>
      <item>SNJEŽANA PTIČEK</item>
      <item>NATAŠA POPIJAČ</item>
      <item>ZLATKO BRLEK</item>
      <item>NADICA VUGRINEC</item>
      <item>Sanja MIhalić, OIB 61208635054, A. Stepicna 1,42000 Varaždin</item>
      <item>ŽUPANIJSKO DRŽAVNO ODVJETNIŠTVO U VARAŽDINU, 42000 Varaždin</item>
      <item>Agencija za osiguranje radničkih potraživanja u slučaju stečaja poslodavaca, Frankopanska 11,10000 Zagreb</item>
      <item>GRAMAT d.d. trgovina na veliko i malo, OIB 27564553094, Radnička cesta 198,10000 Zagreb</item>
      <item>Ana Bobinac, Ljudevita Gaja 22,10000 Zagreb</item>
    </izvorni_sadrzaj>
    <derivirana_varijabla naziv="DomainObject.Predmet.SudioniciListAdressOIB_1">
      <item>BRANKO DETIĆ</item>
      <item>JOSIP DETIĆ</item>
      <item>ŠTEFA ŽABČIĆ</item>
      <item>ZDRAVKO NOVOSELEC</item>
      <item>JOSIP LEVATIĆ</item>
      <item>DRAGUTIN JAGIĆ</item>
      <item>BOŽO POSAVEC</item>
      <item>VLADIMIR LEVATIĆ</item>
      <item>KSENIJA KERETIĆ</item>
      <item>BOŽICA BANFIĆ</item>
      <item>STJEPAN MARTINČEVIĆ</item>
      <item>VIKO društvo s ograničenom odgovornošću za trgovinu i proizvodnju, OIB 42198758977, Pavleka Miškine 57,Varaždin</item>
      <item>ZLATKO MARTINEZ</item>
      <item>JASENKA HABEK</item>
      <item>MILAN GREDELJ</item>
      <item>SNJEŽANA PTIČEK</item>
      <item>NATAŠA POPIJAČ</item>
      <item>ZLATKO BRLEK</item>
      <item>NADICA VUGRINEC</item>
      <item>Sanja MIhalić, OIB 61208635054, A. Stepicna 1,42000 Varaždin</item>
      <item>ŽUPANIJSKO DRŽAVNO ODVJETNIŠTVO U VARAŽDINU, 42000 Varaždin</item>
      <item>Agencija za osiguranje radničkih potraživanja u slučaju stečaja poslodavaca, Frankopanska 11,10000 Zagreb</item>
      <item>GRAMAT d.d. trgovina na veliko i malo, OIB 27564553094, Radnička cesta 198,10000 Zagreb</item>
      <item>Ana Bobinac, Ljudevita Gaja 22,10000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76BDB0A-DA2C-4165-8535-3BB044960EC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201</properties:Words>
  <properties:Characters>971</properties:Characters>
  <properties:Lines>53</properties:Lines>
  <properties:Paragraphs>26</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1225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Katarina Breški</cp:lastModifiedBy>
  <dcterms:modified xmlns:xsi="http://www.w3.org/2001/XMLSchema-instance" xsi:type="dcterms:W3CDTF">2015-10-02T10:53:00Z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St-313/2012-116 / Odluka - Rješenje - sazivanje skupštine vjerovnika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