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e32a" w14:paraId="076e32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8C6004">
        <w:rPr>
          <w:rFonts w:hAnsi="Times New Roman" w:ascii="Times New Roman"/>
          <w:szCs w:val="24"/>
          <w:lang w:val="hr-HR"/>
        </w:rPr>
        <w:t xml:space="preserve">PLAVI POJAS d.o.o., OIB: 07565170029, Milivoja </w:t>
      </w:r>
      <w:proofErr w:type="spellStart"/>
      <w:r w:rsidR="008C6004">
        <w:rPr>
          <w:rFonts w:hAnsi="Times New Roman" w:ascii="Times New Roman"/>
          <w:szCs w:val="24"/>
          <w:lang w:val="hr-HR"/>
        </w:rPr>
        <w:t>Matošeca</w:t>
      </w:r>
      <w:proofErr w:type="spellEnd"/>
      <w:r w:rsidR="008C6004">
        <w:rPr>
          <w:rFonts w:hAnsi="Times New Roman" w:ascii="Times New Roman"/>
          <w:szCs w:val="24"/>
          <w:lang w:val="hr-HR"/>
        </w:rPr>
        <w:t xml:space="preserve"> 5,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C6004">
        <w:rPr>
          <w:rFonts w:hAnsi="Times New Roman" w:ascii="Times New Roman"/>
          <w:szCs w:val="24"/>
        </w:rPr>
        <w:t xml:space="preserve">PLAVI POJAS d.o.o., OIB: 07565170029, Milivoja </w:t>
      </w:r>
      <w:proofErr w:type="spellStart"/>
      <w:r w:rsidR="008C6004">
        <w:rPr>
          <w:rFonts w:hAnsi="Times New Roman" w:ascii="Times New Roman"/>
          <w:szCs w:val="24"/>
        </w:rPr>
        <w:t>Matošeca</w:t>
      </w:r>
      <w:proofErr w:type="spellEnd"/>
      <w:r w:rsidR="008C6004">
        <w:rPr>
          <w:rFonts w:hAnsi="Times New Roman" w:ascii="Times New Roman"/>
          <w:szCs w:val="24"/>
        </w:rPr>
        <w:t xml:space="preserve"> 5, 10000 Zagreb</w:t>
      </w:r>
      <w:r w:rsidR="001F7DF5">
        <w:rPr>
          <w:rFonts w:hAnsi="Times New Roman" w:ascii="Times New Roman"/>
          <w:szCs w:val="24"/>
        </w:rPr>
        <w:t>.</w:t>
      </w:r>
    </w:p>
    <w:p w:rsidRDefault="00661CA0" w:rsidP="001F7DF5" w:rsidR="00661CA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8C6004">
        <w:rPr>
          <w:rFonts w:hAnsi="Times New Roman" w:ascii="Times New Roman"/>
          <w:szCs w:val="24"/>
        </w:rPr>
        <w:t xml:space="preserve">Krešimir </w:t>
      </w:r>
      <w:proofErr w:type="spellStart"/>
      <w:r w:rsidR="008C6004">
        <w:rPr>
          <w:rFonts w:hAnsi="Times New Roman" w:ascii="Times New Roman"/>
          <w:szCs w:val="24"/>
        </w:rPr>
        <w:t>Maretić</w:t>
      </w:r>
      <w:proofErr w:type="spellEnd"/>
      <w:r w:rsidR="008C6004">
        <w:rPr>
          <w:rFonts w:hAnsi="Times New Roman" w:ascii="Times New Roman"/>
          <w:szCs w:val="24"/>
        </w:rPr>
        <w:t>, OIB: 66108961276 iz Zagreba, Šimuna Starčevića 7</w:t>
      </w:r>
      <w:r w:rsidR="006159F3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C6004">
        <w:rPr>
          <w:rFonts w:hAnsi="Times New Roman" w:ascii="Times New Roman"/>
          <w:szCs w:val="24"/>
          <w:lang w:val="hr-HR"/>
        </w:rPr>
        <w:t xml:space="preserve">PLAVI POJAS d.o.o., OIB: 07565170029, Milivoja </w:t>
      </w:r>
      <w:proofErr w:type="spellStart"/>
      <w:r w:rsidR="008C6004">
        <w:rPr>
          <w:rFonts w:hAnsi="Times New Roman" w:ascii="Times New Roman"/>
          <w:szCs w:val="24"/>
          <w:lang w:val="hr-HR"/>
        </w:rPr>
        <w:t>Matošeca</w:t>
      </w:r>
      <w:proofErr w:type="spellEnd"/>
      <w:r w:rsidR="008C6004">
        <w:rPr>
          <w:rFonts w:hAnsi="Times New Roman" w:ascii="Times New Roman"/>
          <w:szCs w:val="24"/>
          <w:lang w:val="hr-HR"/>
        </w:rPr>
        <w:t xml:space="preserve"> 5, 10000 Zagreb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AA5472">
        <w:rPr>
          <w:rFonts w:hAnsi="Times New Roman" w:ascii="Times New Roman"/>
          <w:lang w:val="hr-HR"/>
        </w:rPr>
        <w:t>05. siječnja</w:t>
      </w:r>
      <w:r w:rsidR="00AC5AAF">
        <w:rPr>
          <w:rFonts w:hAnsi="Times New Roman" w:ascii="Times New Roman"/>
          <w:lang w:val="hr-HR"/>
        </w:rPr>
        <w:t xml:space="preserve"> </w:t>
      </w:r>
      <w:r w:rsidR="005267BB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01</w:t>
      </w:r>
      <w:r w:rsidR="00AA5472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661CA0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61CA0" w:rsidP="00111BF6" w:rsidR="00661CA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661CA0" w:rsidP="00111BF6" w:rsidR="00661CA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8C6004">
          <w:rPr>
            <w:rFonts w:hAnsi="Times New Roman" w:ascii="Times New Roman"/>
            <w:lang w:val="hr-HR"/>
          </w:rPr>
          <w:t>5565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5E715F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8C6004">
      <w:rPr>
        <w:rFonts w:hAnsi="Times New Roman" w:ascii="Times New Roman"/>
        <w:lang w:val="hr-HR"/>
      </w:rPr>
      <w:t>5565</w:t>
    </w:r>
    <w:r w:rsidR="00754B93">
      <w:rPr>
        <w:rFonts w:hAnsi="Times New Roman" w:ascii="Times New Roman"/>
        <w:lang w:val="hr-HR"/>
      </w:rPr>
      <w:t>/</w:t>
    </w:r>
    <w:r w:rsidR="001F3945">
      <w:rPr>
        <w:rFonts w:hAnsi="Times New Roman" w:ascii="Times New Roman"/>
        <w:lang w:val="hr-HR"/>
      </w:rPr>
      <w:t>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5E715F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CB4"/>
    <w:rsid w:val="00030137"/>
    <w:rsid w:val="00080C61"/>
    <w:rsid w:val="00095CF0"/>
    <w:rsid w:val="000B2428"/>
    <w:rsid w:val="000B5D34"/>
    <w:rsid w:val="000B609B"/>
    <w:rsid w:val="000C47B3"/>
    <w:rsid w:val="000D060C"/>
    <w:rsid w:val="000D1E91"/>
    <w:rsid w:val="000D370F"/>
    <w:rsid w:val="000D74FE"/>
    <w:rsid w:val="000E2A40"/>
    <w:rsid w:val="000E3DCB"/>
    <w:rsid w:val="000E3FFD"/>
    <w:rsid w:val="000F3806"/>
    <w:rsid w:val="0010277C"/>
    <w:rsid w:val="00112B50"/>
    <w:rsid w:val="001268F2"/>
    <w:rsid w:val="001449D2"/>
    <w:rsid w:val="00145EF1"/>
    <w:rsid w:val="00146C66"/>
    <w:rsid w:val="00154630"/>
    <w:rsid w:val="0016410B"/>
    <w:rsid w:val="001648B9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252D2"/>
    <w:rsid w:val="00226D68"/>
    <w:rsid w:val="00253AAC"/>
    <w:rsid w:val="002B5CB2"/>
    <w:rsid w:val="002B7CE9"/>
    <w:rsid w:val="002D1D43"/>
    <w:rsid w:val="003163CE"/>
    <w:rsid w:val="00325E3F"/>
    <w:rsid w:val="00330C76"/>
    <w:rsid w:val="00340744"/>
    <w:rsid w:val="00362D22"/>
    <w:rsid w:val="00394A8D"/>
    <w:rsid w:val="00395F0E"/>
    <w:rsid w:val="003978AA"/>
    <w:rsid w:val="003B1D38"/>
    <w:rsid w:val="003B6365"/>
    <w:rsid w:val="003E718B"/>
    <w:rsid w:val="00412880"/>
    <w:rsid w:val="0042162E"/>
    <w:rsid w:val="004268C7"/>
    <w:rsid w:val="00434D27"/>
    <w:rsid w:val="0044679B"/>
    <w:rsid w:val="004742F2"/>
    <w:rsid w:val="00474D16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331BF"/>
    <w:rsid w:val="005334A4"/>
    <w:rsid w:val="00541DFA"/>
    <w:rsid w:val="00565BDC"/>
    <w:rsid w:val="00566193"/>
    <w:rsid w:val="00567C25"/>
    <w:rsid w:val="00570BBC"/>
    <w:rsid w:val="005826C1"/>
    <w:rsid w:val="005915A4"/>
    <w:rsid w:val="00592C67"/>
    <w:rsid w:val="00593DE9"/>
    <w:rsid w:val="005940E9"/>
    <w:rsid w:val="0059444C"/>
    <w:rsid w:val="00596F8A"/>
    <w:rsid w:val="005A7264"/>
    <w:rsid w:val="005B0E51"/>
    <w:rsid w:val="005B4262"/>
    <w:rsid w:val="005B7340"/>
    <w:rsid w:val="005C03A1"/>
    <w:rsid w:val="005C0460"/>
    <w:rsid w:val="005C66BF"/>
    <w:rsid w:val="005C79A7"/>
    <w:rsid w:val="005D12D5"/>
    <w:rsid w:val="005E0AF3"/>
    <w:rsid w:val="005E12E3"/>
    <w:rsid w:val="005E29FE"/>
    <w:rsid w:val="005E715F"/>
    <w:rsid w:val="00606250"/>
    <w:rsid w:val="00606864"/>
    <w:rsid w:val="006159F3"/>
    <w:rsid w:val="0062326C"/>
    <w:rsid w:val="00625DB4"/>
    <w:rsid w:val="00631061"/>
    <w:rsid w:val="0063504C"/>
    <w:rsid w:val="006356C5"/>
    <w:rsid w:val="00645085"/>
    <w:rsid w:val="00646ACE"/>
    <w:rsid w:val="00654096"/>
    <w:rsid w:val="00656616"/>
    <w:rsid w:val="0065719F"/>
    <w:rsid w:val="00661CA0"/>
    <w:rsid w:val="006B1F2B"/>
    <w:rsid w:val="006B3030"/>
    <w:rsid w:val="006B5321"/>
    <w:rsid w:val="006B6458"/>
    <w:rsid w:val="006C5634"/>
    <w:rsid w:val="006C6917"/>
    <w:rsid w:val="006D01D2"/>
    <w:rsid w:val="006F0C75"/>
    <w:rsid w:val="007075BA"/>
    <w:rsid w:val="00712047"/>
    <w:rsid w:val="007221C6"/>
    <w:rsid w:val="00730EAB"/>
    <w:rsid w:val="00732D52"/>
    <w:rsid w:val="00754B93"/>
    <w:rsid w:val="00765B1F"/>
    <w:rsid w:val="00771C8D"/>
    <w:rsid w:val="0078114E"/>
    <w:rsid w:val="007837D0"/>
    <w:rsid w:val="00790396"/>
    <w:rsid w:val="00793E2E"/>
    <w:rsid w:val="00794DAD"/>
    <w:rsid w:val="00795945"/>
    <w:rsid w:val="007A239C"/>
    <w:rsid w:val="007A29F9"/>
    <w:rsid w:val="007C30F6"/>
    <w:rsid w:val="007C69CD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3D77"/>
    <w:rsid w:val="00895825"/>
    <w:rsid w:val="008B3AE7"/>
    <w:rsid w:val="008B5C4E"/>
    <w:rsid w:val="008B7559"/>
    <w:rsid w:val="008C6004"/>
    <w:rsid w:val="00921ADB"/>
    <w:rsid w:val="00943627"/>
    <w:rsid w:val="00961550"/>
    <w:rsid w:val="00966148"/>
    <w:rsid w:val="00983237"/>
    <w:rsid w:val="009919AE"/>
    <w:rsid w:val="00997BA9"/>
    <w:rsid w:val="009C6AB2"/>
    <w:rsid w:val="009D1550"/>
    <w:rsid w:val="009D75CC"/>
    <w:rsid w:val="009E5E02"/>
    <w:rsid w:val="009E63C7"/>
    <w:rsid w:val="009F5765"/>
    <w:rsid w:val="009F7721"/>
    <w:rsid w:val="00A35818"/>
    <w:rsid w:val="00A46DC0"/>
    <w:rsid w:val="00A55947"/>
    <w:rsid w:val="00A64558"/>
    <w:rsid w:val="00A75886"/>
    <w:rsid w:val="00A87995"/>
    <w:rsid w:val="00A95334"/>
    <w:rsid w:val="00AA28BB"/>
    <w:rsid w:val="00AA5472"/>
    <w:rsid w:val="00AB425A"/>
    <w:rsid w:val="00AB7883"/>
    <w:rsid w:val="00AB7D4F"/>
    <w:rsid w:val="00AC5AAF"/>
    <w:rsid w:val="00AC5FF0"/>
    <w:rsid w:val="00AC706B"/>
    <w:rsid w:val="00AF40B4"/>
    <w:rsid w:val="00B03169"/>
    <w:rsid w:val="00B042BA"/>
    <w:rsid w:val="00B06C3B"/>
    <w:rsid w:val="00B07B61"/>
    <w:rsid w:val="00B16CC1"/>
    <w:rsid w:val="00B2463B"/>
    <w:rsid w:val="00B33B67"/>
    <w:rsid w:val="00B34D29"/>
    <w:rsid w:val="00B43DBE"/>
    <w:rsid w:val="00B43F82"/>
    <w:rsid w:val="00B5235F"/>
    <w:rsid w:val="00B5629B"/>
    <w:rsid w:val="00B61F96"/>
    <w:rsid w:val="00B73B4A"/>
    <w:rsid w:val="00BA3EDD"/>
    <w:rsid w:val="00BC3F64"/>
    <w:rsid w:val="00BD6762"/>
    <w:rsid w:val="00BF53E7"/>
    <w:rsid w:val="00C02639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03ED8"/>
    <w:rsid w:val="00D132F0"/>
    <w:rsid w:val="00D25C31"/>
    <w:rsid w:val="00D44D4F"/>
    <w:rsid w:val="00D45572"/>
    <w:rsid w:val="00D460B9"/>
    <w:rsid w:val="00D535AF"/>
    <w:rsid w:val="00D55649"/>
    <w:rsid w:val="00D578D5"/>
    <w:rsid w:val="00D601F2"/>
    <w:rsid w:val="00D70817"/>
    <w:rsid w:val="00D71139"/>
    <w:rsid w:val="00D82FE1"/>
    <w:rsid w:val="00D952A6"/>
    <w:rsid w:val="00D955F3"/>
    <w:rsid w:val="00DA0238"/>
    <w:rsid w:val="00DB2837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DF32FD"/>
    <w:rsid w:val="00E14EBA"/>
    <w:rsid w:val="00E3174D"/>
    <w:rsid w:val="00E522F5"/>
    <w:rsid w:val="00E61F34"/>
    <w:rsid w:val="00E7293E"/>
    <w:rsid w:val="00E86DAC"/>
    <w:rsid w:val="00E9492A"/>
    <w:rsid w:val="00E9593E"/>
    <w:rsid w:val="00ED3D14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5F36"/>
    <w:rsid w:val="00F667BC"/>
    <w:rsid w:val="00F73A2A"/>
    <w:rsid w:val="00FA49C8"/>
    <w:rsid w:val="00FB67E4"/>
    <w:rsid w:val="00FD64D4"/>
    <w:rsid w:val="00FE07B6"/>
    <w:rsid w:val="00FE72E6"/>
    <w:rsid w:val="00FE7C72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1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C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C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C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C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61CA0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1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C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C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C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C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61CA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5565</izvorni_sadrzaj>
    <derivirana_varijabla naziv="DomainObject.Predmet.Broj_1">5565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St-5565/2015</izvorni_sadrzaj>
    <derivirana_varijabla naziv="DomainObject.Predmet.OznakaBroj_1">St-5565/2015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POJAS d.o.o. zastupanog po punomoćniku KRUNOSLAV KONJEVIĆ</izvorni_sadrzaj>
    <derivirana_varijabla naziv="DomainObject.Predmet.ProtustrankaFormated_1">  PLAVI POJAS d.o.o. zastupanog po punomoćniku KRUNOSLAV KONJEVIĆ</derivirana_varijabla>
  </DomainObject.Predmet.ProtustrankaFormated>
  <DomainObject.Predmet.ProtustrankaFormatedOIB>
    <izvorni_sadrzaj>  PLAVI POJAS d.o.o., OIB 07565170029 zastupanog po punomoćniku KRUNOSLAV KONJEVIĆ</izvorni_sadrzaj>
    <derivirana_varijabla naziv="DomainObject.Predmet.ProtustrankaFormatedOIB_1">  PLAVI POJAS d.o.o., OIB 07565170029 zastupanog po punomoćniku KRUNOSLAV KONJEVIĆ</derivirana_varijabla>
  </DomainObject.Predmet.ProtustrankaFormatedOIB>
  <DomainObject.Predmet.ProtustrankaFormatedWithAdress>
    <izvorni_sadrzaj> PLAVI POJAS d.o.o., Milivoja Matošeca 5, 10000 Zagreb zastupanog po punomoćniku KRUNOSLAV KONJEVIĆ</izvorni_sadrzaj>
    <derivirana_varijabla naziv="DomainObject.Predmet.ProtustrankaFormatedWithAdress_1"> PLAVI POJAS d.o.o., Milivoja Matošeca 5, 10000 Zagreb zastupanog po punomoćniku KRUNOSLAV KONJEVIĆ</derivirana_varijabla>
  </DomainObject.Predmet.ProtustrankaFormatedWithAdress>
  <DomainObject.Predmet.ProtustrankaFormatedWithAdressOIB>
    <izvorni_sadrzaj> PLAVI POJAS d.o.o., OIB 07565170029, Milivoja Matošeca 5, 10000 Zagreb zastupanog po punomoćniku KRUNOSLAV KONJEVIĆ</izvorni_sadrzaj>
    <derivirana_varijabla naziv="DomainObject.Predmet.ProtustrankaFormatedWithAdressOIB_1"> PLAVI POJAS d.o.o., OIB 07565170029, Milivoja Matošeca 5, 10000 Zagreb zastupanog po punomoćniku KRUNOSLAV KONJEVIĆ</derivirana_varijabla>
  </DomainObject.Predmet.ProtustrankaFormatedWithAdressOIB>
  <DomainObject.Predmet.ProtustrankaWithAdress>
    <izvorni_sadrzaj>PLAVI POJAS d.o.o. Milivoja Matošeca 5, 10000 Zagreb</izvorni_sadrzaj>
    <derivirana_varijabla naziv="DomainObject.Predmet.ProtustrankaWithAdress_1">PLAVI POJAS d.o.o. Milivoja Matošeca 5, 10000 Zagreb</derivirana_varijabla>
  </DomainObject.Predmet.ProtustrankaWithAdress>
  <DomainObject.Predmet.ProtustrankaWithAdressOIB>
    <izvorni_sadrzaj>PLAVI POJAS d.o.o., OIB 07565170029, Milivoja Matošeca 5, 10000 Zagreb</izvorni_sadrzaj>
    <derivirana_varijabla naziv="DomainObject.Predmet.ProtustrankaWithAdressOIB_1">PLAVI POJAS d.o.o., OIB 07565170029, Milivoja Matošeca 5, 10000 Zagreb</derivirana_varijabla>
  </DomainObject.Predmet.ProtustrankaWithAdressOIB>
  <DomainObject.Predmet.ProtustrankaNazivFormated>
    <izvorni_sadrzaj>PLAVI POJAS d.o.o.</izvorni_sadrzaj>
    <derivirana_varijabla naziv="DomainObject.Predmet.ProtustrankaNazivFormated_1">PLAVI POJAS d.o.o.</derivirana_varijabla>
  </DomainObject.Predmet.ProtustrankaNazivFormated>
  <DomainObject.Predmet.ProtustrankaNazivFormatedOIB>
    <izvorni_sadrzaj>PLAVI POJAS d.o.o., OIB 07565170029</izvorni_sadrzaj>
    <derivirana_varijabla naziv="DomainObject.Predmet.ProtustrankaNazivFormatedOIB_1">PLAVI POJAS d.o.o., OIB 07565170029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POJAS d.o.o. zastupanog po punomoćniku KRUNOSLAV KONJEVIĆ</item>
    </izvorni_sadrzaj>
    <derivirana_varijabla naziv="DomainObject.Predmet.ProtuStrankaListFormated_1">
      <item>PLAVI POJAS d.o.o. zastupanog po punomoćniku KRUNOSLAV KONJEVIĆ</item>
    </derivirana_varijabla>
  </DomainObject.Predmet.ProtuStrankaListFormated>
  <DomainObject.Predmet.ProtuStrankaListFormatedOIB>
    <izvorni_sadrzaj>
      <item>PLAVI POJAS d.o.o., OIB 07565170029 zastupanog po punomoćniku KRUNOSLAV KONJEVIĆ</item>
    </izvorni_sadrzaj>
    <derivirana_varijabla naziv="DomainObject.Predmet.ProtuStrankaListFormatedOIB_1">
      <item>PLAVI POJAS d.o.o., OIB 07565170029 zastupanog po punomoćniku KRUNOSLAV KONJEVIĆ</item>
    </derivirana_varijabla>
  </DomainObject.Predmet.ProtuStrankaListFormatedOIB>
  <DomainObject.Predmet.ProtuStrankaListFormatedWithAdress>
    <izvorni_sadrzaj>
      <item>PLAVI POJAS d.o.o., Milivoja Matošeca 5, 10000 Zagreb zastupanog po punomoćniku KRUNOSLAV KONJEVIĆ</item>
    </izvorni_sadrzaj>
    <derivirana_varijabla naziv="DomainObject.Predmet.ProtuStrankaListFormatedWithAdress_1">
      <item>PLAVI POJAS d.o.o., Milivoja Matošeca 5, 10000 Zagreb zastupanog po punomoćniku KRUNOSLAV KONJEVIĆ</item>
    </derivirana_varijabla>
  </DomainObject.Predmet.ProtuStrankaListFormatedWithAdress>
  <DomainObject.Predmet.ProtuStrankaListFormatedWithAdressOIB>
    <izvorni_sadrzaj>
      <item>PLAVI POJAS d.o.o., OIB 07565170029, Milivoja Matošeca 5, 10000 Zagreb zastupanog po punomoćniku KRUNOSLAV KONJEVIĆ</item>
    </izvorni_sadrzaj>
    <derivirana_varijabla naziv="DomainObject.Predmet.ProtuStrankaListFormatedWithAdressOIB_1">
      <item>PLAVI POJAS d.o.o., OIB 07565170029, Milivoja Matošeca 5, 10000 Zagreb zastupanog po punomoćniku KRUNOSLAV KONJEVIĆ</item>
    </derivirana_varijabla>
  </DomainObject.Predmet.ProtuStrankaListFormatedWithAdressOIB>
  <DomainObject.Predmet.ProtuStrankaListNazivFormated>
    <izvorni_sadrzaj>
      <item>PLAVI POJAS d.o.o.</item>
    </izvorni_sadrzaj>
    <derivirana_varijabla naziv="DomainObject.Predmet.ProtuStrankaListNazivFormated_1">
      <item>PLAVI POJAS d.o.o.</item>
    </derivirana_varijabla>
  </DomainObject.Predmet.ProtuStrankaListNazivFormated>
  <DomainObject.Predmet.ProtuStrankaListNazivFormatedOIB>
    <izvorni_sadrzaj>
      <item>PLAVI POJAS d.o.o., OIB 07565170029</item>
    </izvorni_sadrzaj>
    <derivirana_varijabla naziv="DomainObject.Predmet.ProtuStrankaListNazivFormatedOIB_1">
      <item>PLAVI POJAS d.o.o., OIB 07565170029</item>
    </derivirana_varijabla>
  </DomainObject.Predmet.ProtuStrankaListNazivFormatedOIB>
  <DomainObject.Predmet.OstaliListFormated>
    <izvorni_sadrzaj>
      <item>KRUNOSLAV KONJEVIĆ punomoćnik sudionika u postupku PLAVI POJAS d.o.o.</item>
    </izvorni_sadrzaj>
    <derivirana_varijabla naziv="DomainObject.Predmet.OstaliListFormated_1">
      <item>KRUNOSLAV KONJEVIĆ punomoćnik sudionika u postupku PLAVI POJAS d.o.o.</item>
    </derivirana_varijabla>
  </DomainObject.Predmet.OstaliListFormated>
  <DomainObject.Predmet.OstaliListFormatedOIB>
    <izvorni_sadrzaj>
      <item>KRUNOSLAV KONJEVIĆ, OIB 25653197675 punomoćnik sudionika u postupku PLAVI POJAS d.o.o.</item>
    </izvorni_sadrzaj>
    <derivirana_varijabla naziv="DomainObject.Predmet.OstaliListFormatedOIB_1">
      <item>KRUNOSLAV KONJEVIĆ, OIB 25653197675 punomoćnik sudionika u postupku PLAVI POJAS d.o.o.</item>
    </derivirana_varijabla>
  </DomainObject.Predmet.OstaliListFormatedOIB>
  <DomainObject.Predmet.OstaliListFormatedWithAdress>
    <izvorni_sadrzaj>
      <item>KRUNOSLAV KONJEVIĆ, MARŠALA TITA 77, 10290 Zaprešić punomoćnik sudionika u postupku PLAVI POJAS d.o.o.</item>
    </izvorni_sadrzaj>
    <derivirana_varijabla naziv="DomainObject.Predmet.OstaliListFormatedWithAdress_1">
      <item>KRUNOSLAV KONJEVIĆ, MARŠALA TITA 77, 10290 Zaprešić punomoćnik sudionika u postupku PLAVI POJAS d.o.o.</item>
    </derivirana_varijabla>
  </DomainObject.Predmet.OstaliListFormatedWithAdress>
  <DomainObject.Predmet.OstaliListFormatedWithAdressOIB>
    <izvorni_sadrzaj>
      <item>KRUNOSLAV KONJEVIĆ, OIB 25653197675, MARŠALA TITA 77, 10290 Zaprešić punomoćnik sudionika u postupku PLAVI POJAS d.o.o.</item>
    </izvorni_sadrzaj>
    <derivirana_varijabla naziv="DomainObject.Predmet.OstaliListFormatedWithAdressOIB_1">
      <item>KRUNOSLAV KONJEVIĆ, OIB 25653197675, MARŠALA TITA 77, 10290 Zaprešić punomoćnik sudionika u postupku PLAVI POJAS d.o.o.</item>
    </derivirana_varijabla>
  </DomainObject.Predmet.OstaliListFormatedWithAdressOIB>
  <DomainObject.Predmet.OstaliListNazivFormated>
    <izvorni_sadrzaj>
      <item>KRUNOSLAV KONJEVIĆ</item>
    </izvorni_sadrzaj>
    <derivirana_varijabla naziv="DomainObject.Predmet.OstaliListNazivFormated_1">
      <item>KRUNOSLAV KONJEVIĆ</item>
    </derivirana_varijabla>
  </DomainObject.Predmet.OstaliListNazivFormated>
  <DomainObject.Predmet.OstaliListNazivFormatedOIB>
    <izvorni_sadrzaj>
      <item>KRUNOSLAV KONJEVIĆ, OIB 25653197675</item>
    </izvorni_sadrzaj>
    <derivirana_varijabla naziv="DomainObject.Predmet.OstaliListNazivFormatedOIB_1">
      <item>KRUNOSLAV KONJEVIĆ, OIB 25653197675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POJAS d.o.o.</izvorni_sadrzaj>
    <derivirana_varijabla naziv="DomainObject.Predmet.ProtustrankaIDrugi_1">PLAVI POJAS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POJAS d.o.o., OIB 07565170029, Milivoja Matošeca 5, 10000 Zagreb</izvorni_sadrzaj>
    <derivirana_varijabla naziv="DomainObject.Predmet.ProtustrankaIDrugiAdressOIB_1">PLAVI POJAS d.o.o., OIB 07565170029, Milivoja Matošeca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POJAS d.o.o.</item>
      <item>KRUNOSLAV KONJEVIĆ</item>
    </izvorni_sadrzaj>
    <derivirana_varijabla naziv="DomainObject.Predmet.SudioniciListNaziv_1">
      <item>FINA Regionalni centar Zagreb</item>
      <item>PLAVI POJAS d.o.o.</item>
      <item>KRUNOSLAV KONJEVIĆ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POJAS d.o.o., OIB 07565170029, Milivoja Matošeca 5,10000 Zagreb</item>
      <item>KRUNOSLAV KONJEVIĆ, OIB 25653197675, MARŠALA TITA 77,10290 Zaprešić</item>
    </izvorni_sadrzaj>
    <derivirana_varijabla naziv="DomainObject.Predmet.SudioniciListAdressOIB_1">
      <item>FINA Regionalni centar Zagreb, OIB 85821130368, Trg svibanjskih žrtava 1995. 1,10000 Zagreb</item>
      <item>PLAVI POJAS d.o.o., OIB 07565170029, Milivoja Matošeca 5,10000 Zagreb</item>
      <item>KRUNOSLAV KONJEVIĆ, OIB 25653197675, MARŠALA TITA 77,10290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07565170029</item>
      <item>, OIB 25653197675</item>
    </izvorni_sadrzaj>
    <derivirana_varijabla naziv="DomainObject.Predmet.SudioniciListNazivOIB_1">
      <item>, OIB 85821130368</item>
      <item>, OIB 07565170029</item>
      <item>, OIB 25653197675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2978E-DC2F-42F1-B210-DC8CE0B736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1829</properties:Characters>
  <properties:Lines>64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2016-04-22T11:18:00Z</dcterms:created>
  <dc:creator>Sudsko vijeæe</dc:creator>
  <cp:lastModifiedBy>Tamara Hržić</cp:lastModifiedBy>
  <cp:lastPrinted>2016-04-25T07:12:00Z</cp:lastPrinted>
  <dcterms:modified xmlns:xsi="http://www.w3.org/2001/XMLSchema-instance" xsi:type="dcterms:W3CDTF">2016-04-25T07:12:00Z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