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b87f" w14:paraId="886b87f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C16575">
        <w:t>864/16-5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C16575" w:rsidRPr="00C16575">
        <w:t>K.E.T. j.d.o.o., Antunovac, Hrvatske Republike 42, OIB: 74345515608, MBS: 030130747</w:t>
      </w:r>
      <w:r w:rsidR="00686ACA">
        <w:t xml:space="preserve">, </w:t>
      </w:r>
      <w:r w:rsidR="003B4C28">
        <w:t xml:space="preserve">dana </w:t>
      </w:r>
      <w:r w:rsidR="00C16575">
        <w:t>18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C16575">
        <w:t xml:space="preserve">Tomislav Milanović, OIB: 48095635132, Antunovac, Hrvatske Republike 42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1111FC">
        <w:t>4.000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C16575">
        <w:t>864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C16575" w:rsidRPr="00C16575">
        <w:t>K.E.T. j.d.o.o., Antunovac, Hrvatske Republike 42, OIB: 74345515608, MBS: 030130747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C16575">
        <w:t>Tomislav Milanović, OIB: 48095635132, Antunovac, Hrvatske Republike 42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16575">
        <w:t>18</w:t>
      </w:r>
      <w:r w:rsidR="008F2EFA">
        <w:t>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F23B3">
        <w:t xml:space="preserve">r. </w:t>
      </w:r>
      <w:r w:rsidR="00C16575">
        <w:t>16/2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6DE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56DED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6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6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K.E.T. j.d.o.o. za trgovinu i usluge</izvorni_sadrzaj>
    <derivirana_varijabla naziv="DomainObject.Predmet.ProtustrankaFormated_1">  K.E.T. j.d.o.o. za trgovinu i usluge</derivirana_varijabla>
  </DomainObject.Predmet.ProtustrankaFormated>
  <DomainObject.Predmet.ProtustrankaFormatedOIB>
    <izvorni_sadrzaj>  K.E.T. j.d.o.o. za trgovinu i usluge, OIB 74345515608</izvorni_sadrzaj>
    <derivirana_varijabla naziv="DomainObject.Predmet.ProtustrankaFormatedOIB_1">  K.E.T. j.d.o.o. za trgovinu i usluge, OIB 74345515608</derivirana_varijabla>
  </DomainObject.Predmet.ProtustrankaFormatedOIB>
  <DomainObject.Predmet.ProtustrankaFormatedWithAdress>
    <izvorni_sadrzaj> K.E.T. j.d.o.o. za trgovinu i usluge, Hrvatske Republike 42 , 31216 Antunovac</izvorni_sadrzaj>
    <derivirana_varijabla naziv="DomainObject.Predmet.ProtustrankaFormatedWithAdress_1"> K.E.T. j.d.o.o. za trgovinu i usluge, Hrvatske Republike 42 , 31216 Antunovac</derivirana_varijabla>
  </DomainObject.Predmet.ProtustrankaFormatedWithAdress>
  <DomainObject.Predmet.ProtustrankaFormatedWithAdressOIB>
    <izvorni_sadrzaj> K.E.T. j.d.o.o. za trgovinu i usluge, OIB 74345515608, Hrvatske Republike 42 , 31216 Antunovac</izvorni_sadrzaj>
    <derivirana_varijabla naziv="DomainObject.Predmet.ProtustrankaFormatedWithAdressOIB_1"> K.E.T. j.d.o.o. za trgovinu i usluge, OIB 74345515608, Hrvatske Republike 42 , 31216 Antunovac</derivirana_varijabla>
  </DomainObject.Predmet.ProtustrankaFormatedWithAdressOIB>
  <DomainObject.Predmet.ProtustrankaWithAdress>
    <izvorni_sadrzaj>K.E.T. j.d.o.o. za trgovinu i usluge Hrvatske Republike 42 , 31216 Antunovac</izvorni_sadrzaj>
    <derivirana_varijabla naziv="DomainObject.Predmet.ProtustrankaWithAdress_1">K.E.T. j.d.o.o. za trgovinu i usluge Hrvatske Republike 42 , 31216 Antunovac</derivirana_varijabla>
  </DomainObject.Predmet.ProtustrankaWithAdress>
  <DomainObject.Predmet.ProtustrankaWithAdressOIB>
    <izvorni_sadrzaj>K.E.T. j.d.o.o. za trgovinu i usluge, OIB 74345515608, Hrvatske Republike 42 , 31216 Antunovac</izvorni_sadrzaj>
    <derivirana_varijabla naziv="DomainObject.Predmet.ProtustrankaWithAdressOIB_1">K.E.T. j.d.o.o. za trgovinu i usluge, OIB 74345515608, Hrvatske Republike 42 , 31216 Antunovac</derivirana_varijabla>
  </DomainObject.Predmet.ProtustrankaWithAdressOIB>
  <DomainObject.Predmet.ProtustrankaNazivFormated>
    <izvorni_sadrzaj>K.E.T. j.d.o.o. za trgovinu i usluge</izvorni_sadrzaj>
    <derivirana_varijabla naziv="DomainObject.Predmet.ProtustrankaNazivFormated_1">K.E.T. j.d.o.o. za trgovinu i usluge</derivirana_varijabla>
  </DomainObject.Predmet.ProtustrankaNazivFormated>
  <DomainObject.Predmet.ProtustrankaNazivFormatedOIB>
    <izvorni_sadrzaj>K.E.T. j.d.o.o. za trgovinu i usluge, OIB 74345515608</izvorni_sadrzaj>
    <derivirana_varijabla naziv="DomainObject.Predmet.ProtustrankaNazivFormatedOIB_1">K.E.T. j.d.o.o. za trgovinu i usluge, OIB 74345515608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K.E.T. j.d.o.o. za trgovinu i usluge</item>
    </izvorni_sadrzaj>
    <derivirana_varijabla naziv="DomainObject.Predmet.ProtuStrankaListFormated_1">
      <item>K.E.T. j.d.o.o. za trgovinu i usluge</item>
    </derivirana_varijabla>
  </DomainObject.Predmet.ProtuStrankaListFormated>
  <DomainObject.Predmet.ProtuStrankaListFormatedOIB>
    <izvorni_sadrzaj>
      <item>K.E.T. j.d.o.o. za trgovinu i usluge, OIB 74345515608</item>
    </izvorni_sadrzaj>
    <derivirana_varijabla naziv="DomainObject.Predmet.ProtuStrankaListFormatedOIB_1">
      <item>K.E.T. j.d.o.o. za trgovinu i usluge, OIB 74345515608</item>
    </derivirana_varijabla>
  </DomainObject.Predmet.ProtuStrankaListFormatedOIB>
  <DomainObject.Predmet.ProtuStrankaListFormatedWithAdress>
    <izvorni_sadrzaj>
      <item>K.E.T. j.d.o.o. za trgovinu i usluge, Hrvatske Republike 42 , 31216 Antunovac</item>
    </izvorni_sadrzaj>
    <derivirana_varijabla naziv="DomainObject.Predmet.ProtuStrankaListFormatedWithAdress_1">
      <item>K.E.T. j.d.o.o. za trgovinu i usluge, Hrvatske Republike 42 , 31216 Antunovac</item>
    </derivirana_varijabla>
  </DomainObject.Predmet.ProtuStrankaListFormatedWithAdress>
  <DomainObject.Predmet.ProtuStrankaListFormatedWithAdressOIB>
    <izvorni_sadrzaj>
      <item>K.E.T. j.d.o.o. za trgovinu i usluge, OIB 74345515608, Hrvatske Republike 42 , 31216 Antunovac</item>
    </izvorni_sadrzaj>
    <derivirana_varijabla naziv="DomainObject.Predmet.ProtuStrankaListFormatedWithAdressOIB_1">
      <item>K.E.T. j.d.o.o. za trgovinu i usluge, OIB 74345515608, Hrvatske Republike 42 , 31216 Antunovac</item>
    </derivirana_varijabla>
  </DomainObject.Predmet.ProtuStrankaListFormatedWithAdressOIB>
  <DomainObject.Predmet.ProtuStrankaListNazivFormated>
    <izvorni_sadrzaj>
      <item>K.E.T. j.d.o.o. za trgovinu i usluge</item>
    </izvorni_sadrzaj>
    <derivirana_varijabla naziv="DomainObject.Predmet.ProtuStrankaListNazivFormated_1">
      <item>K.E.T. j.d.o.o. za trgovinu i usluge</item>
    </derivirana_varijabla>
  </DomainObject.Predmet.ProtuStrankaListNazivFormated>
  <DomainObject.Predmet.ProtuStrankaListNazivFormatedOIB>
    <izvorni_sadrzaj>
      <item>K.E.T. j.d.o.o. za trgovinu i usluge, OIB 74345515608</item>
    </izvorni_sadrzaj>
    <derivirana_varijabla naziv="DomainObject.Predmet.ProtuStrankaListNazivFormatedOIB_1">
      <item>K.E.T. j.d.o.o. za trgovinu i usluge, OIB 74345515608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K.E.T. j.d.o.o. za trgovinu i usluge</izvorni_sadrzaj>
    <derivirana_varijabla naziv="DomainObject.Predmet.ProtustrankaIDrugi_1">K.E.T.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K.E.T. j.d.o.o. za trgovinu i usluge, OIB 74345515608, Hrvatske Republike 42 , 31216 Antunovac</izvorni_sadrzaj>
    <derivirana_varijabla naziv="DomainObject.Predmet.ProtustrankaIDrugiAdressOIB_1">K.E.T. j.d.o.o. za trgovinu i usluge, OIB 74345515608, Hrvatske Republike 42 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K.E.T. j.d.o.o. za trgovinu i usluge</item>
    </izvorni_sadrzaj>
    <derivirana_varijabla naziv="DomainObject.Predmet.SudioniciListNaziv_1">
      <item>FINA RC OSIJEK</item>
      <item>K.E.T. j.d.o.o. za trgovinu i usluge</item>
    </derivirana_varijabla>
  </DomainObject.Predmet.SudioniciListNaziv>
  <DomainObject.Predmet.SudioniciListAdressOIB>
    <izvorni_sadrzaj>
      <item>FINA RC OSIJEK, OIB 85821130368</item>
      <item>K.E.T. j.d.o.o. za trgovinu i usluge, OIB 74345515608, Hrvatske Republike 42 ,31216 Antunovac</item>
    </izvorni_sadrzaj>
    <derivirana_varijabla naziv="DomainObject.Predmet.SudioniciListAdressOIB_1">
      <item>FINA RC OSIJEK, OIB 85821130368</item>
      <item>K.E.T. j.d.o.o. za trgovinu i usluge, OIB 74345515608, Hrvatske Republike 42 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74345515608</item>
    </izvorni_sadrzaj>
    <derivirana_varijabla naziv="DomainObject.Predmet.SudioniciListNazivOIB_1">
      <item>, OIB 85821130368</item>
      <item>, OIB 74345515608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D7FF1-1B67-4C22-B0B8-6C69C04DA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1218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2017-01-18T07:39:00Z</dcterms:created>
  <dc:creator>hermanj</dc:creator>
  <cp:lastModifiedBy>Žana Bem</cp:lastModifiedBy>
  <cp:lastPrinted>2016-09-22T06:37:00Z</cp:lastPrinted>
  <dcterms:modified xmlns:xsi="http://www.w3.org/2001/XMLSchema-instance" xsi:type="dcterms:W3CDTF">2017-01-18T07:40:00Z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