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85c4" w14:paraId="39f85c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10C1C">
        <w:t xml:space="preserve">SARA LAB d.o.o., Zastrona 6, Nerežišća, OIB: </w:t>
      </w:r>
      <w:r w:rsidR="00710C1C" w:rsidRPr="00710C1C">
        <w:t>25288684269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10C1C">
        <w:t xml:space="preserve">SARA LAB d.o.o., Zastrona 6, Nerežišća, OIB: </w:t>
      </w:r>
      <w:r w:rsidR="00710C1C" w:rsidRPr="00710C1C">
        <w:t>25288684269</w:t>
      </w:r>
      <w:r w:rsidR="00710C1C">
        <w:t xml:space="preserve"> </w:t>
      </w:r>
      <w:r>
        <w:rPr>
          <w:lang w:val="hr-HR"/>
        </w:rPr>
        <w:t xml:space="preserve">na dan </w:t>
      </w:r>
      <w:r w:rsidR="00710C1C">
        <w:rPr>
          <w:lang w:val="hr-HR"/>
        </w:rPr>
        <w:t>08. listopada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10C1C">
        <w:rPr>
          <w:lang w:val="hr-HR"/>
        </w:rPr>
        <w:t>2.055,99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07EF1" w:rsidR="00473132">
    <w:pPr>
      <w:pStyle w:val="Zaglavlje"/>
      <w:jc w:val="center"/>
    </w:pPr>
  </w:p>
  <w:p w:rsidRDefault="00007EF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10C1C">
      <w:t>2732/2015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7EF1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0C1C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St-2732/2015</izvorni_sadrzaj>
    <derivirana_varijabla naziv="DomainObject.Predmet.OznakaBroj_1">St-2732/2015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LAB društvo s ograničenom odgovornošću za proizvodnju i trgovinu</izvorni_sadrzaj>
    <derivirana_varijabla naziv="DomainObject.Predmet.ProtustrankaFormated_1">  SARA LAB društvo s ograničenom odgovornošću za proizvodnju i trgovinu</derivirana_varijabla>
  </DomainObject.Predmet.ProtustrankaFormated>
  <DomainObject.Predmet.ProtustrankaFormatedOIB>
    <izvorni_sadrzaj>  SARA LAB društvo s ograničenom odgovornošću za proizvodnju i trgovinu, OIB 25288684269</izvorni_sadrzaj>
    <derivirana_varijabla naziv="DomainObject.Predmet.ProtustrankaFormatedOIB_1">  SARA LAB društvo s ograničenom odgovornošću za proizvodnju i trgovinu, OIB 25288684269</derivirana_varijabla>
  </DomainObject.Predmet.ProtustrankaFormatedOIB>
  <DomainObject.Predmet.ProtustrankaFormatedWithAdress>
    <izvorni_sadrzaj> SARA LAB društvo s ograničenom odgovornošću za proizvodnju i trgovinu, Zastrona 6, 21400 Nerežišća</izvorni_sadrzaj>
    <derivirana_varijabla naziv="DomainObject.Predmet.ProtustrankaFormatedWithAdress_1"> SARA LAB društvo s ograničenom odgovornošću za proizvodnju i trgovinu, Zastrona 6, 21400 Nerežišća</derivirana_varijabla>
  </DomainObject.Predmet.ProtustrankaFormatedWithAdress>
  <DomainObject.Predmet.ProtustrankaFormatedWithAdressOIB>
    <izvorni_sadrzaj> SARA LAB društvo s ograničenom odgovornošću za proizvodnju i trgovinu, OIB 25288684269, Zastrona 6, 21400 Nerežišća</izvorni_sadrzaj>
    <derivirana_varijabla naziv="DomainObject.Predmet.ProtustrankaFormatedWithAdressOIB_1"> SARA LAB društvo s ograničenom odgovornošću za proizvodnju i trgovinu, OIB 25288684269, Zastrona 6, 21400 Nerežišća</derivirana_varijabla>
  </DomainObject.Predmet.ProtustrankaFormatedWithAdressOIB>
  <DomainObject.Predmet.ProtustrankaWithAdress>
    <izvorni_sadrzaj>SARA LAB društvo s ograničenom odgovornošću za proizvodnju i trgovinu Zastrona 6, 21400 Nerežišća</izvorni_sadrzaj>
    <derivirana_varijabla naziv="DomainObject.Predmet.ProtustrankaWithAdress_1">SARA LAB društvo s ograničenom odgovornošću za proizvodnju i trgovinu Zastrona 6, 21400 Nerežišća</derivirana_varijabla>
  </DomainObject.Predmet.ProtustrankaWithAdress>
  <DomainObject.Predmet.ProtustrankaWithAdressOIB>
    <izvorni_sadrzaj>SARA LAB društvo s ograničenom odgovornošću za proizvodnju i trgovinu, OIB 25288684269, Zastrona 6, 21400 Nerežišća</izvorni_sadrzaj>
    <derivirana_varijabla naziv="DomainObject.Predmet.ProtustrankaWithAdressOIB_1">SARA LAB društvo s ograničenom odgovornošću za proizvodnju i trgovinu, OIB 25288684269, Zastrona 6, 21400 Nerežišća</derivirana_varijabla>
  </DomainObject.Predmet.ProtustrankaWithAdressOIB>
  <DomainObject.Predmet.ProtustrankaNazivFormated>
    <izvorni_sadrzaj>SARA LAB društvo s ograničenom odgovornošću za proizvodnju i trgovinu</izvorni_sadrzaj>
    <derivirana_varijabla naziv="DomainObject.Predmet.ProtustrankaNazivFormated_1">SARA LAB društvo s ograničenom odgovornošću za proizvodnju i trgovinu</derivirana_varijabla>
  </DomainObject.Predmet.ProtustrankaNazivFormated>
  <DomainObject.Predmet.ProtustrankaNazivFormatedOIB>
    <izvorni_sadrzaj>SARA LAB društvo s ograničenom odgovornošću za proizvodnju i trgovinu, OIB 25288684269</izvorni_sadrzaj>
    <derivirana_varijabla naziv="DomainObject.Predmet.ProtustrankaNazivFormatedOIB_1">SARA LAB društvo s ograničenom odgovornošću za proizvodnju i trgovinu, OIB 25288684269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2055.99</izvorni_sadrzaj>
    <derivirana_varijabla naziv="DomainObject.Predmet.TrenutnaVrijednost_1">2055.99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SARA LAB društvo s ograničenom odgovornošću za proizvodnju i trgovinu</item>
    </izvorni_sadrzaj>
    <derivirana_varijabla naziv="DomainObject.Predmet.ProtuStrankaListFormated_1">
      <item>SARA LAB društvo s ograničenom odgovornošću za proizvodnju i trgovinu</item>
    </derivirana_varijabla>
  </DomainObject.Predmet.ProtuStrankaListFormated>
  <DomainObject.Predmet.ProtuStrankaListFormatedOIB>
    <izvorni_sadrzaj>
      <item>SARA LAB društvo s ograničenom odgovornošću za proizvodnju i trgovinu, OIB 25288684269</item>
    </izvorni_sadrzaj>
    <derivirana_varijabla naziv="DomainObject.Predmet.ProtuStrankaListFormatedOIB_1">
      <item>SARA LAB društvo s ograničenom odgovornošću za proizvodnju i trgovinu, OIB 25288684269</item>
    </derivirana_varijabla>
  </DomainObject.Predmet.ProtuStrankaListFormatedOIB>
  <DomainObject.Predmet.ProtuStrankaListFormatedWithAdress>
    <izvorni_sadrzaj>
      <item>SARA LAB društvo s ograničenom odgovornošću za proizvodnju i trgovinu, Zastrona 6, 21400 Nerežišća</item>
    </izvorni_sadrzaj>
    <derivirana_varijabla naziv="DomainObject.Predmet.ProtuStrankaListFormatedWithAdress_1">
      <item>SARA LAB društvo s ograničenom odgovornošću za proizvodnju i trgovinu, Zastrona 6, 21400 Nerežišća</item>
    </derivirana_varijabla>
  </DomainObject.Predmet.ProtuStrankaListFormatedWithAdress>
  <DomainObject.Predmet.ProtuStrankaListFormatedWithAdressOIB>
    <izvorni_sadrzaj>
      <item>SARA LAB društvo s ograničenom odgovornošću za proizvodnju i trgovinu, OIB 25288684269, Zastrona 6, 21400 Nerežišća</item>
    </izvorni_sadrzaj>
    <derivirana_varijabla naziv="DomainObject.Predmet.ProtuStrankaListFormatedWithAdressOIB_1">
      <item>SARA LAB društvo s ograničenom odgovornošću za proizvodnju i trgovinu, OIB 25288684269, Zastrona 6, 21400 Nerežišća</item>
    </derivirana_varijabla>
  </DomainObject.Predmet.ProtuStrankaListFormatedWithAdressOIB>
  <DomainObject.Predmet.ProtuStrankaListNazivFormated>
    <izvorni_sadrzaj>
      <item>SARA LAB društvo s ograničenom odgovornošću za proizvodnju i trgovinu</item>
    </izvorni_sadrzaj>
    <derivirana_varijabla naziv="DomainObject.Predmet.ProtuStrankaListNazivFormated_1">
      <item>SARA LAB društvo s ograničenom odgovornošću za proizvodnju i trgovinu</item>
    </derivirana_varijabla>
  </DomainObject.Predmet.ProtuStrankaListNazivFormated>
  <DomainObject.Predmet.ProtuStrankaListNazivFormatedOIB>
    <izvorni_sadrzaj>
      <item>SARA LAB društvo s ograničenom odgovornošću za proizvodnju i trgovinu, OIB 25288684269</item>
    </izvorni_sadrzaj>
    <derivirana_varijabla naziv="DomainObject.Predmet.ProtuStrankaListNazivFormatedOIB_1">
      <item>SARA LAB društvo s ograničenom odgovornošću za proizvodnju i trgovinu, OIB 25288684269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SARA LAB društvo s ograničenom odgovornošću za proizvodnju i trgovinu</izvorni_sadrzaj>
    <derivirana_varijabla naziv="DomainObject.Predmet.ProtustrankaIDrugi_1">SARA LAB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SARA LAB društvo s ograničenom odgovornošću za proizvodnju i trgovinu, OIB 25288684269, Zastrona 6, 21400 Nerežišća</izvorni_sadrzaj>
    <derivirana_varijabla naziv="DomainObject.Predmet.ProtustrankaIDrugiAdressOIB_1">SARA LAB društvo s ograničenom odgovornošću za proizvodnju i trgovinu, OIB 25288684269, Zastrona 6,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 LAB društvo s ograničenom odgovornošću za proizvodnju i trgovinu</item>
      <item>FINANCIJSKA AGENCIJA, RC SPLIT</item>
    </izvorni_sadrzaj>
    <derivirana_varijabla naziv="DomainObject.Predmet.SudioniciListNaziv_1">
      <item>SARA LAB društvo s ograničenom odgovornošću za proizvodnju i trgovinu</item>
      <item>FINANCIJSKA AGENCIJA, RC SPLIT</item>
    </derivirana_varijabla>
  </DomainObject.Predmet.SudioniciListNaziv>
  <DomainObject.Predmet.SudioniciListAdressOIB>
    <izvorni_sadrzaj>
      <item>SARA LAB društvo s ograničenom odgovornošću za proizvodnju i trgovinu, OIB 25288684269, Zastrona 6,21400 Nerežišća</item>
      <item>FINANCIJSKA AGENCIJA, RC SPLIT, OIB 85821130368, Mažuranićevo šetalište 24 b,21000 Split</item>
    </izvorni_sadrzaj>
    <derivirana_varijabla naziv="DomainObject.Predmet.SudioniciListAdressOIB_1">
      <item>SARA LAB društvo s ograničenom odgovornošću za proizvodnju i trgovinu, OIB 25288684269, Zastrona 6,21400 Nerežišća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25288684269</item>
      <item>, OIB 85821130368</item>
    </izvorni_sadrzaj>
    <derivirana_varijabla naziv="DomainObject.Predmet.SudioniciListNazivOIB_1">
      <item>, OIB 25288684269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1743</properties:Characters>
  <properties:Lines>45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2017-03-02T11:13:00Z</cp:lastPrinted>
  <dcterms:modified xmlns:xsi="http://www.w3.org/2001/XMLSchema-instance" xsi:type="dcterms:W3CDTF">2017-03-02T12:40:00Z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