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1156" w14:paraId="917115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0C2274">
        <w:rPr>
          <w:rStyle w:val="Naglaeno"/>
          <w:b w:val="false"/>
        </w:rPr>
        <w:t>7</w:t>
      </w:r>
      <w:r w:rsidR="00071F69">
        <w:rPr>
          <w:rStyle w:val="Naglaeno"/>
          <w:b w:val="false"/>
        </w:rPr>
        <w:t>74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r w:rsidR="00071F69">
        <w:t>JOZSEF 14</w:t>
      </w:r>
      <w:r w:rsidR="00FC7382">
        <w:t xml:space="preserve"> jednostavno društvo s ograničenom odgovornošću za trgovinu </w:t>
      </w:r>
      <w:r w:rsidR="00AD5583">
        <w:t>i usluge</w:t>
      </w:r>
      <w:r w:rsidR="00FF61FC">
        <w:t xml:space="preserve">, </w:t>
      </w:r>
      <w:r w:rsidR="00071F69">
        <w:t>Osijek</w:t>
      </w:r>
      <w:r w:rsidR="00FF61FC">
        <w:t xml:space="preserve">, </w:t>
      </w:r>
      <w:r w:rsidR="00071F69">
        <w:t>Vrtna 35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384ED5">
        <w:t>030</w:t>
      </w:r>
      <w:r w:rsidR="00071F69">
        <w:t>149206,</w:t>
      </w:r>
      <w:r w:rsidR="00331402">
        <w:t xml:space="preserve"> OIB:</w:t>
      </w:r>
      <w:r w:rsidR="00BB3D58">
        <w:t xml:space="preserve"> </w:t>
      </w:r>
      <w:r w:rsidR="00071F69">
        <w:t>22370052576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71F69">
        <w:t>JOZSEF 14 jednostavno društvo s ograničenom odgovornošću za trgovinu i usluge, Osijek, Vrtna 35, MBS: 030149206, OIB: 22370052576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71F69">
        <w:t>1</w:t>
      </w:r>
      <w:r w:rsidR="00FC7382">
        <w:t>6</w:t>
      </w:r>
      <w:r w:rsidR="00780AF6">
        <w:t>.</w:t>
      </w:r>
      <w:r w:rsidR="00071F69">
        <w:t>371</w:t>
      </w:r>
      <w:r w:rsidR="00B20F95">
        <w:t>,</w:t>
      </w:r>
      <w:r w:rsidR="00071F69">
        <w:t>3</w:t>
      </w:r>
      <w:r w:rsidR="00FC7382">
        <w:t>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071F69">
        <w:t>774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F69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274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1A95"/>
    <w:rsid w:val="00A9335A"/>
    <w:rsid w:val="00AA6B6E"/>
    <w:rsid w:val="00AB7B53"/>
    <w:rsid w:val="00AD0676"/>
    <w:rsid w:val="00AD251E"/>
    <w:rsid w:val="00AD5583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30529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C7382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305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05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5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5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305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05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5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5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St-1774/2016</izvorni_sadrzaj>
    <derivirana_varijabla naziv="DomainObject.Predmet.OznakaBroj_1">St-1774/2016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JOZSEF 14 jednostavno društvo s ograničenom odgovornošću za trgovinu i usluge</izvorni_sadrzaj>
    <derivirana_varijabla naziv="DomainObject.Predmet.ProtustrankaFormated_1">  JOZSEF 14 jednostavno društvo s ograničenom odgovornošću za trgovinu i usluge</derivirana_varijabla>
  </DomainObject.Predmet.ProtustrankaFormated>
  <DomainObject.Predmet.ProtustrankaFormatedOIB>
    <izvorni_sadrzaj>  JOZSEF 14 jednostavno društvo s ograničenom odgovornošću za trgovinu i usluge, OIB 22370052576</izvorni_sadrzaj>
    <derivirana_varijabla naziv="DomainObject.Predmet.ProtustrankaFormatedOIB_1">  JOZSEF 14 jednostavno društvo s ograničenom odgovornošću za trgovinu i usluge, OIB 22370052576</derivirana_varijabla>
  </DomainObject.Predmet.ProtustrankaFormatedOIB>
  <DomainObject.Predmet.ProtustrankaFormatedWithAdress>
    <izvorni_sadrzaj> JOZSEF 14 jednostavno društvo s ograničenom odgovornošću za trgovinu i usluge, Vrtna 35, 31000 Osijek</izvorni_sadrzaj>
    <derivirana_varijabla naziv="DomainObject.Predmet.ProtustrankaFormatedWithAdress_1"> JOZSEF 14 jednostavno društvo s ograničenom odgovornošću za trgovinu i usluge, Vrtna 35, 31000 Osijek</derivirana_varijabla>
  </DomainObject.Predmet.ProtustrankaFormatedWithAdress>
  <DomainObject.Predmet.ProtustrankaFormatedWithAdressOIB>
    <izvorni_sadrzaj> JOZSEF 14 jednostavno društvo s ograničenom odgovornošću za trgovinu i usluge, OIB 22370052576, Vrtna 35, 31000 Osijek</izvorni_sadrzaj>
    <derivirana_varijabla naziv="DomainObject.Predmet.ProtustrankaFormatedWithAdressOIB_1"> JOZSEF 14 jednostavno društvo s ograničenom odgovornošću za trgovinu i usluge, OIB 22370052576, Vrtna 35, 31000 Osijek</derivirana_varijabla>
  </DomainObject.Predmet.ProtustrankaFormatedWithAdressOIB>
  <DomainObject.Predmet.ProtustrankaWithAdress>
    <izvorni_sadrzaj>JOZSEF 14 jednostavno društvo s ograničenom odgovornošću za trgovinu i usluge Vrtna 35, 31000 Osijek</izvorni_sadrzaj>
    <derivirana_varijabla naziv="DomainObject.Predmet.ProtustrankaWithAdress_1">JOZSEF 14 jednostavno društvo s ograničenom odgovornošću za trgovinu i usluge Vrtna 35, 31000 Osijek</derivirana_varijabla>
  </DomainObject.Predmet.ProtustrankaWithAdress>
  <DomainObject.Predmet.ProtustrankaWithAdressOIB>
    <izvorni_sadrzaj>JOZSEF 14 jednostavno društvo s ograničenom odgovornošću za trgovinu i usluge, OIB 22370052576, Vrtna 35, 31000 Osijek</izvorni_sadrzaj>
    <derivirana_varijabla naziv="DomainObject.Predmet.ProtustrankaWithAdressOIB_1">JOZSEF 14 jednostavno društvo s ograničenom odgovornošću za trgovinu i usluge, OIB 22370052576, Vrtna 35, 31000 Osijek</derivirana_varijabla>
  </DomainObject.Predmet.ProtustrankaWithAdressOIB>
  <DomainObject.Predmet.ProtustrankaNazivFormated>
    <izvorni_sadrzaj>JOZSEF 14 jednostavno društvo s ograničenom odgovornošću za trgovinu i usluge</izvorni_sadrzaj>
    <derivirana_varijabla naziv="DomainObject.Predmet.ProtustrankaNazivFormated_1">JOZSEF 14 jednostavno društvo s ograničenom odgovornošću za trgovinu i usluge</derivirana_varijabla>
  </DomainObject.Predmet.ProtustrankaNazivFormated>
  <DomainObject.Predmet.ProtustrankaNazivFormatedOIB>
    <izvorni_sadrzaj>JOZSEF 14 jednostavno društvo s ograničenom odgovornošću za trgovinu i usluge, OIB 22370052576</izvorni_sadrzaj>
    <derivirana_varijabla naziv="DomainObject.Predmet.ProtustrankaNazivFormatedOIB_1">JOZSEF 14 jednostavno društvo s ograničenom odgovornošću za trgovinu i usluge, OIB 22370052576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JOZSEF 14 jednostavno društvo s ograničenom odgovornošću za trgovinu i usluge</item>
    </izvorni_sadrzaj>
    <derivirana_varijabla naziv="DomainObject.Predmet.ProtuStrankaListFormated_1">
      <item>JOZSEF 14 jednostavno društvo s ograničenom odgovornošću za trgovinu i usluge</item>
    </derivirana_varijabla>
  </DomainObject.Predmet.ProtuStrankaListFormated>
  <DomainObject.Predmet.ProtuStrankaListFormatedOIB>
    <izvorni_sadrzaj>
      <item>JOZSEF 14 jednostavno društvo s ograničenom odgovornošću za trgovinu i usluge, OIB 22370052576</item>
    </izvorni_sadrzaj>
    <derivirana_varijabla naziv="DomainObject.Predmet.ProtuStrankaListFormatedOIB_1">
      <item>JOZSEF 14 jednostavno društvo s ograničenom odgovornošću za trgovinu i usluge, OIB 22370052576</item>
    </derivirana_varijabla>
  </DomainObject.Predmet.ProtuStrankaListFormatedOIB>
  <DomainObject.Predmet.ProtuStrankaListFormatedWithAdress>
    <izvorni_sadrzaj>
      <item>JOZSEF 14 jednostavno društvo s ograničenom odgovornošću za trgovinu i usluge, Vrtna 35, 31000 Osijek</item>
    </izvorni_sadrzaj>
    <derivirana_varijabla naziv="DomainObject.Predmet.ProtuStrankaListFormatedWithAdress_1">
      <item>JOZSEF 14 jednostavno društvo s ograničenom odgovornošću za trgovinu i usluge, Vrtna 35, 31000 Osijek</item>
    </derivirana_varijabla>
  </DomainObject.Predmet.ProtuStrankaListFormatedWithAdress>
  <DomainObject.Predmet.ProtuStrankaListFormatedWithAdressOIB>
    <izvorni_sadrzaj>
      <item>JOZSEF 14 jednostavno društvo s ograničenom odgovornošću za trgovinu i usluge, OIB 22370052576, Vrtna 35, 31000 Osijek</item>
    </izvorni_sadrzaj>
    <derivirana_varijabla naziv="DomainObject.Predmet.ProtuStrankaListFormatedWithAdressOIB_1">
      <item>JOZSEF 14 jednostavno društvo s ograničenom odgovornošću za trgovinu i usluge, OIB 22370052576, Vrtna 35, 31000 Osijek</item>
    </derivirana_varijabla>
  </DomainObject.Predmet.ProtuStrankaListFormatedWithAdressOIB>
  <DomainObject.Predmet.ProtuStrankaListNazivFormated>
    <izvorni_sadrzaj>
      <item>JOZSEF 14 jednostavno društvo s ograničenom odgovornošću za trgovinu i usluge</item>
    </izvorni_sadrzaj>
    <derivirana_varijabla naziv="DomainObject.Predmet.ProtuStrankaListNazivFormated_1">
      <item>JOZSEF 14 jednostavno društvo s ograničenom odgovornošću za trgovinu i usluge</item>
    </derivirana_varijabla>
  </DomainObject.Predmet.ProtuStrankaListNazivFormated>
  <DomainObject.Predmet.ProtuStrankaListNazivFormatedOIB>
    <izvorni_sadrzaj>
      <item>JOZSEF 14 jednostavno društvo s ograničenom odgovornošću za trgovinu i usluge, OIB 22370052576</item>
    </izvorni_sadrzaj>
    <derivirana_varijabla naziv="DomainObject.Predmet.ProtuStrankaListNazivFormatedOIB_1">
      <item>JOZSEF 14 jednostavno društvo s ograničenom odgovornošću za trgovinu i usluge, OIB 22370052576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JOZSEF 14 jednostavno društvo s ograničenom odgovornošću za trgovinu i usluge</izvorni_sadrzaj>
    <derivirana_varijabla naziv="DomainObject.Predmet.ProtustrankaIDrugi_1">JOZSEF 14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JOZSEF 14 jednostavno društvo s ograničenom odgovornošću za trgovinu i usluge, OIB 22370052576, Vrtna 35, 31000 Osijek</izvorni_sadrzaj>
    <derivirana_varijabla naziv="DomainObject.Predmet.ProtustrankaIDrugiAdressOIB_1">JOZSEF 14 jednostavno društvo s ograničenom odgovornošću za trgovinu i usluge, OIB 22370052576, Vrtna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JOZSEF 14 jednostavno društvo s ograničenom odgovornošću za trgovinu i usluge</item>
    </izvorni_sadrzaj>
    <derivirana_varijabla naziv="DomainObject.Predmet.SudioniciListNaziv_1">
      <item>FINA RC OSIJEK</item>
      <item>JOZSEF 14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JOZSEF 14 jednostavno društvo s ograničenom odgovornošću za trgovinu i usluge, OIB 22370052576, Vrtna 35,31000 Osijek</item>
    </izvorni_sadrzaj>
    <derivirana_varijabla naziv="DomainObject.Predmet.SudioniciListAdressOIB_1">
      <item>FINA RC OSIJEK, OIB 85821130368</item>
      <item>JOZSEF 14 jednostavno društvo s ograničenom odgovornošću za trgovinu i usluge, OIB 22370052576, Vrtna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22370052576</item>
    </izvorni_sadrzaj>
    <derivirana_varijabla naziv="DomainObject.Predmet.SudioniciListNazivOIB_1">
      <item>, OIB 85821130368</item>
      <item>, OIB 22370052576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C8165-6B34-4B80-9C88-542E854D4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2090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2016-06-16T11:14:00Z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2016-06-17T05:32:00Z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