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f283" w14:paraId="715f283" w:rsidRDefault="003E5EDE" w:rsidP="00B11A12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CB247E">
        <w:t>47/15-7</w:t>
      </w:r>
      <w:r w:rsidR="00B11A12">
        <w:t>3</w:t>
      </w:r>
    </w:p>
    <w:p w:rsidRDefault="00B11A12" w:rsidP="003E5EDE" w:rsidR="00B11A12">
      <w:pPr>
        <w:ind w:firstLine="720" w:left="1440"/>
      </w:pPr>
    </w:p>
    <w:p w:rsidRDefault="00B11A12" w:rsidP="003E5EDE" w:rsidR="00B11A12">
      <w:pPr>
        <w:ind w:firstLine="720" w:left="1440"/>
      </w:pPr>
    </w:p>
    <w:p w:rsidRDefault="003E5EDE" w:rsidP="00B11A12" w:rsidR="003E5EDE" w:rsidRPr="000559FC">
      <w:pPr>
        <w:jc w:val="center"/>
      </w:pPr>
      <w:r>
        <w:t>R E P U B L I K A  H R V A T S K A</w:t>
      </w:r>
    </w:p>
    <w:p w:rsidRDefault="00973D08" w:rsidP="00B11A12" w:rsidR="00973D08">
      <w:pPr>
        <w:ind w:firstLine="720" w:left="2160"/>
        <w:jc w:val="center"/>
      </w:pPr>
    </w:p>
    <w:p w:rsidRDefault="004B0322" w:rsidP="00B11A12" w:rsidR="00D94EF2">
      <w:pPr>
        <w:jc w:val="center"/>
      </w:pPr>
      <w:r>
        <w:t>R J E Š E NJ E</w:t>
      </w:r>
    </w:p>
    <w:p w:rsidRDefault="00CB247E" w:rsidP="00CB247E" w:rsidR="00CB247E"/>
    <w:p w:rsidRDefault="00CB247E" w:rsidP="00CB247E" w:rsidR="00973D08">
      <w:pPr>
        <w:jc w:val="both"/>
      </w:pPr>
      <w:r>
        <w:t xml:space="preserve">                Trgovački sud u Rijeci po sutkinji tog suda Emi Brdovčak, u stečajnom postupku nad imovinom dužnika pojedinca BRANKA GRUBIŠIĆA </w:t>
      </w:r>
      <w:proofErr w:type="spellStart"/>
      <w:r>
        <w:t>vl</w:t>
      </w:r>
      <w:proofErr w:type="spellEnd"/>
      <w:r>
        <w:t xml:space="preserve">. ugostiteljskog obrta „Premijer“, Rijeka, </w:t>
      </w:r>
      <w:proofErr w:type="spellStart"/>
      <w:r>
        <w:t>Baćići</w:t>
      </w:r>
      <w:proofErr w:type="spellEnd"/>
      <w:r>
        <w:t xml:space="preserve"> 9A, OIB: 46158043448, 7. studenoga 2016.,</w:t>
      </w:r>
    </w:p>
    <w:p w:rsidRDefault="00CB247E" w:rsidP="00085BD3" w:rsidR="00CB247E">
      <w:pPr>
        <w:jc w:val="center"/>
        <w:rPr>
          <w:b/>
        </w:rPr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CB247E">
        <w:rPr>
          <w:rFonts w:hAnsi="Times New Roman" w:ascii="Times New Roman"/>
          <w:szCs w:val="24"/>
        </w:rPr>
        <w:t xml:space="preserve"> </w:t>
      </w:r>
      <w:r w:rsidR="00CB247E" w:rsidRPr="00CB247E">
        <w:rPr>
          <w:rFonts w:hAnsi="Times New Roman" w:ascii="Times New Roman"/>
          <w:szCs w:val="24"/>
        </w:rPr>
        <w:t xml:space="preserve">imovinom dužnika pojedinca BRANKA GRUBIŠIĆA </w:t>
      </w:r>
      <w:proofErr w:type="spellStart"/>
      <w:r w:rsidR="00CB247E" w:rsidRPr="00CB247E">
        <w:rPr>
          <w:rFonts w:hAnsi="Times New Roman" w:ascii="Times New Roman"/>
          <w:szCs w:val="24"/>
        </w:rPr>
        <w:t>vl</w:t>
      </w:r>
      <w:proofErr w:type="spellEnd"/>
      <w:r w:rsidR="00CB247E" w:rsidRPr="00CB247E">
        <w:rPr>
          <w:rFonts w:hAnsi="Times New Roman" w:ascii="Times New Roman"/>
          <w:szCs w:val="24"/>
        </w:rPr>
        <w:t xml:space="preserve">. ugostiteljskog obrta „Premijer“, Rijeka, </w:t>
      </w:r>
      <w:proofErr w:type="spellStart"/>
      <w:r w:rsidR="00CB247E" w:rsidRPr="00CB247E">
        <w:rPr>
          <w:rFonts w:hAnsi="Times New Roman" w:ascii="Times New Roman"/>
          <w:szCs w:val="24"/>
        </w:rPr>
        <w:t>Baćići</w:t>
      </w:r>
      <w:proofErr w:type="spellEnd"/>
      <w:r w:rsidR="00CB247E" w:rsidRPr="00CB247E">
        <w:rPr>
          <w:rFonts w:hAnsi="Times New Roman" w:ascii="Times New Roman"/>
          <w:szCs w:val="24"/>
        </w:rPr>
        <w:t xml:space="preserve"> 9A, OIB: 46158043448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CB247E" w:rsidP="00B11A12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21. studenoga </w:t>
      </w:r>
      <w:r w:rsidR="005A08FB">
        <w:rPr>
          <w:rFonts w:hAnsi="Times New Roman" w:ascii="Times New Roman"/>
          <w:szCs w:val="24"/>
        </w:rPr>
        <w:t>2016</w:t>
      </w:r>
      <w:r>
        <w:rPr>
          <w:rFonts w:hAnsi="Times New Roman" w:ascii="Times New Roman"/>
          <w:szCs w:val="24"/>
        </w:rPr>
        <w:t>. u 10</w:t>
      </w:r>
      <w:r w:rsidR="005A08FB">
        <w:rPr>
          <w:rFonts w:hAnsi="Times New Roman" w:ascii="Times New Roman"/>
          <w:szCs w:val="24"/>
        </w:rPr>
        <w:t>,0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B11A12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CB247E" w:rsidR="00CB247E" w:rsidRPr="002C02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prodaje pokretnina u vlasništvu dužnika pojedinca.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CB247E">
        <w:rPr>
          <w:rFonts w:hAnsi="Times New Roman" w:ascii="Times New Roman"/>
          <w:szCs w:val="24"/>
        </w:rPr>
        <w:t>7</w:t>
      </w:r>
      <w:r w:rsidR="00542001">
        <w:rPr>
          <w:rFonts w:hAnsi="Times New Roman" w:ascii="Times New Roman"/>
          <w:szCs w:val="24"/>
        </w:rPr>
        <w:t xml:space="preserve">. </w:t>
      </w:r>
      <w:r w:rsidR="00CB247E">
        <w:rPr>
          <w:rFonts w:hAnsi="Times New Roman" w:ascii="Times New Roman"/>
          <w:szCs w:val="24"/>
        </w:rPr>
        <w:t>studenoga</w:t>
      </w:r>
      <w:r>
        <w:rPr>
          <w:rFonts w:hAnsi="Times New Roman" w:ascii="Times New Roman"/>
          <w:szCs w:val="24"/>
        </w:rPr>
        <w:t xml:space="preserve">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11A12" w:rsidP="00B11A12" w:rsidR="004B0322" w:rsidRPr="004B0322">
      <w:pPr>
        <w:pStyle w:val="BodyText21"/>
        <w:ind w:firstLine="720"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B11A12" w:rsidR="004B0322" w:rsidRPr="004B0322">
      <w:pPr>
        <w:pStyle w:val="BodyText21"/>
        <w:ind w:firstLine="720"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11A12" w:rsidP="004B0322" w:rsidR="00B11A1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CB247E" w:rsidR="005A08FB">
      <w:pPr>
        <w:pStyle w:val="BodyText21"/>
        <w:ind w:firstLine="0" w:left="360"/>
      </w:pPr>
    </w:p>
    <w:sectPr w:rsidSect="00B11A12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03A" w:rsidR="003C403A">
      <w:r>
        <w:separator/>
      </w:r>
    </w:p>
  </w:endnote>
  <w:endnote w:id="0" w:type="continuationSeparator">
    <w:p w:rsidRDefault="003C403A" w:rsidR="003C4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03A" w:rsidR="003C403A">
      <w:r>
        <w:separator/>
      </w:r>
    </w:p>
  </w:footnote>
  <w:footnote w:id="0" w:type="continuationSeparator">
    <w:p w:rsidRDefault="003C403A" w:rsidR="003C4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0A6" w:rsidP="00A45EAD" w:rsidR="005B40A6" w:rsidRPr="005B40A6">
    <w:pPr>
      <w:ind w:firstLine="708"/>
      <w:rPr>
        <w:sz w:val="20"/>
        <w:szCs w:val="20"/>
      </w:rPr>
    </w:pPr>
    <w:r w:rsidRPr="005B40A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40A6" w:rsidP="00210E4E" w:rsidR="005B40A6" w:rsidRPr="005B40A6">
    <w:pPr>
      <w:rPr>
        <w:sz w:val="20"/>
        <w:szCs w:val="20"/>
      </w:rPr>
    </w:pPr>
    <w:r w:rsidRPr="005B40A6">
      <w:rPr>
        <w:rFonts w:eastAsia="MS Mincho"/>
        <w:sz w:val="20"/>
        <w:szCs w:val="20"/>
      </w:rPr>
      <w:t>REPUBLIKA HRVATSKA</w:t>
    </w:r>
  </w:p>
  <w:p w:rsidRDefault="005B40A6" w:rsidP="00210E4E" w:rsidR="005B40A6" w:rsidRPr="005B40A6">
    <w:pPr>
      <w:rPr>
        <w:sz w:val="20"/>
        <w:szCs w:val="20"/>
      </w:rPr>
    </w:pPr>
    <w:r w:rsidRPr="005B40A6">
      <w:rPr>
        <w:rFonts w:eastAsia="MS Mincho"/>
        <w:sz w:val="20"/>
        <w:szCs w:val="20"/>
      </w:rPr>
      <w:t>TRGOVAČKI SUD U RIJECI</w:t>
    </w:r>
  </w:p>
  <w:p w:rsidRDefault="005B40A6" w:rsidP="00A45EAD" w:rsidR="005B40A6" w:rsidRPr="005B40A6">
    <w:pPr>
      <w:rPr>
        <w:rFonts w:eastAsia="MS Mincho"/>
        <w:sz w:val="20"/>
        <w:szCs w:val="20"/>
      </w:rPr>
    </w:pPr>
    <w:r w:rsidRPr="005B40A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C403A"/>
    <w:rsid w:val="003E5EDE"/>
    <w:rsid w:val="00401B3A"/>
    <w:rsid w:val="004236AA"/>
    <w:rsid w:val="00490F67"/>
    <w:rsid w:val="004A75ED"/>
    <w:rsid w:val="004B0322"/>
    <w:rsid w:val="004B2ABF"/>
    <w:rsid w:val="004D0C68"/>
    <w:rsid w:val="004E07B8"/>
    <w:rsid w:val="00542001"/>
    <w:rsid w:val="005570DC"/>
    <w:rsid w:val="00562693"/>
    <w:rsid w:val="005A08FB"/>
    <w:rsid w:val="005B40A6"/>
    <w:rsid w:val="005B48B8"/>
    <w:rsid w:val="00604DCE"/>
    <w:rsid w:val="00670328"/>
    <w:rsid w:val="006D042C"/>
    <w:rsid w:val="006D2C5B"/>
    <w:rsid w:val="006F1BD7"/>
    <w:rsid w:val="00817D77"/>
    <w:rsid w:val="00882A43"/>
    <w:rsid w:val="008E7B9E"/>
    <w:rsid w:val="00973D08"/>
    <w:rsid w:val="00A03186"/>
    <w:rsid w:val="00A13D6A"/>
    <w:rsid w:val="00AA7BE1"/>
    <w:rsid w:val="00B11A12"/>
    <w:rsid w:val="00B15D16"/>
    <w:rsid w:val="00B22CD0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0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0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749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2016-11-07T07:20:00Z</dcterms:created>
  <dc:creator>nmarkovic</dc:creator>
  <cp:lastModifiedBy>Renata Valić</cp:lastModifiedBy>
  <cp:lastPrinted>2016-11-08T07:22:00Z</cp:lastPrinted>
  <dcterms:modified xmlns:xsi="http://www.w3.org/2001/XMLSchema-instance" xsi:type="dcterms:W3CDTF">2016-11-08T07:23:00Z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