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3635b2" w14:paraId="e3635b2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3A7F4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4120B2">
              <w:t>42</w:t>
            </w:r>
            <w:r w:rsidR="003A7F4E">
              <w:t>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</w:rPr>
        <w:t>PANIĆ-TEAM j.</w:t>
      </w:r>
      <w:r w:rsidR="004120B2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Čakovec,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</w:rPr>
        <w:t>Andrije Mohorovičića 5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3A7F4E" w:rsidRPr="003A7F4E">
        <w:rPr>
          <w:rFonts w:eastAsia="Times New Roman" w:hAnsi="Times New Roman" w:ascii="Times New Roman"/>
          <w:color w:themeColor="text1" w:val="000000"/>
          <w:sz w:val="24"/>
          <w:szCs w:val="24"/>
        </w:rPr>
        <w:t>82600862733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6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3A7F4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3A7F4E" w:rsidRPr="003A7F4E">
        <w:rPr>
          <w:rFonts w:eastAsia="Times New Roman" w:hAnsi="Times New Roman" w:ascii="Times New Roman"/>
          <w:color w:themeColor="text1" w:val="000000"/>
          <w:sz w:val="24"/>
          <w:szCs w:val="24"/>
        </w:rPr>
        <w:t>PANIĆ-TEAM j.d.o.o., Čakovec, Andrije Mohorovičića 5, OIB: 82600862733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9CE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27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 w:rsidR="003A7F4E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12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Mirko Panić, Čakovec, Mihovljanska 27</w:t>
      </w:r>
    </w:p>
    <w:p w:rsidRDefault="003A7F4E" w:rsidP="003A7F4E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7F4E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3A7F4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3A7F4E" w:rsidRPr="003A7F4E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PANIĆ-TEAM j.d.o.o., Čakovec, Andrije Mohorovičića 5, </w:t>
      </w:r>
      <w:r w:rsidR="003A7F4E" w:rsidRPr="003A7F4E">
        <w:rPr>
          <w:rFonts w:eastAsia="Times New Roman" w:hAnsi="Times New Roman" w:ascii="Times New Roman"/>
          <w:sz w:val="24"/>
          <w:szCs w:val="24"/>
          <w:lang w:eastAsia="hr-HR"/>
        </w:rPr>
        <w:t>Mirk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3A7F4E" w:rsidRPr="003A7F4E">
        <w:rPr>
          <w:rFonts w:eastAsia="Times New Roman" w:hAnsi="Times New Roman" w:ascii="Times New Roman"/>
          <w:sz w:val="24"/>
          <w:szCs w:val="24"/>
          <w:lang w:eastAsia="hr-HR"/>
        </w:rPr>
        <w:t xml:space="preserve"> Panić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u iz Čakov</w:t>
      </w:r>
      <w:r w:rsidR="003A7F4E" w:rsidRPr="003A7F4E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3A7F4E" w:rsidRPr="003A7F4E">
        <w:rPr>
          <w:rFonts w:eastAsia="Times New Roman" w:hAnsi="Times New Roman" w:ascii="Times New Roman"/>
          <w:sz w:val="24"/>
          <w:szCs w:val="24"/>
          <w:lang w:eastAsia="hr-HR"/>
        </w:rPr>
        <w:t>, Mihovljanska 27</w:t>
      </w:r>
      <w:r w:rsidR="00316B1E">
        <w:rPr>
          <w:rFonts w:eastAsia="Times New Roman" w:hAnsi="Times New Roman" w:ascii="Times New Roman"/>
          <w:sz w:val="24"/>
          <w:szCs w:val="24"/>
        </w:rPr>
        <w:t>,</w:t>
      </w:r>
      <w:r w:rsidR="00A369CE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A7F4E">
        <w:rPr>
          <w:rFonts w:eastAsia="Times New Roman" w:hAnsi="Times New Roman" w:ascii="Times New Roman"/>
          <w:sz w:val="24"/>
          <w:szCs w:val="24"/>
        </w:rPr>
        <w:t>11761536967</w:t>
      </w:r>
      <w:r w:rsidR="00A10C93">
        <w:rPr>
          <w:rFonts w:eastAsia="Times New Roman" w:hAnsi="Times New Roman" w:ascii="Times New Roman"/>
          <w:sz w:val="24"/>
          <w:szCs w:val="24"/>
        </w:rPr>
        <w:t>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16.725,82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3A7F4E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6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A7F4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3A7F4E" w:rsidP="003A7F4E" w:rsidR="003A7F4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Mirko Panić, Čakovec, Mihovljanska 27</w:t>
      </w:r>
    </w:p>
    <w:p w:rsidRDefault="003A7F4E" w:rsidP="003A7F4E" w:rsidR="003A7F4E" w:rsidRPr="003A7F4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A7F4E">
        <w:rPr>
          <w:rFonts w:eastAsia="Times New Roman" w:hAnsi="Times New Roman" w:ascii="Times New Roman"/>
          <w:sz w:val="24"/>
          <w:szCs w:val="24"/>
          <w:lang w:eastAsia="hr-HR"/>
        </w:rPr>
        <w:t>Privredna banka Zagreb d.d., Zagreb, Radnička cesta 50</w:t>
      </w:r>
    </w:p>
    <w:p w:rsidRDefault="00316B1E" w:rsidP="003A7F4E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ab/>
        <w:t>Županijsko državno odvjetništvo,  građansko - upravni odjel</w:t>
      </w:r>
    </w:p>
    <w:p w:rsidRDefault="004D5A58" w:rsidP="00316B1E" w:rsidR="0009785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E6436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7A0B9B" w:rsidRPr="007A0B9B">
      <w:rPr>
        <w:rFonts w:hAnsi="Times New Roman" w:ascii="Times New Roman"/>
        <w:bCs/>
        <w:noProof/>
        <w:sz w:val="24"/>
        <w:szCs w:val="24"/>
      </w:rPr>
      <w:t>Poslovni broj: 10 St-429/2018-3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A0B9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A7F4E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F7BE7"/>
    <w:rsid w:val="00706C0E"/>
    <w:rsid w:val="00741600"/>
    <w:rsid w:val="00757A30"/>
    <w:rsid w:val="007802E2"/>
    <w:rsid w:val="0078776D"/>
    <w:rsid w:val="007A0B9B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B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B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B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B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B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B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B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B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PANIĆ-TEAM jednostavno društvo s ograničenom odgovornošću za proizvodnju drvenih peleta i briketa zastupanog po punomoćniku Mirko Panić</izvorni_sadrzaj>
    <derivirana_varijabla naziv="DomainObject.Predmet.ProtustrankaFormated_1">  PANIĆ-TEAM jednostavno društvo s ograničenom odgovornošću za proizvodnju drvenih peleta i briketa zastupanog po punomoćniku Mirko Panić</derivirana_varijabla>
  </DomainObject.Predmet.ProtustrankaFormated>
  <DomainObject.Predmet.ProtustrankaFormatedOIB>
    <izvorni_sadrzaj>  PANIĆ-TEAM jednostavno društvo s ograničenom odgovornošću za proizvodnju drvenih peleta i briketa, OIB 82600862733 zastupanog po punomoćniku Mirko Panić</izvorni_sadrzaj>
    <derivirana_varijabla naziv="DomainObject.Predmet.ProtustrankaFormatedOIB_1">  PANIĆ-TEAM jednostavno društvo s ograničenom odgovornošću za proizvodnju drvenih peleta i briketa, OIB 82600862733 zastupanog po punomoćniku Mirko Panić</derivirana_varijabla>
  </DomainObject.Predmet.ProtustrankaFormatedOIB>
  <DomainObject.Predmet.ProtustrankaFormatedWithAdress>
    <izvorni_sadrzaj> PANIĆ-TEAM jednostavno društvo s ograničenom odgovornošću za proizvodnju drvenih peleta i briketa, Andrije Mohorovičića 5, 40000 Čakovec zastupanog po punomoćniku Mirko Panić</izvorni_sadrzaj>
    <derivirana_varijabla naziv="DomainObject.Predmet.ProtustrankaFormatedWithAdress_1"> PANIĆ-TEAM jednostavno društvo s ograničenom odgovornošću za proizvodnju drvenih peleta i briketa, Andrije Mohorovičića 5, 40000 Čakovec zastupanog po punomoćniku Mirko Panić</derivirana_varijabla>
  </DomainObject.Predmet.ProtustrankaFormatedWithAdress>
  <DomainObject.Predmet.ProtustrankaFormatedWithAdressOIB>
    <izvorni_sadrzaj> PANIĆ-TEAM jednostavno društvo s ograničenom odgovornošću za proizvodnju drvenih peleta i briketa, OIB 82600862733, Andrije Mohorovičića 5, 40000 Čakovec zastupanog po punomoćniku Mirko Panić</izvorni_sadrzaj>
    <derivirana_varijabla naziv="DomainObject.Predmet.ProtustrankaFormatedWithAdressOIB_1"> PANIĆ-TEAM jednostavno društvo s ograničenom odgovornošću za proizvodnju drvenih peleta i briketa, OIB 82600862733, Andrije Mohorovičića 5, 40000 Čakovec zastupanog po punomoćniku Mirko Panić</derivirana_varijabla>
  </DomainObject.Predmet.ProtustrankaFormatedWithAdressOIB>
  <DomainObject.Predmet.ProtustrankaWithAdress>
    <izvorni_sadrzaj>PANIĆ-TEAM jednostavno društvo s ograničenom odgovornošću za proizvodnju drvenih peleta i briketa Andrije Mohorovičića 5, 40000 Čakovec</izvorni_sadrzaj>
    <derivirana_varijabla naziv="DomainObject.Predmet.ProtustrankaWithAdress_1">PANIĆ-TEAM jednostavno društvo s ograničenom odgovornošću za proizvodnju drvenih peleta i briketa Andrije Mohorovičića 5, 40000 Čakovec</derivirana_varijabla>
  </DomainObject.Predmet.ProtustrankaWithAdress>
  <DomainObject.Predmet.ProtustrankaWithAdressOIB>
    <izvorni_sadrzaj>PANIĆ-TEAM jednostavno društvo s ograničenom odgovornošću za proizvodnju drvenih peleta i briketa, OIB 82600862733, Andrije Mohorovičića 5, 40000 Čakovec</izvorni_sadrzaj>
    <derivirana_varijabla naziv="DomainObject.Predmet.ProtustrankaWithAdressOIB_1">PANIĆ-TEAM jednostavno društvo s ograničenom odgovornošću za proizvodnju drvenih peleta i briketa, OIB 82600862733, Andrije Mohorovičića 5, 40000 Čakovec</derivirana_varijabla>
  </DomainObject.Predmet.ProtustrankaWithAdressOIB>
  <DomainObject.Predmet.ProtustrankaNazivFormated>
    <izvorni_sadrzaj>PANIĆ-TEAM jednostavno društvo s ograničenom odgovornošću za proizvodnju drvenih peleta i briketa</izvorni_sadrzaj>
    <derivirana_varijabla naziv="DomainObject.Predmet.ProtustrankaNazivFormated_1">PANIĆ-TEAM jednostavno društvo s ograničenom odgovornošću za proizvodnju drvenih peleta i briketa</derivirana_varijabla>
  </DomainObject.Predmet.ProtustrankaNazivFormated>
  <DomainObject.Predmet.ProtustrankaNazivFormatedOIB>
    <izvorni_sadrzaj>PANIĆ-TEAM jednostavno društvo s ograničenom odgovornošću za proizvodnju drvenih peleta i briketa, OIB 82600862733</izvorni_sadrzaj>
    <derivirana_varijabla naziv="DomainObject.Predmet.ProtustrankaNazivFormatedOIB_1">PANIĆ-TEAM jednostavno društvo s ograničenom odgovornošću za proizvodnju drvenih peleta i briketa, OIB 82600862733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16725.82</izvorni_sadrzaj>
    <derivirana_varijabla naziv="DomainObject.Predmet.TrenutnaVrijednost_1">16725.82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PANIĆ-TEAM jednostavno društvo s ograničenom odgovornošću za proizvodnju drvenih peleta i briketa zastupanog po punomoćniku Mirko Panić</item>
    </izvorni_sadrzaj>
    <derivirana_varijabla naziv="DomainObject.Predmet.ProtuStrankaListFormated_1">
      <item>PANIĆ-TEAM jednostavno društvo s ograničenom odgovornošću za proizvodnju drvenih peleta i briketa zastupanog po punomoćniku Mirko Panić</item>
    </derivirana_varijabla>
  </DomainObject.Predmet.ProtuStrankaListFormated>
  <DomainObject.Predmet.ProtuStrankaListFormatedOIB>
    <izvorni_sadrzaj>
      <item>PANIĆ-TEAM jednostavno društvo s ograničenom odgovornošću za proizvodnju drvenih peleta i briketa, OIB 82600862733 zastupanog po punomoćniku Mirko Panić</item>
    </izvorni_sadrzaj>
    <derivirana_varijabla naziv="DomainObject.Predmet.ProtuStrankaListFormatedOIB_1">
      <item>PANIĆ-TEAM jednostavno društvo s ograničenom odgovornošću za proizvodnju drvenih peleta i briketa, OIB 82600862733 zastupanog po punomoćniku Mirko Panić</item>
    </derivirana_varijabla>
  </DomainObject.Predmet.ProtuStrankaListFormatedOIB>
  <DomainObject.Predmet.ProtuStrankaListFormatedWithAdress>
    <izvorni_sadrzaj>
      <item>PANIĆ-TEAM jednostavno društvo s ograničenom odgovornošću za proizvodnju drvenih peleta i briketa, Andrije Mohorovičića 5, 40000 Čakovec zastupanog po punomoćniku Mirko Panić</item>
    </izvorni_sadrzaj>
    <derivirana_varijabla naziv="DomainObject.Predmet.ProtuStrankaListFormatedWithAdress_1">
      <item>PANIĆ-TEAM jednostavno društvo s ograničenom odgovornošću za proizvodnju drvenih peleta i briketa, Andrije Mohorovičića 5, 40000 Čakovec zastupanog po punomoćniku Mirko Panić</item>
    </derivirana_varijabla>
  </DomainObject.Predmet.ProtuStrankaListFormatedWithAdress>
  <DomainObject.Predmet.ProtuStrankaListFormatedWithAdressOIB>
    <izvorni_sadrzaj>
      <item>PANIĆ-TEAM jednostavno društvo s ograničenom odgovornošću za proizvodnju drvenih peleta i briketa, OIB 82600862733, Andrije Mohorovičića 5, 40000 Čakovec zastupanog po punomoćniku Mirko Panić</item>
    </izvorni_sadrzaj>
    <derivirana_varijabla naziv="DomainObject.Predmet.ProtuStrankaListFormatedWithAdressOIB_1">
      <item>PANIĆ-TEAM jednostavno društvo s ograničenom odgovornošću za proizvodnju drvenih peleta i briketa, OIB 82600862733, Andrije Mohorovičića 5, 40000 Čakovec zastupanog po punomoćniku Mirko Panić</item>
    </derivirana_varijabla>
  </DomainObject.Predmet.ProtuStrankaListFormatedWithAdressOIB>
  <DomainObject.Predmet.ProtuStrankaListNazivFormated>
    <izvorni_sadrzaj>
      <item>PANIĆ-TEAM jednostavno društvo s ograničenom odgovornošću za proizvodnju drvenih peleta i briketa</item>
    </izvorni_sadrzaj>
    <derivirana_varijabla naziv="DomainObject.Predmet.ProtuStrankaListNazivFormated_1">
      <item>PANIĆ-TEAM jednostavno društvo s ograničenom odgovornošću za proizvodnju drvenih peleta i briketa</item>
    </derivirana_varijabla>
  </DomainObject.Predmet.ProtuStrankaListNazivFormated>
  <DomainObject.Predmet.ProtuStrankaListNazivFormatedOIB>
    <izvorni_sadrzaj>
      <item>PANIĆ-TEAM jednostavno društvo s ograničenom odgovornošću za proizvodnju drvenih peleta i briketa, OIB 82600862733</item>
    </izvorni_sadrzaj>
    <derivirana_varijabla naziv="DomainObject.Predmet.ProtuStrankaListNazivFormatedOIB_1">
      <item>PANIĆ-TEAM jednostavno društvo s ograničenom odgovornošću za proizvodnju drvenih peleta i briketa, OIB 82600862733</item>
    </derivirana_varijabla>
  </DomainObject.Predmet.ProtuStrankaListNazivFormatedOIB>
  <DomainObject.Predmet.OstaliListFormated>
    <izvorni_sadrzaj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</izvorni_sadrzaj>
    <derivirana_varijabla naziv="DomainObject.Predmet.OstaliListFormated_1"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</derivirana_varijabla>
  </DomainObject.Predmet.OstaliListFormated>
  <DomainObject.Predmet.OstaliListFormatedOIB>
    <izvorni_sadrzaj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</izvorni_sadrzaj>
    <derivirana_varijabla naziv="DomainObject.Predmet.OstaliListFormatedOIB_1"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</derivirana_varijabla>
  </DomainObject.Predmet.OstaliListFormatedOIB>
  <DomainObject.Predmet.OstaliListFormatedWithAdress>
    <izvorni_sadrzaj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izvorni_sadrzaj>
    <derivirana_varijabla naziv="DomainObject.Predmet.OstaliListFormatedWithAdress_1"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izvorni_sadrzaj>
    <derivirana_varijabla naziv="DomainObject.Predmet.OstaliListFormatedWithAdressOIB_1"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Mirko Panić</item>
      <item>Županijsko državno odvjetništvo</item>
      <item>Privredna banka Zagreb d.d.</item>
    </izvorni_sadrzaj>
    <derivirana_varijabla naziv="DomainObject.Predmet.OstaliListNazivFormated_1">
      <item>Sudski registar</item>
      <item>Mirko Panić</item>
      <item>Županijsko državno odvjetništvo</item>
      <item>Privredna banka Zagreb d.d.</item>
    </derivirana_varijabla>
  </DomainObject.Predmet.OstaliListNazivFormated>
  <DomainObject.Predmet.OstaliListNazivFormatedOIB>
    <izvorni_sadrzaj>
      <item>Sudski registar</item>
      <item>Mirko Panić, OIB 11761536967</item>
      <item>Županijsko državno odvjetništvo</item>
      <item>Privredna banka Zagreb d.d.</item>
    </izvorni_sadrzaj>
    <derivirana_varijabla naziv="DomainObject.Predmet.OstaliListNazivFormatedOIB_1">
      <item>Sudski registar</item>
      <item>Mirko Panić, OIB 11761536967</item>
      <item>Županijsko državno odvjetništvo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PANIĆ-TEAM jednostavno društvo s ograničenom odgovornošću za proizvodnju drvenih peleta i briketa</izvorni_sadrzaj>
    <derivirana_varijabla naziv="DomainObject.Predmet.ProtustrankaIDrugi_1">PANIĆ-TEAM jednostavno društvo s ograničenom odgovornošću za proizvodnju drvenih peleta i briketa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PANIĆ-TEAM jednostavno društvo s ograničenom odgovornošću za proizvodnju drvenih peleta i briketa, OIB 82600862733, Andrije Mohorovičića 5, 40000 Čakovec</izvorni_sadrzaj>
    <derivirana_varijabla naziv="DomainObject.Predmet.ProtustrankaIDrugiAdressOIB_1">PANIĆ-TEAM jednostavno društvo s ograničenom odgovornošću za proizvodnju drvenih peleta i briketa, OIB 82600862733, Andrije Mohorovičića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</izvorni_sadrzaj>
    <derivirana_varijabla naziv="DomainObject.Predmet.SudioniciListNaziv_1"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82600862733</item>
      <item>, OIB null</item>
      <item>, OIB 11761536967</item>
      <item>, OIB null</item>
      <item>, OIB null</item>
    </izvorni_sadrzaj>
    <derivirana_varijabla naziv="DomainObject.Predmet.SudioniciListNazivOIB_1">
      <item>, OIB 85821130368</item>
      <item>, OIB 82600862733</item>
      <item>, OIB null</item>
      <item>, OIB 11761536967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ED77B-0B33-4809-87A5-37B689C95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2375</properties:Characters>
  <properties:Lines>83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2018-11-06T11:15:00Z</dcterms:created>
  <dc:creator>Mirjana Mlinarić</dc:creator>
  <cp:lastModifiedBy>Nevenka Vuković</cp:lastModifiedBy>
  <cp:lastPrinted>2018-11-06T11:44:00Z</cp:lastPrinted>
  <dcterms:modified xmlns:xsi="http://www.w3.org/2001/XMLSchema-instance" xsi:type="dcterms:W3CDTF">2018-11-06T11:50:00Z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(St-429-18-3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