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acc3" w14:paraId="436acc3" w:rsidRDefault="00FE1C67" w:rsidP="00FE1C67" w:rsidR="00FE1C67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1C2CDA">
        <w:t xml:space="preserve">  </w:t>
      </w:r>
      <w:r>
        <w:t xml:space="preserve">       </w:t>
      </w:r>
      <w:r w:rsidR="00203658">
        <w:rPr>
          <w:noProof/>
        </w:rPr>
        <w:drawing>
          <wp:inline distR="0" distL="0" distB="0" distT="0">
            <wp:extent cy="723900" cx="548640"/>
            <wp:effectExtent b="0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FE1C67" w:rsidP="00FE1C67" w:rsidR="00FE1C67">
      <w:pPr>
        <w:jc w:val="both"/>
      </w:pPr>
      <w:r>
        <w:t xml:space="preserve">       REPUBLIKA HRVATSKA</w:t>
      </w:r>
    </w:p>
    <w:p w:rsidRDefault="00FE1C67" w:rsidP="00FE1C67" w:rsidR="00FE1C6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1C67" w:rsidP="00FE1C67" w:rsidR="00FE1C67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 w:rsidRPr="009443F1">
      <w:pPr>
        <w:jc w:val="center"/>
      </w:pPr>
    </w:p>
    <w:p w:rsidRDefault="00AF6784" w:rsidP="00AB66DF" w:rsidR="00AB66DF">
      <w:pPr>
        <w:ind w:firstLine="708"/>
        <w:jc w:val="both"/>
        <w:rPr>
          <w:rFonts w:eastAsia="Calibri"/>
        </w:rPr>
      </w:pPr>
      <w:r w:rsidRPr="009443F1">
        <w:tab/>
      </w:r>
      <w:r w:rsidR="00AB66DF">
        <w:rPr>
          <w:rFonts w:eastAsia="Calibri"/>
        </w:rPr>
        <w:t>Trgovački sud u Varaždinu po sutkinji toga suda Meliti Poljanec-Bubaš, u stečajnom predmetu nad stečajnim dužnikom SMETIŠKO d.o.o. u stečaju, 42000 Varaždin, Milana i Dragice Dvoršćak 19, kojeg zastupa stečajni upravitelj Sandra Gregorić Jelinek iz Zagreba, Klenovac 5, dana 5. travnja 2017.</w:t>
      </w:r>
    </w:p>
    <w:p w:rsidRDefault="00AB66DF" w:rsidP="00B94206" w:rsidR="00AB66DF" w:rsidRPr="009443F1"/>
    <w:p w:rsidRDefault="008B7080" w:rsidP="00B56DDF" w:rsidR="008B7080">
      <w:pPr>
        <w:jc w:val="center"/>
      </w:pPr>
      <w:r w:rsidRPr="00214392">
        <w:t xml:space="preserve">z a k lj u č i o </w:t>
      </w:r>
      <w:r w:rsidR="007D4D49" w:rsidRPr="00214392">
        <w:t xml:space="preserve">    j e</w:t>
      </w:r>
    </w:p>
    <w:p w:rsidRDefault="00AB66DF" w:rsidP="00B56DDF" w:rsidR="00AB66DF" w:rsidRPr="00313963">
      <w:pPr>
        <w:jc w:val="center"/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  <w:t>Ovlašćuje se kupac</w:t>
      </w:r>
      <w:r w:rsidR="007903E5">
        <w:t xml:space="preserve"> </w:t>
      </w:r>
      <w:r w:rsidR="00AB66DF">
        <w:t>AUTO-PULS d.o.o., OIB: 30937172834, Blaževdol, Ul. Đuki 5, Sveti Ivan Zelina</w:t>
      </w:r>
      <w:r w:rsidR="00203658">
        <w:t>,</w:t>
      </w:r>
      <w:r w:rsidRPr="006A723D">
        <w:rPr>
          <w:b/>
        </w:rPr>
        <w:t xml:space="preserve"> </w:t>
      </w:r>
      <w:r w:rsidRPr="006A723D">
        <w:t xml:space="preserve">zatražiti od nadležne policijske uprave </w:t>
      </w:r>
      <w:r w:rsidR="00E8631A">
        <w:t>izdavanje knjižice vozil</w:t>
      </w:r>
      <w:r w:rsidR="00137E8D">
        <w:t>a i prometne dozvole za kupljeno</w:t>
      </w:r>
      <w:r w:rsidR="00E8631A">
        <w:t xml:space="preserve"> </w:t>
      </w:r>
      <w:r w:rsidR="00214392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137E8D" w:rsidR="00214392" w:rsidRPr="00DA6E98">
      <w:pPr>
        <w:ind w:left="720"/>
        <w:jc w:val="both"/>
      </w:pPr>
      <w:r>
        <w:rPr>
          <w:b/>
        </w:rPr>
        <w:t xml:space="preserve">- </w:t>
      </w:r>
      <w:r w:rsidR="00FE1C67">
        <w:t>osobni automobil</w:t>
      </w:r>
      <w:r w:rsidR="007903E5">
        <w:rPr>
          <w:i/>
        </w:rPr>
        <w:t xml:space="preserve"> </w:t>
      </w:r>
      <w:r w:rsidR="00AB66DF">
        <w:t>AUDI A4, tip 1,9 TDI, godina proizvodnje 1999., broj šasije WAUZZZ8DZYA018376</w:t>
      </w:r>
      <w:r w:rsidR="00203658">
        <w:t xml:space="preserve">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486AEC" w:rsidP="00B94206" w:rsidR="00486AEC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AB66DF">
        <w:t xml:space="preserve"> iz točke I izreke, stečajna</w:t>
      </w:r>
      <w:r w:rsidR="00B56DDF">
        <w:t xml:space="preserve"> upravit</w:t>
      </w:r>
      <w:r w:rsidR="00203658">
        <w:t>elj</w:t>
      </w:r>
      <w:r w:rsidR="00AB66DF">
        <w:t>ica je obavijestila</w:t>
      </w:r>
      <w:r w:rsidR="00137E8D">
        <w:t xml:space="preserve"> sud da ga</w:t>
      </w:r>
      <w:r w:rsidR="00203658">
        <w:t xml:space="preserve"> je u</w:t>
      </w:r>
      <w:r w:rsidR="00AB66DF">
        <w:t>novčila</w:t>
      </w:r>
      <w:r w:rsidR="00B56DDF">
        <w:t xml:space="preserve"> prodajom </w:t>
      </w:r>
      <w:r w:rsidR="00203658">
        <w:t xml:space="preserve"> kupcu </w:t>
      </w:r>
      <w:r w:rsidR="00AB66DF">
        <w:t>AUTO-PULS d.o.o., OIB: 30937172834, Blaževdol, Ul. Đuki 5, Sveti Ivan Zelina</w:t>
      </w:r>
      <w:r w:rsidR="00203658">
        <w:t xml:space="preserve">, te da je kupac </w:t>
      </w:r>
      <w:r w:rsidR="00B56DDF">
        <w:t>kupovninu uplatio u cijelost</w:t>
      </w:r>
      <w:r w:rsidR="000620E4">
        <w:t>i</w:t>
      </w:r>
      <w:r w:rsidR="00AB66DF">
        <w:t xml:space="preserve"> dana 3. ožujka 2017.</w:t>
      </w:r>
      <w:r w:rsidR="000620E4">
        <w:t>, pa</w:t>
      </w:r>
      <w:r w:rsidR="00B56DDF">
        <w:t xml:space="preserve"> predlaže </w:t>
      </w:r>
      <w:r w:rsidR="000620E4">
        <w:t xml:space="preserve">da stečajni sudac donese odluku o brisanju tereta i </w:t>
      </w:r>
      <w:r w:rsidR="00F15E46">
        <w:t>zabilježbe otuđenja kako bi kupac moga</w:t>
      </w:r>
      <w:r w:rsidR="000620E4">
        <w:t>o izvršiti prijenos vlasništva.</w:t>
      </w:r>
      <w:r w:rsidR="00AB66DF">
        <w:t xml:space="preserve"> 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</w:t>
      </w:r>
      <w:r w:rsidR="00AB66DF">
        <w:t>tupajući po prijedlogu stečajne</w:t>
      </w:r>
      <w:r>
        <w:t xml:space="preserve"> upravitelj</w:t>
      </w:r>
      <w:r w:rsidR="00AB66DF">
        <w:t>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AB66DF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AB66DF" w:rsidR="007D4D49" w:rsidRPr="00E950CF">
      <w:pPr>
        <w:jc w:val="center"/>
      </w:pPr>
      <w:r w:rsidRPr="00E950CF">
        <w:t>U Varaždinu</w:t>
      </w:r>
      <w:r w:rsidR="000620E4">
        <w:t>,</w:t>
      </w:r>
      <w:r w:rsidRPr="00E950CF">
        <w:t xml:space="preserve"> </w:t>
      </w:r>
      <w:r w:rsidR="00AB66DF">
        <w:t>5</w:t>
      </w:r>
      <w:r w:rsidR="000620E4">
        <w:t xml:space="preserve">. </w:t>
      </w:r>
      <w:r w:rsidR="00AB66DF">
        <w:t>travnja 2017</w:t>
      </w:r>
      <w:r w:rsidR="00E950CF" w:rsidRPr="00E950CF">
        <w:t>. godine</w:t>
      </w:r>
    </w:p>
    <w:p w:rsidRDefault="00203658" w:rsidP="00B94206" w:rsidR="00203658" w:rsidRPr="00E950CF"/>
    <w:p w:rsidRDefault="007D3324" w:rsidP="00A26D83" w:rsidR="00180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 </w:t>
      </w:r>
      <w:r w:rsidR="00BA21FF" w:rsidRPr="00E950CF">
        <w:t xml:space="preserve">  SUDAC</w:t>
      </w:r>
      <w:r>
        <w:t>:</w:t>
      </w:r>
      <w:r w:rsidR="007D4D49" w:rsidRPr="00E950CF">
        <w:t xml:space="preserve">            </w:t>
      </w:r>
      <w:r w:rsidR="00BA21FF" w:rsidRPr="00E950CF">
        <w:t xml:space="preserve">      </w:t>
      </w:r>
      <w:r>
        <w:t xml:space="preserve">  </w:t>
      </w:r>
    </w:p>
    <w:p w:rsidRDefault="00203658" w:rsidP="00203658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Bubaš,v.r.</w:t>
      </w:r>
    </w:p>
    <w:p w:rsidRDefault="00203658" w:rsidP="00B85BC4" w:rsidR="00AD6A19">
      <w:pPr>
        <w:ind w:firstLine="720" w:left="3600"/>
      </w:pPr>
      <w:r>
        <w:t xml:space="preserve">      </w:t>
      </w:r>
    </w:p>
    <w:p w:rsidRDefault="00FE1C67" w:rsidP="00B94206" w:rsidR="00FE1C67"/>
    <w:p w:rsidRDefault="00203658" w:rsidP="00BA21FF" w:rsidR="00203658">
      <w:pPr>
        <w:jc w:val="both"/>
      </w:pP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BA21FF" w:rsidR="002628F2" w:rsidRPr="009443F1">
      <w:r w:rsidRPr="009443F1">
        <w:t xml:space="preserve">1. </w:t>
      </w:r>
      <w:r w:rsidR="00AB66DF">
        <w:t>stečajna upraviteljica Sandra Gregorić Jelinek iz Zagreba, Klenovac 5</w:t>
      </w:r>
    </w:p>
    <w:p w:rsidRDefault="00BA21FF" w:rsidP="00B94206" w:rsidR="00AB66DF">
      <w:r w:rsidRPr="009443F1">
        <w:t xml:space="preserve">2. </w:t>
      </w:r>
      <w:r w:rsidR="009F39CC">
        <w:t>kupac</w:t>
      </w:r>
      <w:r w:rsidR="00511707">
        <w:t xml:space="preserve"> </w:t>
      </w:r>
      <w:r w:rsidR="00D14CAE">
        <w:t>–</w:t>
      </w:r>
      <w:r w:rsidR="00203658" w:rsidRPr="00203658">
        <w:t xml:space="preserve"> </w:t>
      </w:r>
      <w:r w:rsidR="00AB66DF" w:rsidRPr="00AB66DF">
        <w:t xml:space="preserve">AUTO-PULS d.o.o., Blaževdol, Ul. Đuki 5, Sveti Ivan Zelina </w:t>
      </w:r>
    </w:p>
    <w:p w:rsidRDefault="001C2CDA" w:rsidP="00B94206" w:rsidR="000620E4">
      <w:r>
        <w:t>4</w:t>
      </w:r>
      <w:r w:rsidR="00E950CF">
        <w:t xml:space="preserve">. </w:t>
      </w:r>
      <w:r w:rsidR="000620E4">
        <w:t>RH, Ministarstvo</w:t>
      </w:r>
      <w:r w:rsidR="00EB3722">
        <w:t xml:space="preserve"> financija, Porezna uprava, </w:t>
      </w:r>
      <w:r w:rsidR="00D14CAE">
        <w:t>Područni ured</w:t>
      </w:r>
      <w:r w:rsidR="007903E5">
        <w:t xml:space="preserve"> sjeverna Hrvatska</w:t>
      </w:r>
      <w:r w:rsidR="000620E4">
        <w:t>,</w:t>
      </w:r>
    </w:p>
    <w:p w:rsidRDefault="001C2CDA" w:rsidP="00B94206" w:rsidR="000620E4">
      <w:r>
        <w:t>5</w:t>
      </w:r>
      <w:r w:rsidR="000620E4">
        <w:t>. FINA</w:t>
      </w:r>
      <w:r w:rsidR="00203658">
        <w:t xml:space="preserve"> VARAŽDIN</w:t>
      </w:r>
    </w:p>
    <w:p w:rsidRDefault="00FD7749" w:rsidP="00B94206" w:rsidR="00FD7749">
      <w:r>
        <w:t>6.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AB66DF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622" w:bottom="624" w:right="1287" w:top="10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222" w:rsidR="00F87222">
      <w:r>
        <w:separator/>
      </w:r>
    </w:p>
  </w:endnote>
  <w:endnote w:id="0" w:type="continuationSeparator">
    <w:p w:rsidRDefault="00F87222" w:rsidR="00F8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222" w:rsidR="00F87222">
      <w:r>
        <w:separator/>
      </w:r>
    </w:p>
  </w:footnote>
  <w:footnote w:id="0" w:type="continuationSeparator">
    <w:p w:rsidRDefault="00F87222" w:rsidR="00F87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AB66DF" w:rsidR="00203658">
    <w:pPr>
      <w:pStyle w:val="Zaglavlje"/>
      <w:jc w:val="right"/>
    </w:pPr>
    <w:r>
      <w:tab/>
    </w:r>
    <w:r w:rsidR="00AB66DF">
      <w:t>Poslovni broj: 2 St-689/16-25</w:t>
    </w: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  <w:r>
      <w:t>Poslovni broj</w:t>
    </w:r>
    <w:r w:rsidR="00203658">
      <w:t>: 2</w:t>
    </w:r>
    <w:r>
      <w:t xml:space="preserve"> St-</w:t>
    </w:r>
    <w:r w:rsidR="00AB66DF">
      <w:t>689/16-25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7454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B66DF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85BC4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D0BD6"/>
    <w:rsid w:val="00ED3E60"/>
    <w:rsid w:val="00ED6CAF"/>
    <w:rsid w:val="00F15E46"/>
    <w:rsid w:val="00F17B5E"/>
    <w:rsid w:val="00F36AF6"/>
    <w:rsid w:val="00F56129"/>
    <w:rsid w:val="00F87222"/>
    <w:rsid w:val="00FA3916"/>
    <w:rsid w:val="00FA77DE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40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SMETIŠKO društvo s ograničenom odgovornošću za graditeljstvo, trgovinu i usluge u stečaju zastupanog po punomoćniku Romano Smetiško</izvorni_sadrzaj>
    <derivirana_varijabla naziv="DomainObject.Predmet.ProtustrankaFormated_1">  SMETIŠKO društvo s ograničenom odgovornošću za graditeljstvo, trgovinu i usluge u stečaju zastupanog po punomoćniku Romano Smetiško</derivirana_varijabla>
  </DomainObject.Predmet.ProtustrankaFormated>
  <DomainObject.Predmet.ProtustrankaFormatedOIB>
    <izvorni_sadrzaj>  SMETIŠKO društvo s ograničenom odgovornošću za graditeljstvo, trgovinu i usluge u stečaju, OIB 63168439119 zastupanog po punomoćniku Romano Smetiško</izvorni_sadrzaj>
    <derivirana_varijabla naziv="DomainObject.Predmet.ProtustrankaFormatedOIB_1">  SMETIŠKO društvo s ograničenom odgovornošću za graditeljstvo, trgovinu i usluge u stečaju, OIB 63168439119 zastupanog po punomoćniku Romano Smetiško</derivirana_varijabla>
  </DomainObject.Predmet.ProtustrankaFormatedOIB>
  <DomainObject.Predmet.ProtustrankaFormatedWithAdress>
    <izvorni_sadrzaj> SMETIŠKO društvo s ograničenom odgovornošću za graditeljstvo, trgovinu i usluge u stečaju, Milana i Dragice Dvorščak 19, 42000 Varaždin zastupanog po punomoćniku Romano Smetiško</izvorni_sadrzaj>
    <derivirana_varijabla naziv="DomainObject.Predmet.ProtustrankaFormatedWithAdress_1"> SMETIŠKO društvo s ograničenom odgovornošću za graditeljstvo, trgovinu i usluge u stečaju, Milana i Dragice Dvorščak 19, 42000 Varaždin zastupanog po punomoćniku Romano Smetiško</derivirana_varijabla>
  </DomainObject.Predmet.ProtustrankaFormatedWithAdress>
  <DomainObject.Predmet.ProtustrankaFormatedWithAdressOIB>
    <izvorni_sadrzaj> SMETIŠKO društvo s ograničenom odgovornošću za graditeljstvo, trgovinu i usluge u stečaju, OIB 63168439119, Milana i Dragice Dvorščak 19, 42000 Varaždin zastupanog po punomoćniku Romano Smetiško</izvorni_sadrzaj>
    <derivirana_varijabla naziv="DomainObject.Predmet.ProtustrankaFormatedWithAdressOIB_1"> SMETIŠKO društvo s ograničenom odgovornošću za graditeljstvo, trgovinu i usluge u stečaju, OIB 63168439119, Milana i Dragice Dvorščak 19, 42000 Varaždin zastupanog po punomoćniku Romano Smetiško</derivirana_varijabla>
  </DomainObject.Predmet.ProtustrankaFormatedWithAdressOIB>
  <DomainObject.Predmet.ProtustrankaWithAdress>
    <izvorni_sadrzaj>SMETIŠKO društvo s ograničenom odgovornošću za graditeljstvo, trgovinu i usluge u stečaju Milana i Dragice Dvorščak 19, 42000 Varaždin</izvorni_sadrzaj>
    <derivirana_varijabla naziv="DomainObject.Predmet.ProtustrankaWithAdress_1">SMETIŠKO društvo s ograničenom odgovornošću za graditeljstvo, trgovinu i usluge u stečaju Milana i Dragice Dvorščak 19, 42000 Varaždin</derivirana_varijabla>
  </DomainObject.Predmet.ProtustrankaWithAdress>
  <DomainObject.Predmet.ProtustrankaWithAdressOIB>
    <izvorni_sadrzaj>SMETIŠKO društvo s ograničenom odgovornošću za graditeljstvo, trgovinu i usluge u stečaju, OIB 63168439119, Milana i Dragice Dvorščak 19, 42000 Varaždin</izvorni_sadrzaj>
    <derivirana_varijabla naziv="DomainObject.Predmet.ProtustrankaWithAdressOIB_1">SMETIŠKO društvo s ograničenom odgovornošću za graditeljstvo, trgovinu i usluge u stečaju,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 u stečaju</izvorni_sadrzaj>
    <derivirana_varijabla naziv="DomainObject.Predmet.ProtustrankaNazivFormated_1">SMETIŠKO društvo s ograničenom odgovornošću za graditeljstvo, trgovinu i usluge u stečaju</derivirana_varijabla>
  </DomainObject.Predmet.ProtustrankaNazivFormated>
  <DomainObject.Predmet.ProtustrankaNazivFormatedOIB>
    <izvorni_sadrzaj>SMETIŠKO društvo s ograničenom odgovornošću za graditeljstvo, trgovinu i usluge u stečaju, OIB 63168439119</izvorni_sadrzaj>
    <derivirana_varijabla naziv="DomainObject.Predmet.ProtustrankaNazivFormatedOIB_1">SMETIŠKO društvo s ograničenom odgovornošću za graditeljstvo, trgovinu i usluge u stečaju,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SMETIŠKO društvo s ograničenom odgovornošću za graditeljstvo, trgovinu i usluge u stečaju zastupanog po punomoćniku Romano Smetiško</item>
    </izvorni_sadrzaj>
    <derivirana_varijabla naziv="DomainObject.Predmet.ProtuStrankaListFormated_1">
      <item>SMETIŠKO društvo s ograničenom odgovornošću za graditeljstvo, trgovinu i usluge u stečaju zastupanog po punomoćniku Romano Smetiško</item>
    </derivirana_varijabla>
  </DomainObject.Predmet.ProtuStrankaListFormated>
  <DomainObject.Predmet.ProtuStrankaListFormatedOIB>
    <izvorni_sadrzaj>
      <item>SMETIŠKO društvo s ograničenom odgovornošću za graditeljstvo, trgovinu i usluge u stečaju, OIB 63168439119 zastupanog po punomoćniku Romano Smetiško</item>
    </izvorni_sadrzaj>
    <derivirana_varijabla naziv="DomainObject.Predmet.ProtuStrankaListFormatedOIB_1">
      <item>SMETIŠKO društvo s ograničenom odgovornošću za graditeljstvo, trgovinu i usluge u stečaju, OIB 63168439119 zastupanog po punomoćniku Romano Smetiško</item>
    </derivirana_varijabla>
  </DomainObject.Predmet.ProtuStrankaListFormatedOIB>
  <DomainObject.Predmet.ProtuStrankaListFormatedWithAdress>
    <izvorni_sadrzaj>
      <item>SMETIŠKO društvo s ograničenom odgovornošću za graditeljstvo, trgovinu i usluge u stečaju, Milana i Dragice Dvorščak 19, 42000 Varaždin zastupanog po punomoćniku Romano Smetiško</item>
    </izvorni_sadrzaj>
    <derivirana_varijabla naziv="DomainObject.Predmet.ProtuStrankaListFormatedWithAdress_1">
      <item>SMETIŠKO društvo s ograničenom odgovornošću za graditeljstvo, trgovinu i usluge u stečaju, Milana i Dragice Dvorščak 19, 42000 Varaždin zastupanog po punomoćniku Romano Smetiško</item>
    </derivirana_varijabla>
  </DomainObject.Predmet.ProtuStrankaListFormatedWithAdress>
  <DomainObject.Predmet.ProtuStrankaListFormatedWithAdressOIB>
    <izvorni_sadrzaj>
      <item>SMETIŠKO društvo s ograničenom odgovornošću za graditeljstvo, trgovinu i usluge u stečaju, OIB 63168439119, Milana i Dragice Dvorščak 19, 42000 Varaždin zastupanog po punomoćniku Romano Smetiško</item>
    </izvorni_sadrzaj>
    <derivirana_varijabla naziv="DomainObject.Predmet.ProtuStrankaListFormatedWithAdressOIB_1">
      <item>SMETIŠKO društvo s ograničenom odgovornošću za graditeljstvo, trgovinu i usluge u stečaju, OIB 63168439119, Milana i Dragice Dvorščak 19, 42000 Varaždin zastupanog po punomoćniku Romano Smetiško</item>
    </derivirana_varijabla>
  </DomainObject.Predmet.ProtuStrankaListFormatedWithAdressOIB>
  <DomainObject.Predmet.ProtuStrankaListNazivFormated>
    <izvorni_sadrzaj>
      <item>SMETIŠKO društvo s ograničenom odgovornošću za graditeljstvo, trgovinu i usluge u stečaju</item>
    </izvorni_sadrzaj>
    <derivirana_varijabla naziv="DomainObject.Predmet.ProtuStrankaListNazivFormated_1">
      <item>SMETIŠKO društvo s ograničenom odgovornošću za graditeljstvo, trgovinu i usluge u stečaju</item>
    </derivirana_varijabla>
  </DomainObject.Predmet.ProtuStrankaListNazivFormated>
  <DomainObject.Predmet.ProtuStrankaListNazivFormatedOIB>
    <izvorni_sadrzaj>
      <item>SMETIŠKO društvo s ograničenom odgovornošću za graditeljstvo, trgovinu i usluge u stečaju, OIB 63168439119</item>
    </izvorni_sadrzaj>
    <derivirana_varijabla naziv="DomainObject.Predmet.ProtuStrankaListNazivFormatedOIB_1">
      <item>SMETIŠKO društvo s ograničenom odgovornošću za graditeljstvo, trgovinu i usluge u stečaju, OIB 63168439119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 u stečaju</izvorni_sadrzaj>
    <derivirana_varijabla naziv="DomainObject.Predmet.ProtustrankaIDrugi_1">SMETIŠKO društvo s ograničenom odgovornošću za graditeljstvo,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SMETIŠKO društvo s ograničenom odgovornošću za graditeljstvo, trgovinu i usluge u stečaju, OIB 63168439119, Milana i Dragice Dvorščak 19, 42000 Varaždin</izvorni_sadrzaj>
    <derivirana_varijabla naziv="DomainObject.Predmet.ProtustrankaIDrugiAdressOIB_1">SMETIŠKO društvo s ograničenom odgovornošću za graditeljstvo, trgovinu i usluge u stečaju,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 u stečaju</item>
      <item>RH Ministarstvo financija - Porezna uprava, Područni ured sjeverna Hrvatska</item>
      <item>Županijsko državno odvjetništvo u Varaždinu</item>
      <item>Romano Smetiško</item>
    </izvorni_sadrzaj>
    <derivirana_varijabla naziv="DomainObject.Predmet.SudioniciListNaziv_1">
      <item>SMETIŠKO društvo s ograničenom odgovornošću za graditeljstvo, trgovinu i usluge u stečaju</item>
      <item>RH Ministarstvo financija - Porezna uprava, Područni ured sjeverna Hrvatska</item>
      <item>Županijsko državno odvjetništvo u Varaždinu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 u stečaju, OIB 63168439119, Milana i Dragice Dvorščak 19,42000 Varaždin</item>
      <item>RH Ministarstvo financija - Porezna uprava, Područni ured sjeverna Hrvatska, OIB 18683136487, Graberje 1,42000 Varaždin</item>
      <item>Županijsko državno odvjetništvo u Varaždinu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 u stečaju, OIB 63168439119, Milana i Dragice Dvorščak 19,42000 Varaždin</item>
      <item>RH Ministarstvo financija - Porezna uprava, Područni ured sjeverna Hrvatska, OIB 18683136487, Graberje 1,42000 Varaždin</item>
      <item>Županijsko državno odvjetništvo u Varaždinu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18683136487</item>
      <item>, OIB null</item>
      <item>, OIB 47752148250</item>
    </izvorni_sadrzaj>
    <derivirana_varijabla naziv="DomainObject.Predmet.SudioniciListNazivOIB_1">
      <item>, OIB 63168439119</item>
      <item>, OIB 18683136487</item>
      <item>, OIB null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2171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2017-04-05T13:27:00Z</dcterms:created>
  <dc:creator>nmarkovic</dc:creator>
  <cp:lastModifiedBy>Marko Makaj</cp:lastModifiedBy>
  <cp:lastPrinted>2017-04-05T13:27:00Z</cp:lastPrinted>
  <dcterms:modified xmlns:xsi="http://www.w3.org/2001/XMLSchema-instance" xsi:type="dcterms:W3CDTF">2017-04-05T13:28:00Z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