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71d6" w14:paraId="af471d6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533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1075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25335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F23F4-7AB6-47C7-9679-D6E729723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2017-04-20T12:00:00Z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Odvj. Jurlina Branko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