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9915" w14:paraId="0509915" w:rsidRDefault="009B7CA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794F25" w:rsidRPr="00794F25">
        <w:t>265/2015-35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postupku </w:t>
      </w:r>
      <w:r w:rsidR="008D76CE">
        <w:t>stečaja</w:t>
      </w:r>
      <w:r w:rsidR="00F84B5E">
        <w:t xml:space="preserve"> nad dužnikom</w:t>
      </w:r>
      <w:r w:rsidR="00F312BB">
        <w:t xml:space="preserve"> </w:t>
      </w:r>
      <w:r w:rsidR="00794F25">
        <w:t>PLINOMONT d.o.o Slav.Brod, Petra Svačića 1B</w:t>
      </w:r>
      <w:r w:rsidR="00F312BB">
        <w:t xml:space="preserve">, </w:t>
      </w:r>
      <w:r>
        <w:t xml:space="preserve">odlučujući o nagradi privremenog stečajnog upravitelja, dana </w:t>
      </w:r>
      <w:r w:rsidR="00794F25">
        <w:t>19.listopada 2016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753D5" w:rsidR="009E260D">
      <w:pPr>
        <w:jc w:val="both"/>
        <w:rPr>
          <w:b/>
        </w:rPr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8D76CE">
        <w:t xml:space="preserve"> </w:t>
      </w:r>
      <w:r w:rsidR="00794F25">
        <w:t>MARKU TOMINAC, dipl.ing. iz Vinkovaca, V.Nazora 3, OIB 98361792494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6E2E1A" w:rsidR="00794F25">
      <w:pPr>
        <w:jc w:val="both"/>
      </w:pPr>
      <w:r>
        <w:tab/>
      </w:r>
      <w:r w:rsidR="00F84B5E">
        <w:rPr>
          <w:b/>
        </w:rPr>
        <w:t>II</w:t>
      </w:r>
      <w:r w:rsidRPr="00642DD1">
        <w:rPr>
          <w:b/>
        </w:rPr>
        <w:t xml:space="preserve"> –</w:t>
      </w:r>
      <w:r>
        <w:t xml:space="preserve"> Nalaže se računovodstvu Trgovačkog suda u Osijeku da po primitku </w:t>
      </w:r>
      <w:r w:rsidR="00794F25">
        <w:t xml:space="preserve">ovog  </w:t>
      </w:r>
      <w:r>
        <w:t xml:space="preserve">rješenja isplati </w:t>
      </w:r>
      <w:r w:rsidR="00794F25">
        <w:t xml:space="preserve">odmjerenu </w:t>
      </w:r>
      <w:r>
        <w:t>nagradu privremenom steč.upravitelju</w:t>
      </w:r>
      <w:r w:rsidR="00794F25">
        <w:t xml:space="preserve"> na teret Fonda za </w:t>
      </w:r>
      <w:r w:rsidR="002D6000">
        <w:t xml:space="preserve">namirenje </w:t>
      </w:r>
      <w:r w:rsidR="00794F25">
        <w:t>troškova stečajnog postupka.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D45250">
        <w:t>265/2015-9 od 16.veljače 2016</w:t>
      </w:r>
      <w:r w:rsidR="005753D5">
        <w:t xml:space="preserve">. pokrenut je prethodni postupak radi utvrđivanja </w:t>
      </w:r>
      <w:r w:rsidR="002D6000">
        <w:t xml:space="preserve">pretpostavki </w:t>
      </w:r>
      <w:r w:rsidR="005753D5">
        <w:t xml:space="preserve"> za otvaranje stečajnog postupka nad </w:t>
      </w:r>
      <w:r w:rsidR="002A7858">
        <w:t>dužnikom</w:t>
      </w:r>
      <w:r w:rsidR="006C3AE9">
        <w:t xml:space="preserve"> </w:t>
      </w:r>
      <w:r w:rsidR="00D45250">
        <w:t>PLINOMONT d.o.o Slav.Brod</w:t>
      </w:r>
      <w:r w:rsidR="00E16471">
        <w:t>,</w:t>
      </w:r>
      <w:r w:rsidR="00C10F26">
        <w:t xml:space="preserve"> </w:t>
      </w:r>
      <w:r w:rsidR="00D45250">
        <w:t>a</w:t>
      </w:r>
      <w:r w:rsidR="002153A1">
        <w:t xml:space="preserve"> </w:t>
      </w:r>
      <w:r w:rsidR="006C3AE9">
        <w:t>rješenjem St-</w:t>
      </w:r>
      <w:r w:rsidR="00D45250">
        <w:t>265/2015-27 od 13.rujna 2016.</w:t>
      </w:r>
      <w:r w:rsidR="006C3AE9">
        <w:t xml:space="preserve"> </w:t>
      </w:r>
      <w:r w:rsidR="002153A1">
        <w:t>za privr.steč.upravitelja</w:t>
      </w:r>
      <w:r w:rsidR="00F007E0">
        <w:t xml:space="preserve"> imen</w:t>
      </w:r>
      <w:r w:rsidR="002153A1">
        <w:t>ovan</w:t>
      </w:r>
      <w:r w:rsidR="006C3AE9">
        <w:t xml:space="preserve"> </w:t>
      </w:r>
      <w:r w:rsidR="002D6000">
        <w:t xml:space="preserve">je </w:t>
      </w:r>
      <w:r w:rsidR="00D45250">
        <w:t>Marko Tominac, dipl.ing. iz Vinkovaca</w:t>
      </w:r>
      <w:r w:rsidR="00972F1D">
        <w:t>.</w:t>
      </w:r>
    </w:p>
    <w:p w:rsidRDefault="002153A1" w:rsidP="005753D5" w:rsidR="00931F75">
      <w:pPr>
        <w:jc w:val="both"/>
      </w:pPr>
      <w:r>
        <w:tab/>
        <w:t>Privremeni stečajni</w:t>
      </w:r>
      <w:r w:rsidR="005753D5">
        <w:t xml:space="preserve"> upravitelj</w:t>
      </w:r>
      <w:r w:rsidR="00D45250">
        <w:t xml:space="preserve"> </w:t>
      </w:r>
      <w:r>
        <w:t xml:space="preserve"> po nalogu steč.suca obavio</w:t>
      </w:r>
      <w:r w:rsidR="005753D5">
        <w:t xml:space="preserve"> </w:t>
      </w:r>
      <w:r w:rsidR="00D45250">
        <w:t xml:space="preserve">je </w:t>
      </w:r>
      <w:r w:rsidR="005753D5">
        <w:t xml:space="preserve">poslove u svezi ispitivanja </w:t>
      </w:r>
      <w:r w:rsidR="006538E2">
        <w:t xml:space="preserve">obima, strukture  i vrijednosti dužnikove  </w:t>
      </w:r>
      <w:r w:rsidR="005753D5">
        <w:t xml:space="preserve"> 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8F5A7D">
        <w:t>masu, te je o tome podnio</w:t>
      </w:r>
      <w:r w:rsidR="00D45250">
        <w:t xml:space="preserve"> pisano</w:t>
      </w:r>
      <w:r w:rsidR="00E16471">
        <w:t xml:space="preserve"> izvješće</w:t>
      </w:r>
      <w:r w:rsidR="006538E2">
        <w:t xml:space="preserve"> </w:t>
      </w:r>
      <w:r w:rsidR="00D45250">
        <w:t>16.rujna 2016</w:t>
      </w:r>
      <w:r w:rsidR="006E2E1A">
        <w:t>.</w:t>
      </w:r>
      <w:r w:rsidR="00621B7A">
        <w:t xml:space="preserve"> </w:t>
      </w:r>
    </w:p>
    <w:p w:rsidRDefault="00931F75" w:rsidP="00064D24" w:rsidR="00BC3524">
      <w:pPr>
        <w:jc w:val="both"/>
      </w:pPr>
      <w:r>
        <w:tab/>
        <w:t xml:space="preserve">Obzirom da je privremeni stečajni upravitelj time obavio zadatke koje mu je naložio stečajni sudac, valjalo je istom sukladno </w:t>
      </w:r>
      <w:r w:rsidR="00D45250">
        <w:t xml:space="preserve">odredbi čl. 94 st. 2 </w:t>
      </w:r>
      <w:r>
        <w:t xml:space="preserve"> Stečajnog zakona (N</w:t>
      </w:r>
      <w:r w:rsidR="001D63C6">
        <w:t>N</w:t>
      </w:r>
      <w:r>
        <w:t xml:space="preserve"> br. </w:t>
      </w:r>
      <w:r w:rsidR="00D45250">
        <w:t>71/15</w:t>
      </w:r>
      <w:r w:rsidR="00846817">
        <w:t xml:space="preserve">, </w:t>
      </w:r>
      <w:r>
        <w:t>dalje SZ) odrediti nagradu za obavljeni rad.</w:t>
      </w:r>
    </w:p>
    <w:p w:rsidRDefault="00931F75" w:rsidP="00931F75" w:rsidR="00E11D7A">
      <w:pPr>
        <w:ind w:firstLine="708"/>
        <w:jc w:val="both"/>
      </w:pPr>
      <w:r>
        <w:t xml:space="preserve">Imajući u vidu složenost obavljenog posla stečajni sudac je nagradu omjerio u visini </w:t>
      </w:r>
      <w:r w:rsidR="006538E2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>bruto sukladno čl.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>, pa je odlučeno kao pod toč. I izreke rješenja</w:t>
      </w:r>
      <w:r w:rsidR="00064D24">
        <w:t>.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  <w:r>
        <w:t xml:space="preserve">                                                           -2-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</w:p>
    <w:p w:rsidRDefault="00064D24" w:rsidP="00931F75" w:rsidR="00D45250">
      <w:pPr>
        <w:ind w:firstLine="708"/>
        <w:jc w:val="both"/>
      </w:pPr>
      <w:r>
        <w:t xml:space="preserve">Budući </w:t>
      </w:r>
      <w:r w:rsidR="00E21F36">
        <w:t xml:space="preserve"> </w:t>
      </w:r>
      <w:r>
        <w:t xml:space="preserve">tijekom prethodnog postupka </w:t>
      </w:r>
      <w:r w:rsidR="00D45250">
        <w:t xml:space="preserve">nije </w:t>
      </w:r>
      <w:r>
        <w:t xml:space="preserve">uplaćen predujam za pokriće </w:t>
      </w:r>
      <w:r w:rsidR="00E21F36">
        <w:t>troškova tog postupka, odmjerena nagrada</w:t>
      </w:r>
      <w:r>
        <w:t xml:space="preserve"> ima</w:t>
      </w:r>
      <w:r w:rsidR="00E21F36">
        <w:t xml:space="preserve"> se</w:t>
      </w:r>
      <w:r>
        <w:t xml:space="preserve"> isplatiti </w:t>
      </w:r>
      <w:r w:rsidR="00E21F36">
        <w:t xml:space="preserve">iz sredstava </w:t>
      </w:r>
      <w:r w:rsidR="00D45250">
        <w:t xml:space="preserve">Fonda za namirenje  troškova stečajnog postupka, pa je odlučeno kao pod toč.II na temelju odredbe čl.94 st. 7 SZ-a. </w:t>
      </w:r>
    </w:p>
    <w:p w:rsidRDefault="00D45250" w:rsidP="00931F75" w:rsidR="00D45250">
      <w:pPr>
        <w:ind w:firstLine="708"/>
        <w:jc w:val="both"/>
      </w:pP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Slav.Brodu, </w:t>
      </w:r>
      <w:r w:rsidR="00D31E82">
        <w:t xml:space="preserve"> </w:t>
      </w:r>
      <w:r w:rsidR="00D45250">
        <w:t>19.listopada</w:t>
      </w:r>
      <w:r w:rsidR="002E5EFB">
        <w:t>.</w:t>
      </w:r>
      <w:r w:rsidR="00043E83">
        <w:t xml:space="preserve"> </w:t>
      </w:r>
      <w:r w:rsidR="00075445">
        <w:t xml:space="preserve">2016.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R="005753D5">
      <w:r>
        <w:t xml:space="preserve">                                                                                                    </w:t>
      </w:r>
      <w:r w:rsidR="000C3DE4">
        <w:t xml:space="preserve">    Vesna Vukelić </w:t>
      </w:r>
    </w:p>
    <w:p w:rsidRDefault="000436CD" w:rsidR="000436CD"/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C10F26" w:rsidP="002E5EFB" w:rsidR="00770B6D">
      <w:pPr>
        <w:numPr>
          <w:ilvl w:val="0"/>
          <w:numId w:val="3"/>
        </w:numPr>
      </w:pPr>
      <w:r>
        <w:t>s</w:t>
      </w:r>
      <w:r w:rsidR="008F5A7D">
        <w:t>teč.upravitelju</w:t>
      </w:r>
      <w:r>
        <w:t xml:space="preserve"> </w:t>
      </w:r>
    </w:p>
    <w:p w:rsidRDefault="00D45250" w:rsidP="002E5EFB" w:rsidR="00D45250">
      <w:pPr>
        <w:numPr>
          <w:ilvl w:val="0"/>
          <w:numId w:val="3"/>
        </w:numPr>
      </w:pPr>
      <w:r>
        <w:t>vjerovnicima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77FA8"/>
    <w:rsid w:val="001D38ED"/>
    <w:rsid w:val="001D63C6"/>
    <w:rsid w:val="001E3F00"/>
    <w:rsid w:val="002153A1"/>
    <w:rsid w:val="00232EDE"/>
    <w:rsid w:val="00274E53"/>
    <w:rsid w:val="002A7858"/>
    <w:rsid w:val="002D6000"/>
    <w:rsid w:val="002E5EFB"/>
    <w:rsid w:val="00324AAE"/>
    <w:rsid w:val="00326F95"/>
    <w:rsid w:val="00332829"/>
    <w:rsid w:val="00342310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465EC"/>
    <w:rsid w:val="005753D5"/>
    <w:rsid w:val="005E56FE"/>
    <w:rsid w:val="006101BA"/>
    <w:rsid w:val="00621B7A"/>
    <w:rsid w:val="00636C4F"/>
    <w:rsid w:val="00642DD1"/>
    <w:rsid w:val="00644CC1"/>
    <w:rsid w:val="006538E2"/>
    <w:rsid w:val="00660E7A"/>
    <w:rsid w:val="00674132"/>
    <w:rsid w:val="006C3AE9"/>
    <w:rsid w:val="006E2E1A"/>
    <w:rsid w:val="007278F7"/>
    <w:rsid w:val="00752704"/>
    <w:rsid w:val="00770B6D"/>
    <w:rsid w:val="00794F25"/>
    <w:rsid w:val="00846817"/>
    <w:rsid w:val="00863E25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B7CA7"/>
    <w:rsid w:val="009E260D"/>
    <w:rsid w:val="00A6182D"/>
    <w:rsid w:val="00AA5CEC"/>
    <w:rsid w:val="00AC7163"/>
    <w:rsid w:val="00B011DE"/>
    <w:rsid w:val="00B01A53"/>
    <w:rsid w:val="00B870DF"/>
    <w:rsid w:val="00BA1B4E"/>
    <w:rsid w:val="00BC3524"/>
    <w:rsid w:val="00BE548C"/>
    <w:rsid w:val="00C10F26"/>
    <w:rsid w:val="00C436D4"/>
    <w:rsid w:val="00C50D2B"/>
    <w:rsid w:val="00CF086F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422E"/>
    <w:rsid w:val="00EF48E0"/>
    <w:rsid w:val="00F007E0"/>
    <w:rsid w:val="00F312BB"/>
    <w:rsid w:val="00F40416"/>
    <w:rsid w:val="00F4741B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1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0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1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0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</izvorni_sadrzaj>
    <derivirana_varijabla naziv="DomainObject.Predmet.StrankaFormated_1">  FINANCIJSKA AGENCI  RC OSIJEK</derivirana_varijabla>
  </DomainObject.Predmet.StrankaFormated>
  <DomainObject.Predmet.StrankaFormatedOIB>
    <izvorni_sadrzaj>  FINANCIJSKA AGENCI  RC OSIJEK, OIB 85821130368</izvorni_sadrzaj>
    <derivirana_varijabla naziv="DomainObject.Predmet.StrankaFormatedOIB_1">  FINANCIJSKA AGENCI  RC OSIJEK, OIB 85821130368</derivirana_varijabla>
  </DomainObject.Predmet.StrankaFormatedOIB>
  <DomainObject.Predmet.StrankaFormatedWithAdress>
    <izvorni_sadrzaj> FINANCIJSKA AGENCI  RC OSIJEK, Petra Krešimira IV 20, 35000 Slavonski Brod</izvorni_sadrzaj>
    <derivirana_varijabla naziv="DomainObject.Predmet.StrankaFormatedWithAdress_1"> FINANCIJSKA AGENCI  RC OSIJEK, Petra Krešimira IV 20, 35000 Slavonski Brod</derivirana_varijabla>
  </DomainObject.Predmet.StrankaFormatedWithAdress>
  <DomainObject.Predmet.StrankaFormatedWithAdressOIB>
    <izvorni_sadrzaj> FINANCIJSKA AGENCI  RC OSIJEK, OIB 85821130368, Petra Krešimira IV 20, 35000 Slavonski Brod</izvorni_sadrzaj>
    <derivirana_varijabla naziv="DomainObject.Predmet.StrankaFormatedWithAdressOIB_1"> FINANCIJSKA AGENCI  RC OSIJEK, OIB 85821130368, Petra Krešimira IV 20, 35000 Slavonski Brod</derivirana_varijabla>
  </DomainObject.Predmet.StrankaFormatedWithAdressOIB>
  <DomainObject.Predmet.StrankaWithAdress>
    <izvorni_sadrzaj>FINANCIJSKA AGENCI  RC OSIJEK Petra Krešimira IV 20,35000 Slavonski Brod</izvorni_sadrzaj>
    <derivirana_varijabla naziv="DomainObject.Predmet.StrankaWithAdress_1">FINANCIJSKA AGENCI  RC OSIJEK Petra Krešimira IV 20,35000 Slavonski Brod</derivirana_varijabla>
  </DomainObject.Predmet.StrankaWithAdress>
  <DomainObject.Predmet.StrankaWithAdressOIB>
    <izvorni_sadrzaj>FINANCIJSKA AGENCI  RC OSIJEK, OIB 85821130368, Petra Krešimira IV 20,35000 Slavonski Brod</izvorni_sadrzaj>
    <derivirana_varijabla naziv="DomainObject.Predmet.StrankaWithAdressOIB_1">FINANCIJSKA AGENCI  RC OSIJEK, OIB 85821130368, Petra Krešimira IV 20,35000 Slavonski Brod</derivirana_varijabla>
  </DomainObject.Predmet.StrankaWithAdressOIB>
  <DomainObject.Predmet.StrankaNazivFormated>
    <izvorni_sadrzaj>FINANCIJSKA AGENCI  RC OSIJEK</izvorni_sadrzaj>
    <derivirana_varijabla naziv="DomainObject.Predmet.StrankaNazivFormated_1">FINANCIJSKA AGENCI  RC OSIJEK</derivirana_varijabla>
  </DomainObject.Predmet.StrankaNazivFormated>
  <DomainObject.Predmet.StrankaNazivFormatedOIB>
    <izvorni_sadrzaj>FINANCIJSKA AGENCI  RC OSIJEK, OIB 85821130368</izvorni_sadrzaj>
    <derivirana_varijabla naziv="DomainObject.Predmet.StrankaNazivFormatedOIB_1">FINANCIJSKA AGENCI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  RC OSIJEK</item>
    </izvorni_sadrzaj>
    <derivirana_varijabla naziv="DomainObject.Predmet.StrankaListFormated_1">
      <item>FINANCIJSKA AGENCI  RC OSIJEK</item>
    </derivirana_varijabla>
  </DomainObject.Predmet.StrankaListFormated>
  <DomainObject.Predmet.StrankaListFormatedOIB>
    <izvorni_sadrzaj>
      <item>FINANCIJSKA AGENCI  RC OSIJEK, OIB 85821130368</item>
    </izvorni_sadrzaj>
    <derivirana_varijabla naziv="DomainObject.Predmet.StrankaListFormatedOIB_1">
      <item>FINANCIJSKA AGENCI  RC OSIJEK, OIB 85821130368</item>
    </derivirana_varijabla>
  </DomainObject.Predmet.StrankaListFormatedOIB>
  <DomainObject.Predmet.StrankaListFormatedWithAdress>
    <izvorni_sadrzaj>
      <item>FINANCIJSKA AGENCI  RC OSIJEK, Petra Krešimira IV 20, 35000 Slavonski Brod</item>
    </izvorni_sadrzaj>
    <derivirana_varijabla naziv="DomainObject.Predmet.StrankaListFormatedWithAdress_1">
      <item>FINANCIJSKA AGENCI  RC OSIJEK, Petra Krešimira IV 20, 35000 Slavonski Brod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</izvorni_sadrzaj>
    <derivirana_varijabla naziv="DomainObject.Predmet.StrankaListFormatedWithAdressOIB_1">
      <item>FINANCIJSKA AGENCI  RC OSIJEK, OIB 85821130368, Petra Krešimira IV 20, 35000 Slavonski Brod</item>
    </derivirana_varijabla>
  </DomainObject.Predmet.StrankaListFormatedWithAdressOIB>
  <DomainObject.Predmet.StrankaListNazivFormated>
    <izvorni_sadrzaj>
      <item>FINANCIJSKA AGENCI  RC OSIJEK</item>
    </izvorni_sadrzaj>
    <derivirana_varijabla naziv="DomainObject.Predmet.StrankaListNazivFormated_1">
      <item>FINANCIJSKA AGENCI  RC OSIJEK</item>
    </derivirana_varijabla>
  </DomainObject.Predmet.StrankaListNazivFormated>
  <DomainObject.Predmet.StrankaListNazivFormatedOIB>
    <izvorni_sadrzaj>
      <item>FINANCIJSKA AGENCI  RC OSIJEK, OIB 85821130368</item>
    </izvorni_sadrzaj>
    <derivirana_varijabla naziv="DomainObject.Predmet.StrankaListNazivFormatedOIB_1">
      <item>FINANCIJSKA AGENCI  RC OSIJEK, OIB 85821130368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  <item>Marko Tominac</item>
    </izvorni_sadrzaj>
    <derivirana_varijabla naziv="DomainObject.Predmet.OstaliListFormated_1">
      <item>Stipo Milardović</item>
      <item>Marko Tominac</item>
    </derivirana_varijabla>
  </DomainObject.Predmet.OstaliListFormated>
  <DomainObject.Predmet.OstaliListFormatedOIB>
    <izvorni_sadrzaj>
      <item>Stipo Milardović, OIB 89158100933</item>
      <item>Marko Tominac, OIB 98361792494</item>
    </izvorni_sadrzaj>
    <derivirana_varijabla naziv="DomainObject.Predmet.OstaliListFormatedOIB_1">
      <item>Stipo Milardović, OIB 89158100933</item>
      <item>Marko Tominac, OIB 98361792494</item>
    </derivirana_varijabla>
  </DomainObject.Predmet.OstaliListFormatedOIB>
  <DomainObject.Predmet.OstaliListFormatedWithAdress>
    <izvorni_sadrzaj>
      <item>Stipo Milardović, Naselje Andrije Hebranga 2/6, 35000 Slavonski Brod</item>
      <item>Marko Tominac, V.Nazora 3, 32100 Vinkovci</item>
    </izvorni_sadrzaj>
    <derivirana_varijabla naziv="DomainObject.Predmet.OstaliListFormatedWithAdress_1">
      <item>Stipo Milardović, Naselje Andrije Hebranga 2/6, 35000 Slavonski Brod</item>
      <item>Marko Tominac, V.Nazora 3, 32100 Vinkovci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  <item>Marko Tominac, OIB 98361792494, V.Nazora 3, 32100 Vinkovci</item>
    </izvorni_sadrzaj>
    <derivirana_varijabla naziv="DomainObject.Predmet.OstaliListFormatedWithAdressOIB_1">
      <item>Stipo Milardović, OIB 89158100933, Naselje Andrije Hebranga 2/6, 35000 Slavonski Brod</item>
      <item>Marko Tominac, OIB 98361792494, V.Nazora 3, 32100 Vinkovci</item>
    </derivirana_varijabla>
  </DomainObject.Predmet.OstaliListFormatedWithAdressOIB>
  <DomainObject.Predmet.OstaliListNazivFormated>
    <izvorni_sadrzaj>
      <item>Stipo Milardović</item>
      <item>Marko Tominac</item>
    </izvorni_sadrzaj>
    <derivirana_varijabla naziv="DomainObject.Predmet.OstaliListNazivFormated_1">
      <item>Stipo Milardović</item>
      <item>Marko Tominac</item>
    </derivirana_varijabla>
  </DomainObject.Predmet.OstaliListNazivFormated>
  <DomainObject.Predmet.OstaliListNazivFormatedOIB>
    <izvorni_sadrzaj>
      <item>Stipo Milardović, OIB 89158100933</item>
      <item>Marko Tominac, OIB 98361792494</item>
    </izvorni_sadrzaj>
    <derivirana_varijabla naziv="DomainObject.Predmet.OstaliListNazivFormatedOIB_1">
      <item>Stipo Milardović, OIB 89158100933</item>
      <item>Marko Tominac, OIB 98361792494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</izvorni_sadrzaj>
    <derivirana_varijabla naziv="DomainObject.Predmet.StrankaIDrugi_1">FINANCIJSKA AGENCI  RC OSIJEK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</izvorni_sadrzaj>
    <derivirana_varijabla naziv="DomainObject.Predmet.StrankaIDrugiAdressOIB_1">FINANCIJSKA AGENCI  RC OSIJEK, OIB 85821130368, Petra Krešimira IV 20, 35000 Slavonski Brod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  <item>Marko Tominac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  <item>Marko Tominac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  <item>, OIB 98361792494</item>
    </izvorni_sadrzaj>
    <derivirana_varijabla naziv="DomainObject.Predmet.SudioniciListNazivOIB_1">
      <item>, OIB 85821130368</item>
      <item>, OIB 93769356765</item>
      <item>, OIB 89158100933</item>
      <item>, OIB 98361792494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  <item>Marko Tominac, OIB 98361792494, V. Nazora 3 Vinkovci</item>
    </izvorni_sadrzaj>
    <derivirana_varijabla naziv="DomainObject.Predmet.StecajniUpraviteljiListAddressOIB_1">
      <item>Marko Tominac, OIB 98361792494, V. Nazora 3 Vinkovci</item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427</properties:Words>
  <properties:Characters>2383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2016-10-19T06:48:00Z</dcterms:created>
  <dc:creator>Korisnik</dc:creator>
  <cp:lastModifiedBy>wsadmin</cp:lastModifiedBy>
  <cp:lastPrinted>2016-10-19T06:35:00Z</cp:lastPrinted>
  <dcterms:modified xmlns:xsi="http://www.w3.org/2001/XMLSchema-instance" xsi:type="dcterms:W3CDTF">2016-10-19T06:49:00Z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