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9eb6" w14:paraId="6a29eb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BF1961">
        <w:t>SARTAGO d.o.o., OIB: 78391883804, Solin, Kneza Trpimira 32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F1961" w:rsidRPr="00BF1961">
        <w:t>SARTAGO d.o.o., OIB: 78391883804, Solin, Kneza Trpimira 32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8A558F">
        <w:t xml:space="preserve"> u neprekinutom razdoblju od 281</w:t>
      </w:r>
      <w:r w:rsidR="008A558F" w:rsidRPr="008A558F">
        <w:t xml:space="preserve"> dana, u ukupnom iznosu od </w:t>
      </w:r>
      <w:r w:rsidR="00BF1961">
        <w:t>4.046,27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F1961">
      <w:t>524/2016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3A47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SARTAGO za trgovinu i usluge društvo s ograničenom odgovornošću</izvorni_sadrzaj>
    <derivirana_varijabla naziv="DomainObject.Predmet.ProtustrankaFormated_1">  SARTAGO za trgovinu i usluge društvo s ograničenom odgovornošću</derivirana_varijabla>
  </DomainObject.Predmet.ProtustrankaFormated>
  <DomainObject.Predmet.ProtustrankaFormatedOIB>
    <izvorni_sadrzaj>  SARTAGO za trgovinu i usluge društvo s ograničenom odgovornošću, OIB 78391883804</izvorni_sadrzaj>
    <derivirana_varijabla naziv="DomainObject.Predmet.ProtustrankaFormatedOIB_1">  SARTAGO za trgovinu i usluge društvo s ograničenom odgovornošću, OIB 78391883804</derivirana_varijabla>
  </DomainObject.Predmet.ProtustrankaFormatedOIB>
  <DomainObject.Predmet.ProtustrankaFormatedWithAdress>
    <izvorni_sadrzaj> SARTAGO za trgovinu i usluge društvo s ograničenom odgovornošću, Kneza Trpimira 32, 21210 Solin</izvorni_sadrzaj>
    <derivirana_varijabla naziv="DomainObject.Predmet.ProtustrankaFormatedWithAdress_1"> SARTAGO za trgovinu i usluge društvo s ograničenom odgovornošću, Kneza Trpimira 32, 21210 Solin</derivirana_varijabla>
  </DomainObject.Predmet.ProtustrankaFormatedWithAdress>
  <DomainObject.Predmet.ProtustrankaFormatedWithAdressOIB>
    <izvorni_sadrzaj> SARTAGO za trgovinu i usluge društvo s ograničenom odgovornošću, OIB 78391883804, Kneza Trpimira 32, 21210 Solin</izvorni_sadrzaj>
    <derivirana_varijabla naziv="DomainObject.Predmet.ProtustrankaFormatedWithAdressOIB_1"> SARTAGO za trgovinu i usluge društvo s ograničenom odgovornošću, OIB 78391883804, Kneza Trpimira 32, 21210 Solin</derivirana_varijabla>
  </DomainObject.Predmet.ProtustrankaFormatedWithAdressOIB>
  <DomainObject.Predmet.ProtustrankaWithAdress>
    <izvorni_sadrzaj>SARTAGO za trgovinu i usluge društvo s ograničenom odgovornošću Kneza Trpimira 32, 21210 Solin</izvorni_sadrzaj>
    <derivirana_varijabla naziv="DomainObject.Predmet.ProtustrankaWithAdress_1">SARTAGO za trgovinu i usluge društvo s ograničenom odgovornošću Kneza Trpimira 32, 21210 Solin</derivirana_varijabla>
  </DomainObject.Predmet.ProtustrankaWithAdress>
  <DomainObject.Predmet.ProtustrankaWithAdressOIB>
    <izvorni_sadrzaj>SARTAGO za trgovinu i usluge društvo s ograničenom odgovornošću, OIB 78391883804, Kneza Trpimira 32, 21210 Solin</izvorni_sadrzaj>
    <derivirana_varijabla naziv="DomainObject.Predmet.ProtustrankaWithAdressOIB_1">SARTAGO za trgovinu i usluge društvo s ograničenom odgovornošću, OIB 78391883804, Kneza Trpimira 32, 21210 Solin</derivirana_varijabla>
  </DomainObject.Predmet.ProtustrankaWithAdressOIB>
  <DomainObject.Predmet.ProtustrankaNazivFormated>
    <izvorni_sadrzaj>SARTAGO za trgovinu i usluge društvo s ograničenom odgovornošću</izvorni_sadrzaj>
    <derivirana_varijabla naziv="DomainObject.Predmet.ProtustrankaNazivFormated_1">SARTAGO za trgovinu i usluge društvo s ograničenom odgovornošću</derivirana_varijabla>
  </DomainObject.Predmet.ProtustrankaNazivFormated>
  <DomainObject.Predmet.ProtustrankaNazivFormatedOIB>
    <izvorni_sadrzaj>SARTAGO za trgovinu i usluge društvo s ograničenom odgovornošću, OIB 78391883804</izvorni_sadrzaj>
    <derivirana_varijabla naziv="DomainObject.Predmet.ProtustrankaNazivFormatedOIB_1">SARTAGO za trgovinu i usluge društvo s ograničenom odgovornošću, OIB 78391883804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4046.27</izvorni_sadrzaj>
    <derivirana_varijabla naziv="DomainObject.Predmet.TrenutnaVrijednost_1">4046.27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SARTAGO za trgovinu i usluge društvo s ograničenom odgovornošću</item>
    </izvorni_sadrzaj>
    <derivirana_varijabla naziv="DomainObject.Predmet.ProtuStrankaListFormated_1">
      <item>SARTAGO za trgovinu i usluge društvo s ograničenom odgovornošću</item>
    </derivirana_varijabla>
  </DomainObject.Predmet.ProtuStrankaListFormated>
  <DomainObject.Predmet.ProtuStrankaListFormatedOIB>
    <izvorni_sadrzaj>
      <item>SARTAGO za trgovinu i usluge društvo s ograničenom odgovornošću, OIB 78391883804</item>
    </izvorni_sadrzaj>
    <derivirana_varijabla naziv="DomainObject.Predmet.ProtuStrankaListFormatedOIB_1">
      <item>SARTAGO za trgovinu i usluge društvo s ograničenom odgovornošću, OIB 78391883804</item>
    </derivirana_varijabla>
  </DomainObject.Predmet.ProtuStrankaListFormatedOIB>
  <DomainObject.Predmet.ProtuStrankaListFormatedWithAdress>
    <izvorni_sadrzaj>
      <item>SARTAGO za trgovinu i usluge društvo s ograničenom odgovornošću, Kneza Trpimira 32, 21210 Solin</item>
    </izvorni_sadrzaj>
    <derivirana_varijabla naziv="DomainObject.Predmet.ProtuStrankaListFormatedWithAdress_1">
      <item>SARTAGO za trgovinu i usluge društvo s ograničenom odgovornošću, Kneza Trpimira 32, 21210 Solin</item>
    </derivirana_varijabla>
  </DomainObject.Predmet.ProtuStrankaListFormatedWithAdress>
  <DomainObject.Predmet.ProtuStrankaListFormatedWithAdressOIB>
    <izvorni_sadrzaj>
      <item>SARTAGO za trgovinu i usluge društvo s ograničenom odgovornošću, OIB 78391883804, Kneza Trpimira 32, 21210 Solin</item>
    </izvorni_sadrzaj>
    <derivirana_varijabla naziv="DomainObject.Predmet.ProtuStrankaListFormatedWithAdressOIB_1">
      <item>SARTAGO za trgovinu i usluge društvo s ograničenom odgovornošću, OIB 78391883804, Kneza Trpimira 32, 21210 Solin</item>
    </derivirana_varijabla>
  </DomainObject.Predmet.ProtuStrankaListFormatedWithAdressOIB>
  <DomainObject.Predmet.ProtuStrankaListNazivFormated>
    <izvorni_sadrzaj>
      <item>SARTAGO za trgovinu i usluge društvo s ograničenom odgovornošću</item>
    </izvorni_sadrzaj>
    <derivirana_varijabla naziv="DomainObject.Predmet.ProtuStrankaListNazivFormated_1">
      <item>SARTAGO za trgovinu i usluge društvo s ograničenom odgovornošću</item>
    </derivirana_varijabla>
  </DomainObject.Predmet.ProtuStrankaListNazivFormated>
  <DomainObject.Predmet.ProtuStrankaListNazivFormatedOIB>
    <izvorni_sadrzaj>
      <item>SARTAGO za trgovinu i usluge društvo s ograničenom odgovornošću, OIB 78391883804</item>
    </izvorni_sadrzaj>
    <derivirana_varijabla naziv="DomainObject.Predmet.ProtuStrankaListNazivFormatedOIB_1">
      <item>SARTAGO za trgovinu i usluge društvo s ograničenom odgovornošću, OIB 78391883804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SARTAGO za trgovinu i usluge društvo s ograničenom odgovornošću</izvorni_sadrzaj>
    <derivirana_varijabla naziv="DomainObject.Predmet.ProtustrankaIDrugi_1">SARTAGO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SARTAGO za trgovinu i usluge društvo s ograničenom odgovornošću, OIB 78391883804, Kneza Trpimira 32, 21210 Solin</izvorni_sadrzaj>
    <derivirana_varijabla naziv="DomainObject.Predmet.ProtustrankaIDrugiAdressOIB_1">SARTAGO za trgovinu i usluge društvo s ograničenom odgovornošću, OIB 78391883804, Kneza Trpimira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SARTAGO za trgovinu i usluge društvo s ograničenom odgovornošću</item>
      <item>FINANCIJSKA AGENCIJA, RC SPLIT</item>
    </izvorni_sadrzaj>
    <derivirana_varijabla naziv="DomainObject.Predmet.SudioniciListNaziv_1">
      <item>SARTAGO za trgovinu i usluge društvo s ograničenom odgovornošću</item>
      <item>FINANCIJSKA AGENCIJA, RC SPLIT</item>
    </derivirana_varijabla>
  </DomainObject.Predmet.SudioniciListNaziv>
  <DomainObject.Predmet.SudioniciListAdressOIB>
    <izvorni_sadrzaj>
      <item>SARTAGO za trgovinu i usluge društvo s ograničenom odgovornošću, OIB 78391883804, Kneza Trpimira 32,21210 Solin</item>
      <item>FINANCIJSKA AGENCIJA, RC SPLIT, OIB 85821130368, Mažuranićevo šetalište 24 b,21000 Split</item>
    </izvorni_sadrzaj>
    <derivirana_varijabla naziv="DomainObject.Predmet.SudioniciListAdressOIB_1">
      <item>SARTAGO za trgovinu i usluge društvo s ograničenom odgovornošću, OIB 78391883804, Kneza Trpimira 32,21210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78391883804</item>
      <item>, OIB 85821130368</item>
    </izvorni_sadrzaj>
    <derivirana_varijabla naziv="DomainObject.Predmet.SudioniciListNazivOIB_1">
      <item>, OIB 78391883804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7931C-0C98-4976-BF7D-DDF8AA2AC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1807</properties:Characters>
  <properties:Lines>36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2016-11-15T09:01:00Z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