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ab11" w14:paraId="dbcab1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A429D1">
        <w:t xml:space="preserve">UDRUGA GRAĐANSKOG OTPORA </w:t>
      </w:r>
      <w:r w:rsidR="00E0720D">
        <w:t>NEPRAVDI</w:t>
      </w:r>
      <w:r w:rsidR="00A429D1">
        <w:t xml:space="preserve"> I NASILJU – GON, Stepinčeva 14, Split, OIB: 01948163035</w:t>
      </w:r>
      <w:r>
        <w:rPr>
          <w:lang w:val="hr-HR"/>
        </w:rPr>
        <w:t xml:space="preserve">, dana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429D1">
        <w:t>UDRUGA GRAĐANSKOG OTPORA NEPRAV</w:t>
      </w:r>
      <w:r w:rsidR="00E0720D">
        <w:t>D</w:t>
      </w:r>
      <w:r w:rsidR="00A429D1">
        <w:t xml:space="preserve">I I NASILJU – GON, Stepinčeva 14, Split, OIB: 01948163035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A429D1">
        <w:rPr>
          <w:lang w:val="hr-HR"/>
        </w:rPr>
        <w:t>14.473,23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A429D1" w:rsidP="00B157B2" w:rsidR="00A429D1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429D1" w:rsidRPr="00A429D1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44E30" w:rsidR="00473132">
    <w:pPr>
      <w:pStyle w:val="Zaglavlje"/>
      <w:jc w:val="center"/>
    </w:pPr>
  </w:p>
  <w:p w:rsidRDefault="00344E3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A429D1">
      <w:t>187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44E30"/>
    <w:rsid w:val="003652A6"/>
    <w:rsid w:val="00394F80"/>
    <w:rsid w:val="003C2F22"/>
    <w:rsid w:val="00417EA6"/>
    <w:rsid w:val="00455956"/>
    <w:rsid w:val="004F1BAF"/>
    <w:rsid w:val="005A61D0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771F7"/>
    <w:rsid w:val="00981D37"/>
    <w:rsid w:val="00A429D1"/>
    <w:rsid w:val="00A51DE9"/>
    <w:rsid w:val="00B12DB9"/>
    <w:rsid w:val="00B157B2"/>
    <w:rsid w:val="00B7506F"/>
    <w:rsid w:val="00D54741"/>
    <w:rsid w:val="00DD0D50"/>
    <w:rsid w:val="00E0720D"/>
    <w:rsid w:val="00EA4F9E"/>
    <w:rsid w:val="00EB6A52"/>
    <w:rsid w:val="00F2599E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44E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E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E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E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E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44E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E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E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E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E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GRAĐANSKOG OTPORA NEPRAVDI I NASILJU - GON</izvorni_sadrzaj>
    <derivirana_varijabla naziv="DomainObject.Predmet.ProtustrankaFormated_1">  UDRUGA GRAĐANSKOG OTPORA NEPRAVDI I NASILJU - GON</derivirana_varijabla>
  </DomainObject.Predmet.ProtustrankaFormated>
  <DomainObject.Predmet.ProtustrankaFormatedOIB>
    <izvorni_sadrzaj>  UDRUGA GRAĐANSKOG OTPORA NEPRAVDI I NASILJU - GON, OIB 01948163035</izvorni_sadrzaj>
    <derivirana_varijabla naziv="DomainObject.Predmet.ProtustrankaFormatedOIB_1">  UDRUGA GRAĐANSKOG OTPORA NEPRAVDI I NASILJU - GON, OIB 01948163035</derivirana_varijabla>
  </DomainObject.Predmet.ProtustrankaFormatedOIB>
  <DomainObject.Predmet.ProtustrankaFormatedWithAdress>
    <izvorni_sadrzaj> UDRUGA GRAĐANSKOG OTPORA NEPRAVDI I NASILJU - GON, Stepinčeva 14, 21000 Split</izvorni_sadrzaj>
    <derivirana_varijabla naziv="DomainObject.Predmet.ProtustrankaFormatedWithAdress_1"> UDRUGA GRAĐANSKOG OTPORA NEPRAVDI I NASILJU - GON, Stepinčeva 14, 21000 Split</derivirana_varijabla>
  </DomainObject.Predmet.ProtustrankaFormatedWithAdress>
  <DomainObject.Predmet.ProtustrankaFormatedWithAdressOIB>
    <izvorni_sadrzaj> UDRUGA GRAĐANSKOG OTPORA NEPRAVDI I NASILJU - GON, OIB 01948163035, Stepinčeva 14, 21000 Split</izvorni_sadrzaj>
    <derivirana_varijabla naziv="DomainObject.Predmet.ProtustrankaFormatedWithAdressOIB_1"> UDRUGA GRAĐANSKOG OTPORA NEPRAVDI I NASILJU - GON, OIB 01948163035, Stepinčeva 14, 21000 Split</derivirana_varijabla>
  </DomainObject.Predmet.ProtustrankaFormatedWithAdressOIB>
  <DomainObject.Predmet.ProtustrankaWithAdress>
    <izvorni_sadrzaj>UDRUGA GRAĐANSKOG OTPORA NEPRAVDI I NASILJU - GON Stepinčeva 14, 21000 Split</izvorni_sadrzaj>
    <derivirana_varijabla naziv="DomainObject.Predmet.ProtustrankaWithAdress_1">UDRUGA GRAĐANSKOG OTPORA NEPRAVDI I NASILJU - GON Stepinčeva 14, 21000 Split</derivirana_varijabla>
  </DomainObject.Predmet.ProtustrankaWithAdress>
  <DomainObject.Predmet.ProtustrankaWithAdressOIB>
    <izvorni_sadrzaj>UDRUGA GRAĐANSKOG OTPORA NEPRAVDI I NASILJU - GON, OIB 01948163035, Stepinčeva 14, 21000 Split</izvorni_sadrzaj>
    <derivirana_varijabla naziv="DomainObject.Predmet.ProtustrankaWithAdressOIB_1">UDRUGA GRAĐANSKOG OTPORA NEPRAVDI I NASILJU - GON, OIB 01948163035, Stepinčeva 14, 21000 Split</derivirana_varijabla>
  </DomainObject.Predmet.ProtustrankaWithAdressOIB>
  <DomainObject.Predmet.ProtustrankaNazivFormated>
    <izvorni_sadrzaj>UDRUGA GRAĐANSKOG OTPORA NEPRAVDI I NASILJU - GON</izvorni_sadrzaj>
    <derivirana_varijabla naziv="DomainObject.Predmet.ProtustrankaNazivFormated_1">UDRUGA GRAĐANSKOG OTPORA NEPRAVDI I NASILJU - GON</derivirana_varijabla>
  </DomainObject.Predmet.ProtustrankaNazivFormated>
  <DomainObject.Predmet.ProtustrankaNazivFormatedOIB>
    <izvorni_sadrzaj>UDRUGA GRAĐANSKOG OTPORA NEPRAVDI I NASILJU - GON, OIB 01948163035</izvorni_sadrzaj>
    <derivirana_varijabla naziv="DomainObject.Predmet.ProtustrankaNazivFormatedOIB_1">UDRUGA GRAĐANSKOG OTPORA NEPRAVDI I NASILJU - GON, OIB 01948163035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14486.55</izvorni_sadrzaj>
    <derivirana_varijabla naziv="DomainObject.Predmet.TrenutnaVrijednost_1">14486.55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UDRUGA GRAĐANSKOG OTPORA NEPRAVDI I NASILJU - GON</item>
    </izvorni_sadrzaj>
    <derivirana_varijabla naziv="DomainObject.Predmet.ProtuStrankaListFormated_1">
      <item>UDRUGA GRAĐANSKOG OTPORA NEPRAVDI I NASILJU - GON</item>
    </derivirana_varijabla>
  </DomainObject.Predmet.ProtuStrankaListFormated>
  <DomainObject.Predmet.ProtuStrankaListFormatedOIB>
    <izvorni_sadrzaj>
      <item>UDRUGA GRAĐANSKOG OTPORA NEPRAVDI I NASILJU - GON, OIB 01948163035</item>
    </izvorni_sadrzaj>
    <derivirana_varijabla naziv="DomainObject.Predmet.ProtuStrankaListFormatedOIB_1">
      <item>UDRUGA GRAĐANSKOG OTPORA NEPRAVDI I NASILJU - GON, OIB 01948163035</item>
    </derivirana_varijabla>
  </DomainObject.Predmet.ProtuStrankaListFormatedOIB>
  <DomainObject.Predmet.ProtuStrankaListFormatedWithAdress>
    <izvorni_sadrzaj>
      <item>UDRUGA GRAĐANSKOG OTPORA NEPRAVDI I NASILJU - GON, Stepinčeva 14, 21000 Split</item>
    </izvorni_sadrzaj>
    <derivirana_varijabla naziv="DomainObject.Predmet.ProtuStrankaListFormatedWithAdress_1">
      <item>UDRUGA GRAĐANSKOG OTPORA NEPRAVDI I NASILJU - GON, Stepinčeva 14, 21000 Split</item>
    </derivirana_varijabla>
  </DomainObject.Predmet.ProtuStrankaListFormatedWithAdress>
  <DomainObject.Predmet.ProtuStrankaListFormatedWithAdressOIB>
    <izvorni_sadrzaj>
      <item>UDRUGA GRAĐANSKOG OTPORA NEPRAVDI I NASILJU - GON, OIB 01948163035, Stepinčeva 14, 21000 Split</item>
    </izvorni_sadrzaj>
    <derivirana_varijabla naziv="DomainObject.Predmet.ProtuStrankaListFormatedWithAdressOIB_1">
      <item>UDRUGA GRAĐANSKOG OTPORA NEPRAVDI I NASILJU - GON, OIB 01948163035, Stepinčeva 14, 21000 Split</item>
    </derivirana_varijabla>
  </DomainObject.Predmet.ProtuStrankaListFormatedWithAdressOIB>
  <DomainObject.Predmet.ProtuStrankaListNazivFormated>
    <izvorni_sadrzaj>
      <item>UDRUGA GRAĐANSKOG OTPORA NEPRAVDI I NASILJU - GON</item>
    </izvorni_sadrzaj>
    <derivirana_varijabla naziv="DomainObject.Predmet.ProtuStrankaListNazivFormated_1">
      <item>UDRUGA GRAĐANSKOG OTPORA NEPRAVDI I NASILJU - GON</item>
    </derivirana_varijabla>
  </DomainObject.Predmet.ProtuStrankaListNazivFormated>
  <DomainObject.Predmet.ProtuStrankaListNazivFormatedOIB>
    <izvorni_sadrzaj>
      <item>UDRUGA GRAĐANSKOG OTPORA NEPRAVDI I NASILJU - GON, OIB 01948163035</item>
    </izvorni_sadrzaj>
    <derivirana_varijabla naziv="DomainObject.Predmet.ProtuStrankaListNazivFormatedOIB_1">
      <item>UDRUGA GRAĐANSKOG OTPORA NEPRAVDI I NASILJU - GON, OIB 01948163035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UDRUGA GRAĐANSKOG OTPORA NEPRAVDI I NASILJU - GON</izvorni_sadrzaj>
    <derivirana_varijabla naziv="DomainObject.Predmet.ProtustrankaIDrugi_1">UDRUGA GRAĐANSKOG OTPORA NEPRAVDI I NASILJU - GON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UDRUGA GRAĐANSKOG OTPORA NEPRAVDI I NASILJU - GON, OIB 01948163035, Stepinčeva 14, 21000 Split</izvorni_sadrzaj>
    <derivirana_varijabla naziv="DomainObject.Predmet.ProtustrankaIDrugiAdressOIB_1">UDRUGA GRAĐANSKOG OTPORA NEPRAVDI I NASILJU - GON, OIB 01948163035, Stepinčeva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UDRUGA GRAĐANSKOG OTPORA NEPRAVDI I NASILJU - GON</item>
    </izvorni_sadrzaj>
    <derivirana_varijabla naziv="DomainObject.Predmet.SudioniciListNaziv_1">
      <item>FINA SPLIT</item>
      <item>UDRUGA GRAĐANSKOG OTPORA NEPRAVDI I NASILJU - GON</item>
    </derivirana_varijabla>
  </DomainObject.Predmet.SudioniciListNaziv>
  <DomainObject.Predmet.SudioniciListAdressOIB>
    <izvorni_sadrzaj>
      <item>FINA SPLIT, Mažuranićevo šetalište 24 b,21000 Split</item>
      <item>UDRUGA GRAĐANSKOG OTPORA NEPRAVDI I NASILJU - GON, OIB 01948163035, Stepinčeva 14,21000 Split</item>
    </izvorni_sadrzaj>
    <derivirana_varijabla naziv="DomainObject.Predmet.SudioniciListAdressOIB_1">
      <item>FINA SPLIT, Mažuranićevo šetalište 24 b,21000 Split</item>
      <item>UDRUGA GRAĐANSKOG OTPORA NEPRAVDI I NASILJU - GON, OIB 01948163035, Stepinčeva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01948163035</item>
    </izvorni_sadrzaj>
    <derivirana_varijabla naziv="DomainObject.Predmet.SudioniciListNazivOIB_1">
      <item>, OIB null</item>
      <item>, OIB 01948163035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322</properties:Words>
  <properties:Characters>1776</properties:Characters>
  <properties:Lines>46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2016-03-24T07:45:00Z</cp:lastPrinted>
  <dcterms:modified xmlns:xsi="http://www.w3.org/2001/XMLSchema-instance" xsi:type="dcterms:W3CDTF">2016-03-24T07:46:00Z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