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361d" w14:paraId="555361d" w:rsidRDefault="008244AA" w:rsidP="008244AA" w:rsidR="008244AA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8244AA" w:rsidP="008244AA" w:rsidR="008244AA" w:rsidRPr="00A83D5A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  <w:r>
        <w:tab/>
        <w:t xml:space="preserve">      </w:t>
      </w:r>
      <w:r w:rsidR="00206947">
        <w:t xml:space="preserve">   </w:t>
      </w:r>
      <w:r>
        <w:t>2 St-50</w:t>
      </w:r>
      <w:r w:rsidRPr="00A83D5A">
        <w:t>/20</w:t>
      </w:r>
      <w:r w:rsidRPr="00C82759">
        <w:t>18-9</w:t>
      </w:r>
    </w:p>
    <w:p w:rsidRDefault="008244AA" w:rsidP="008244AA" w:rsidR="008244AA" w:rsidRPr="00A83D5A">
      <w:r w:rsidRPr="00A83D5A">
        <w:t>TRGOVAČKI SUD U PAZINU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 </w:t>
      </w:r>
    </w:p>
    <w:p w:rsidRDefault="008244AA" w:rsidP="008244AA" w:rsidR="008244AA" w:rsidRPr="00A83D5A">
      <w:r w:rsidRPr="00A83D5A">
        <w:t xml:space="preserve">    52000 PAZIN, Dršćevka 1 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</w:t>
      </w:r>
    </w:p>
    <w:p w:rsidRDefault="008244AA" w:rsidP="008244AA" w:rsidR="008244AA" w:rsidRPr="00A83D5A">
      <w:pPr>
        <w:jc w:val="both"/>
      </w:pPr>
      <w:r w:rsidRPr="00A83D5A">
        <w:tab/>
      </w:r>
    </w:p>
    <w:p w:rsidRDefault="008244AA" w:rsidP="008244AA" w:rsidR="008244AA" w:rsidRPr="00A83D5A">
      <w:pPr>
        <w:jc w:val="center"/>
      </w:pPr>
      <w:r w:rsidRPr="00A83D5A">
        <w:t>U  I M E  R E P U B L I K E  H R V A T S K E</w:t>
      </w:r>
    </w:p>
    <w:p w:rsidRDefault="008244AA" w:rsidP="008244AA" w:rsidR="008244AA" w:rsidRPr="00A83D5A"/>
    <w:p w:rsidRDefault="008244AA" w:rsidP="008244AA" w:rsidR="008244AA" w:rsidRPr="00A83D5A">
      <w:pPr>
        <w:jc w:val="center"/>
      </w:pPr>
      <w:r w:rsidRPr="00A83D5A">
        <w:t>R J E Š E NJ E</w:t>
      </w:r>
    </w:p>
    <w:p w:rsidRDefault="008244AA" w:rsidP="008244AA" w:rsidR="008244AA" w:rsidRPr="00A83D5A"/>
    <w:p w:rsidRDefault="008244AA" w:rsidP="008244AA" w:rsidR="008244AA" w:rsidRPr="00C82759">
      <w:pPr>
        <w:jc w:val="both"/>
      </w:pPr>
      <w:r w:rsidRPr="00A83D5A">
        <w:tab/>
        <w:t xml:space="preserve">Trgovački sud u Pazinu, po sucu Adrijani Labinjan Skok, po prijedlogu radi otvaranja </w:t>
      </w:r>
      <w:r w:rsidRPr="00C82759">
        <w:t xml:space="preserve">stečajnog postupka nad dužnikom ČIRO d.o.o., Pula, Voltićeva ulica 4, OIB: 06575977807, </w:t>
      </w:r>
      <w:r w:rsidR="00C82759" w:rsidRPr="00C82759">
        <w:t>4. svibnja</w:t>
      </w:r>
      <w:r w:rsidRPr="00C82759">
        <w:t xml:space="preserve"> 2018.</w:t>
      </w:r>
    </w:p>
    <w:p w:rsidRDefault="008244AA" w:rsidP="008244AA" w:rsidR="008244AA" w:rsidRPr="00C82759">
      <w:pPr>
        <w:jc w:val="both"/>
      </w:pPr>
    </w:p>
    <w:p w:rsidRDefault="008244AA" w:rsidP="008244AA" w:rsidR="008244AA" w:rsidRPr="00A83D5A">
      <w:pPr>
        <w:jc w:val="center"/>
      </w:pPr>
      <w:r w:rsidRPr="00A83D5A">
        <w:t>r i j e š i o    j e</w:t>
      </w:r>
    </w:p>
    <w:p w:rsidRDefault="008244AA" w:rsidP="008244AA" w:rsidR="008244AA" w:rsidRPr="00984BED">
      <w:pPr>
        <w:jc w:val="center"/>
      </w:pPr>
    </w:p>
    <w:p w:rsidRDefault="008244AA" w:rsidP="008244AA" w:rsidR="008244AA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ČIRO d.o.o., Pula, Voltićeva ulica 4, OIB: 06575977807</w:t>
      </w:r>
      <w:r w:rsidRPr="00984BED">
        <w:t>.</w:t>
      </w:r>
    </w:p>
    <w:p w:rsidRDefault="008244AA" w:rsidP="008244AA" w:rsidR="008244AA" w:rsidRPr="00984BED">
      <w:pPr>
        <w:ind w:firstLine="720"/>
        <w:jc w:val="both"/>
      </w:pPr>
    </w:p>
    <w:p w:rsidRDefault="008244AA" w:rsidP="008244AA" w:rsidR="008244AA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C82759">
        <w:t>Damir Debeljuh</w:t>
      </w:r>
      <w:r w:rsidR="00C82759" w:rsidRPr="000E78C3">
        <w:t xml:space="preserve"> iz Pule, Laginjina 6, OIB: 29203139768</w:t>
      </w:r>
      <w:r w:rsidRPr="001E1262">
        <w:t>.</w:t>
      </w:r>
    </w:p>
    <w:p w:rsidRDefault="008244AA" w:rsidP="008244AA" w:rsidR="008244AA" w:rsidRPr="00984BED">
      <w:pPr>
        <w:ind w:firstLine="720"/>
        <w:jc w:val="both"/>
        <w:rPr>
          <w:bCs w:val="false"/>
        </w:rPr>
      </w:pPr>
    </w:p>
    <w:p w:rsidRDefault="008244AA" w:rsidP="008244AA" w:rsidR="008244AA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ČIRO d.o.o., Pula, Voltićeva ulica 4, OIB: 06575977807</w:t>
      </w:r>
      <w:r w:rsidRPr="00984BED">
        <w:t>.</w:t>
      </w:r>
    </w:p>
    <w:p w:rsidRDefault="008244AA" w:rsidP="008244AA" w:rsidR="008244AA" w:rsidRPr="00984BED">
      <w:pPr>
        <w:ind w:firstLine="720"/>
        <w:jc w:val="both"/>
        <w:rPr>
          <w:bCs w:val="false"/>
        </w:rPr>
      </w:pPr>
    </w:p>
    <w:p w:rsidRDefault="008244AA" w:rsidP="008244AA" w:rsidR="008244AA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8244AA" w:rsidP="008244AA" w:rsidR="008244AA" w:rsidRPr="00984BED">
      <w:pPr>
        <w:autoSpaceDE w:val="false"/>
        <w:autoSpaceDN w:val="false"/>
        <w:adjustRightInd w:val="false"/>
        <w:ind w:firstLine="720"/>
        <w:jc w:val="both"/>
      </w:pPr>
    </w:p>
    <w:p w:rsidRDefault="008244AA" w:rsidP="008244AA" w:rsidR="008244AA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</w:t>
      </w:r>
      <w:r>
        <w:t>, 104/17</w:t>
      </w:r>
      <w:r w:rsidRPr="00984BED">
        <w:t>).</w:t>
      </w:r>
    </w:p>
    <w:p w:rsidRDefault="008244AA" w:rsidP="008244AA" w:rsidR="008244AA">
      <w:pPr>
        <w:autoSpaceDE w:val="false"/>
        <w:autoSpaceDN w:val="false"/>
        <w:adjustRightInd w:val="false"/>
        <w:ind w:firstLine="720"/>
        <w:jc w:val="both"/>
      </w:pPr>
    </w:p>
    <w:p w:rsidRDefault="008244AA" w:rsidP="008244AA" w:rsidR="008244AA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 xml:space="preserve">ČIRO d.o.o., Pula, Voltićeva ulica 4, OIB: 06575977807,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50</w:t>
      </w:r>
      <w:r w:rsidRPr="00E54495">
        <w:rPr>
          <w:szCs w:val="20"/>
        </w:rPr>
        <w:t>-201</w:t>
      </w:r>
      <w:r>
        <w:rPr>
          <w:szCs w:val="20"/>
        </w:rPr>
        <w:t>8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8244AA" w:rsidP="008244AA" w:rsidR="008244AA" w:rsidRPr="00984BED">
      <w:pPr>
        <w:jc w:val="both"/>
        <w:rPr>
          <w:bCs w:val="false"/>
        </w:rPr>
      </w:pPr>
    </w:p>
    <w:p w:rsidRDefault="008244AA" w:rsidP="008244AA" w:rsidR="008244AA" w:rsidRPr="00984BED">
      <w:pPr>
        <w:jc w:val="center"/>
        <w:rPr>
          <w:bCs w:val="false"/>
        </w:rPr>
      </w:pPr>
      <w:r w:rsidRPr="00984BED">
        <w:t>Obrazloženje</w:t>
      </w:r>
    </w:p>
    <w:p w:rsidRDefault="008244AA" w:rsidP="008244AA" w:rsidR="008244AA" w:rsidRPr="00984BED">
      <w:pPr>
        <w:rPr>
          <w:bCs w:val="false"/>
        </w:rPr>
      </w:pPr>
    </w:p>
    <w:p w:rsidRDefault="008244AA" w:rsidP="008244AA" w:rsidR="008244AA" w:rsidRPr="00984BED">
      <w:pPr>
        <w:ind w:firstLine="708"/>
        <w:jc w:val="both"/>
      </w:pPr>
      <w:r w:rsidRPr="00984BED">
        <w:t>Rješen</w:t>
      </w:r>
      <w:r>
        <w:t>jem ovog suda 2 St-50</w:t>
      </w:r>
      <w:r w:rsidRPr="00984BED">
        <w:t>/</w:t>
      </w:r>
      <w:r>
        <w:t>2018</w:t>
      </w:r>
      <w:r w:rsidRPr="00984BED">
        <w:t xml:space="preserve">-3 od </w:t>
      </w:r>
      <w:r>
        <w:t>23. veljače 2018</w:t>
      </w:r>
      <w:r w:rsidRPr="00984BED">
        <w:t xml:space="preserve">. pokrenut je prethodni postupak radi utvrđivanja pretpostavki za otvaranje stečajnog postupka nad </w:t>
      </w:r>
      <w:r>
        <w:t>ČIRO d.o.o., Pula, Voltićeva ulica 4, OIB: 06575977807</w:t>
      </w:r>
      <w:r w:rsidRPr="00984BED">
        <w:t>.</w:t>
      </w:r>
    </w:p>
    <w:p w:rsidRDefault="008244AA" w:rsidP="008244AA" w:rsidR="008244AA" w:rsidRPr="00A21589">
      <w:pPr>
        <w:spacing w:lineRule="atLeast" w:line="240"/>
        <w:jc w:val="both"/>
      </w:pPr>
      <w:r w:rsidRPr="00984BED">
        <w:tab/>
        <w:t xml:space="preserve">Na ročište zakazano za </w:t>
      </w:r>
      <w:r>
        <w:t>27. ožujka 2018.</w:t>
      </w:r>
      <w:r w:rsidRPr="00984BED">
        <w:t xml:space="preserve"> nije pristup</w:t>
      </w:r>
      <w:r w:rsidRPr="00A21589">
        <w:t>io nitko niti je zakonski zastupnik dužnika dostavio popis imovine.</w:t>
      </w:r>
    </w:p>
    <w:p w:rsidRDefault="008244AA" w:rsidP="008244AA" w:rsidR="008244AA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>Prema odredbi čl. 132. st. 1. Stečajnog zakona (NN 71/15,</w:t>
      </w:r>
      <w:r>
        <w:t xml:space="preserve"> 104/17,</w:t>
      </w:r>
      <w:r w:rsidRPr="00984BED">
        <w:t xml:space="preserve"> dalje: SZ), ako prije otvaranja stečajnog postupka sud utvrdi da imovina dužnika koja bi ušla u stečajnu masu </w:t>
      </w:r>
      <w:r w:rsidRPr="00984BED">
        <w:lastRenderedPageBreak/>
        <w:t>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8244AA" w:rsidP="008244AA" w:rsidR="008244AA" w:rsidRPr="00984BED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2 St-50</w:t>
      </w:r>
      <w:r w:rsidRPr="00984BED">
        <w:t>/</w:t>
      </w:r>
      <w:r>
        <w:t>20</w:t>
      </w:r>
      <w:r w:rsidRPr="00984BED">
        <w:t>1</w:t>
      </w:r>
      <w:r>
        <w:t>8</w:t>
      </w:r>
      <w:r w:rsidRPr="00984BED">
        <w:t>-</w:t>
      </w:r>
      <w:r>
        <w:t>8</w:t>
      </w:r>
      <w:r w:rsidRPr="00984BED">
        <w:t xml:space="preserve"> od </w:t>
      </w:r>
      <w:r>
        <w:t>27. ožujka 2018.</w:t>
      </w:r>
      <w:r w:rsidRPr="00984BED">
        <w:t xml:space="preserve"> pozvani vjerovnici dužnika, te druge osobe koje za to imaju interes, da u roku od 15 dana predujme</w:t>
      </w:r>
      <w:r>
        <w:t xml:space="preserve"> iznos od 10</w:t>
      </w:r>
      <w:r w:rsidRPr="00984BED">
        <w:t>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</w:t>
      </w:r>
      <w:r w:rsidRPr="00206947">
        <w:t>a 27. ožujka 2018</w:t>
      </w:r>
      <w:r w:rsidRPr="00984BED">
        <w:t xml:space="preserve">. </w:t>
      </w:r>
    </w:p>
    <w:p w:rsidRDefault="008244AA" w:rsidP="008244AA" w:rsidR="008244AA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8244AA" w:rsidP="008244AA" w:rsidR="008244AA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8244AA" w:rsidP="008244AA" w:rsidR="008244AA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8244AA" w:rsidP="008244AA" w:rsidR="008244AA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8244AA" w:rsidP="008244AA" w:rsidR="008244AA" w:rsidRPr="00984BED"/>
    <w:p w:rsidRDefault="008244AA" w:rsidP="008244AA" w:rsidR="008244AA" w:rsidRPr="00C82759">
      <w:pPr>
        <w:jc w:val="center"/>
      </w:pPr>
      <w:r w:rsidRPr="00C82759">
        <w:t xml:space="preserve">U Pazinu </w:t>
      </w:r>
      <w:r w:rsidR="00C82759" w:rsidRPr="00C82759">
        <w:t>4. svibnj</w:t>
      </w:r>
      <w:r w:rsidR="00206947" w:rsidRPr="00C82759">
        <w:t>a</w:t>
      </w:r>
      <w:r w:rsidRPr="00C82759">
        <w:t xml:space="preserve"> 2018. </w:t>
      </w:r>
    </w:p>
    <w:p w:rsidRDefault="008244AA" w:rsidP="008244AA" w:rsidR="008244AA" w:rsidRPr="00A83D5A">
      <w:pPr>
        <w:jc w:val="center"/>
      </w:pPr>
    </w:p>
    <w:p w:rsidRDefault="008244AA" w:rsidP="008244AA" w:rsidR="008244AA" w:rsidRPr="00A83D5A">
      <w:pPr>
        <w:ind w:firstLine="720" w:left="5652"/>
        <w:jc w:val="both"/>
      </w:pPr>
      <w:r w:rsidRPr="00A83D5A">
        <w:t xml:space="preserve">        Stečajna sutkinja </w:t>
      </w:r>
    </w:p>
    <w:p w:rsidRDefault="008244AA" w:rsidP="008244AA" w:rsidR="008244AA" w:rsidRPr="00A83D5A">
      <w:pPr>
        <w:ind w:left="5712"/>
        <w:jc w:val="both"/>
      </w:pPr>
      <w:r w:rsidRPr="00A83D5A">
        <w:t xml:space="preserve">          Adrijana Labinjan Skok, v.r.</w:t>
      </w:r>
    </w:p>
    <w:p w:rsidRDefault="008244AA" w:rsidP="008244AA" w:rsidR="008244AA" w:rsidRPr="00A83D5A">
      <w:pPr>
        <w:jc w:val="both"/>
      </w:pPr>
    </w:p>
    <w:p w:rsidRDefault="008244AA" w:rsidP="008244AA" w:rsidR="008244AA" w:rsidRPr="00A83D5A">
      <w:pPr>
        <w:jc w:val="both"/>
      </w:pPr>
    </w:p>
    <w:p w:rsidRDefault="008244AA" w:rsidP="008244AA" w:rsidR="008244AA" w:rsidRPr="00A83D5A">
      <w:r w:rsidRPr="00A83D5A">
        <w:t xml:space="preserve">UPUTA O PRAVNOM LIJEKU: </w:t>
      </w:r>
    </w:p>
    <w:p w:rsidRDefault="008244AA" w:rsidP="008244AA" w:rsidR="008244AA" w:rsidRPr="00A83D5A">
      <w:pPr>
        <w:jc w:val="both"/>
      </w:pPr>
      <w:r w:rsidRPr="00A83D5A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8244AA" w:rsidP="008244AA" w:rsidR="008244AA" w:rsidRPr="00A83D5A">
      <w:pPr>
        <w:jc w:val="both"/>
      </w:pPr>
    </w:p>
    <w:p w:rsidRDefault="008244AA" w:rsidP="008244AA" w:rsidR="008244AA" w:rsidRPr="00A83D5A">
      <w:pPr>
        <w:jc w:val="both"/>
      </w:pPr>
      <w:r w:rsidRPr="00A83D5A">
        <w:t>DNA:</w:t>
      </w:r>
    </w:p>
    <w:p w:rsidRDefault="008244AA" w:rsidP="008244AA" w:rsidR="008244AA" w:rsidRPr="00A83D5A">
      <w:pPr>
        <w:jc w:val="both"/>
      </w:pPr>
      <w:r w:rsidRPr="00A83D5A">
        <w:t xml:space="preserve">- </w:t>
      </w:r>
      <w:r>
        <w:t>ČIRO d.o.o., Pula, Voltićeva ulica 4</w:t>
      </w:r>
    </w:p>
    <w:p w:rsidRDefault="008244AA" w:rsidP="008244AA" w:rsidR="008244AA" w:rsidRPr="00A83D5A">
      <w:pPr>
        <w:jc w:val="both"/>
      </w:pPr>
      <w:r w:rsidRPr="00A83D5A">
        <w:t xml:space="preserve">- stečajni upravitelj </w:t>
      </w:r>
      <w:r w:rsidR="00C82759">
        <w:t>Damir Debeljuh,</w:t>
      </w:r>
      <w:r w:rsidR="00C82759" w:rsidRPr="000E78C3">
        <w:t xml:space="preserve"> Pul</w:t>
      </w:r>
      <w:r w:rsidR="00C82759">
        <w:t>a</w:t>
      </w:r>
      <w:r w:rsidR="00C82759" w:rsidRPr="000E78C3">
        <w:t>, Laginjina 6</w:t>
      </w:r>
    </w:p>
    <w:p w:rsidRDefault="008244AA" w:rsidP="008244AA" w:rsidR="008244AA" w:rsidRPr="00A83D5A">
      <w:pPr>
        <w:jc w:val="both"/>
      </w:pPr>
      <w:r w:rsidRPr="00A83D5A">
        <w:t xml:space="preserve">- Porezna uprava – Područni ured Pazin, Pazin, M. B. Rašana 2/4, p.p. 60  </w:t>
      </w:r>
    </w:p>
    <w:p w:rsidRDefault="008244AA" w:rsidP="008244AA" w:rsidR="008244AA" w:rsidRPr="00A83D5A">
      <w:pPr>
        <w:jc w:val="both"/>
      </w:pPr>
      <w:r w:rsidRPr="00A83D5A">
        <w:t xml:space="preserve">- FINA, Regionalni centar Rijeka, Rijeka, F. Kurelca 8 </w:t>
      </w:r>
    </w:p>
    <w:p w:rsidRDefault="008244AA" w:rsidP="008244AA" w:rsidR="008244AA" w:rsidRPr="00A83D5A">
      <w:pPr>
        <w:jc w:val="both"/>
      </w:pPr>
      <w:r w:rsidRPr="00A83D5A">
        <w:t>- ŽDO Pula, Pula, Rovinjska ul. 2</w:t>
      </w:r>
    </w:p>
    <w:p w:rsidRDefault="008244AA" w:rsidP="008244AA" w:rsidR="008244AA" w:rsidRPr="00EC0467">
      <w:pPr>
        <w:jc w:val="both"/>
      </w:pPr>
      <w:r w:rsidRPr="00EC0467">
        <w:t>- mrežna stranica e-Oglasna ploča sudova – 8 dana</w:t>
      </w:r>
    </w:p>
    <w:p w:rsidRDefault="008244AA" w:rsidP="008244AA" w:rsidR="008244AA" w:rsidRPr="00EC0467">
      <w:pPr>
        <w:jc w:val="both"/>
      </w:pPr>
      <w:r w:rsidRPr="00EC0467">
        <w:t>- sudski registar elektronskim putem radi zabilježbe otvaranja stečajnog postupka</w:t>
      </w:r>
    </w:p>
    <w:p w:rsidRDefault="008244AA" w:rsidP="008244AA" w:rsidR="008244AA" w:rsidRPr="00EC0467">
      <w:pPr>
        <w:jc w:val="both"/>
      </w:pPr>
      <w:r w:rsidRPr="00EC0467">
        <w:t>Po pravomoćnosti:</w:t>
      </w:r>
    </w:p>
    <w:p w:rsidRDefault="008244AA" w:rsidP="00206947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>radi brisanja dužnika iz sudskog registra</w:t>
      </w:r>
    </w:p>
    <w:sectPr w:rsidSect="00407C11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4AA" w:rsidP="008244AA" w:rsidR="008244AA">
      <w:r>
        <w:separator/>
      </w:r>
    </w:p>
  </w:endnote>
  <w:endnote w:id="0" w:type="continuationSeparator">
    <w:p w:rsidRDefault="008244AA" w:rsidP="008244AA" w:rsidR="00824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4AA" w:rsidP="008244AA" w:rsidR="008244AA">
      <w:r>
        <w:separator/>
      </w:r>
    </w:p>
  </w:footnote>
  <w:footnote w:id="0" w:type="continuationSeparator">
    <w:p w:rsidRDefault="008244AA" w:rsidP="008244AA" w:rsidR="00824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8244AA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1D56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>2 St-50</w:t>
        </w:r>
        <w:r w:rsidRPr="00A83D5A">
          <w:t>/2</w:t>
        </w:r>
        <w:r w:rsidRPr="00C82759">
          <w:t>018-9</w:t>
        </w:r>
      </w:p>
    </w:sdtContent>
  </w:sdt>
  <w:p w:rsidRDefault="00021D5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A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4AA"/>
    <w:rsid w:val="00021D56"/>
    <w:rsid w:val="00206947"/>
    <w:rsid w:val="00554328"/>
    <w:rsid w:val="008244AA"/>
    <w:rsid w:val="00985388"/>
    <w:rsid w:val="00C8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4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4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4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4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4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4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1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4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4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4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4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4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4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1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ČIRO d.o.o. PULA</izvorni_sadrzaj>
    <derivirana_varijabla naziv="DomainObject.Predmet.ProtustrankaFormated_1">  ČIRO d.o.o. PULA</derivirana_varijabla>
  </DomainObject.Predmet.ProtustrankaFormated>
  <DomainObject.Predmet.ProtustrankaFormatedOIB>
    <izvorni_sadrzaj>  ČIRO d.o.o. PULA, OIB 06575977807</izvorni_sadrzaj>
    <derivirana_varijabla naziv="DomainObject.Predmet.ProtustrankaFormatedOIB_1">  ČIRO d.o.o. PULA, OIB 06575977807</derivirana_varijabla>
  </DomainObject.Predmet.ProtustrankaFormatedOIB>
  <DomainObject.Predmet.ProtustrankaFormatedWithAdress>
    <izvorni_sadrzaj> ČIRO d.o.o. PULA, Voltićeva ulica 4, 52100 Pula</izvorni_sadrzaj>
    <derivirana_varijabla naziv="DomainObject.Predmet.ProtustrankaFormatedWithAdress_1"> ČIRO d.o.o. PULA, Voltićeva ulica 4, 52100 Pula</derivirana_varijabla>
  </DomainObject.Predmet.ProtustrankaFormatedWithAdress>
  <DomainObject.Predmet.ProtustrankaFormatedWithAdressOIB>
    <izvorni_sadrzaj> ČIRO d.o.o. PULA, OIB 06575977807, Voltićeva ulica 4, 52100 Pula</izvorni_sadrzaj>
    <derivirana_varijabla naziv="DomainObject.Predmet.ProtustrankaFormatedWithAdressOIB_1"> ČIRO d.o.o. PULA, OIB 06575977807, Voltićeva ulica 4, 52100 Pula</derivirana_varijabla>
  </DomainObject.Predmet.ProtustrankaFormatedWithAdressOIB>
  <DomainObject.Predmet.ProtustrankaWithAdress>
    <izvorni_sadrzaj>ČIRO d.o.o. PULA Voltićeva ulica 4, 52100 Pula</izvorni_sadrzaj>
    <derivirana_varijabla naziv="DomainObject.Predmet.ProtustrankaWithAdress_1">ČIRO d.o.o. PULA Voltićeva ulica 4, 52100 Pula</derivirana_varijabla>
  </DomainObject.Predmet.ProtustrankaWithAdress>
  <DomainObject.Predmet.ProtustrankaWithAdressOIB>
    <izvorni_sadrzaj>ČIRO d.o.o. PULA, OIB 06575977807, Voltićeva ulica 4, 52100 Pula</izvorni_sadrzaj>
    <derivirana_varijabla naziv="DomainObject.Predmet.ProtustrankaWithAdressOIB_1">ČIRO d.o.o. PULA, OIB 06575977807, Voltićeva ulica 4, 52100 Pula</derivirana_varijabla>
  </DomainObject.Predmet.ProtustrankaWithAdressOIB>
  <DomainObject.Predmet.ProtustrankaNazivFormated>
    <izvorni_sadrzaj>ČIRO d.o.o. PULA</izvorni_sadrzaj>
    <derivirana_varijabla naziv="DomainObject.Predmet.ProtustrankaNazivFormated_1">ČIRO d.o.o. PULA</derivirana_varijabla>
  </DomainObject.Predmet.ProtustrankaNazivFormated>
  <DomainObject.Predmet.ProtustrankaNazivFormatedOIB>
    <izvorni_sadrzaj>ČIRO d.o.o. PULA, OIB 06575977807</izvorni_sadrzaj>
    <derivirana_varijabla naziv="DomainObject.Predmet.ProtustrankaNazivFormatedOIB_1">ČIRO d.o.o. PULA, OIB 06575977807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55705.29</izvorni_sadrzaj>
    <derivirana_varijabla naziv="DomainObject.Predmet.TrenutnaVrijednost_1">55705.29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ČIRO d.o.o. PULA</item>
    </izvorni_sadrzaj>
    <derivirana_varijabla naziv="DomainObject.Predmet.ProtuStrankaListFormated_1">
      <item>ČIRO d.o.o. PULA</item>
    </derivirana_varijabla>
  </DomainObject.Predmet.ProtuStrankaListFormated>
  <DomainObject.Predmet.ProtuStrankaListFormatedOIB>
    <izvorni_sadrzaj>
      <item>ČIRO d.o.o. PULA, OIB 06575977807</item>
    </izvorni_sadrzaj>
    <derivirana_varijabla naziv="DomainObject.Predmet.ProtuStrankaListFormatedOIB_1">
      <item>ČIRO d.o.o. PULA, OIB 06575977807</item>
    </derivirana_varijabla>
  </DomainObject.Predmet.ProtuStrankaListFormatedOIB>
  <DomainObject.Predmet.ProtuStrankaListFormatedWithAdress>
    <izvorni_sadrzaj>
      <item>ČIRO d.o.o. PULA, Voltićeva ulica 4, 52100 Pula</item>
    </izvorni_sadrzaj>
    <derivirana_varijabla naziv="DomainObject.Predmet.ProtuStrankaListFormatedWithAdress_1">
      <item>ČIRO d.o.o. PULA, Voltićeva ulica 4, 52100 Pula</item>
    </derivirana_varijabla>
  </DomainObject.Predmet.ProtuStrankaListFormatedWithAdress>
  <DomainObject.Predmet.ProtuStrankaListFormatedWithAdressOIB>
    <izvorni_sadrzaj>
      <item>ČIRO d.o.o. PULA, OIB 06575977807, Voltićeva ulica 4, 52100 Pula</item>
    </izvorni_sadrzaj>
    <derivirana_varijabla naziv="DomainObject.Predmet.ProtuStrankaListFormatedWithAdressOIB_1">
      <item>ČIRO d.o.o. PULA, OIB 06575977807, Voltićeva ulica 4, 52100 Pula</item>
    </derivirana_varijabla>
  </DomainObject.Predmet.ProtuStrankaListFormatedWithAdressOIB>
  <DomainObject.Predmet.ProtuStrankaListNazivFormated>
    <izvorni_sadrzaj>
      <item>ČIRO d.o.o. PULA</item>
    </izvorni_sadrzaj>
    <derivirana_varijabla naziv="DomainObject.Predmet.ProtuStrankaListNazivFormated_1">
      <item>ČIRO d.o.o. PULA</item>
    </derivirana_varijabla>
  </DomainObject.Predmet.ProtuStrankaListNazivFormated>
  <DomainObject.Predmet.ProtuStrankaListNazivFormatedOIB>
    <izvorni_sadrzaj>
      <item>ČIRO d.o.o. PULA, OIB 06575977807</item>
    </izvorni_sadrzaj>
    <derivirana_varijabla naziv="DomainObject.Predmet.ProtuStrankaListNazivFormatedOIB_1">
      <item>ČIRO d.o.o. PULA, OIB 06575977807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ČIRO d.o.o. PULA</izvorni_sadrzaj>
    <derivirana_varijabla naziv="DomainObject.Predmet.ProtustrankaIDrugi_1">ČIRO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ČIRO d.o.o. PULA, OIB 06575977807, Voltićeva ulica 4, 52100 Pula</izvorni_sadrzaj>
    <derivirana_varijabla naziv="DomainObject.Predmet.ProtustrankaIDrugiAdressOIB_1">ČIRO d.o.o. PULA, OIB 06575977807, Voltićeva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ČIRO d.o.o. PULA</item>
    </izvorni_sadrzaj>
    <derivirana_varijabla naziv="DomainObject.Predmet.SudioniciListNaziv_1">
      <item>FINANCIJSKA AGENCIJA, RC RIJEKA, PODRUŽNICA PULA, PULA</item>
      <item>ČIRO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ČIRO d.o.o. PULA, OIB 06575977807, Voltićeva ulica 4,52100 Pula</item>
    </izvorni_sadrzaj>
    <derivirana_varijabla naziv="DomainObject.Predmet.SudioniciListAdressOIB_1">
      <item>FINANCIJSKA AGENCIJA, RC RIJEKA, PODRUŽNICA PULA, PULA, OIB 85821130368, F. Kurelca 8,51000 Rijeka</item>
      <item>ČIRO d.o.o. PULA, OIB 06575977807, Voltićeva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06575977807</item>
    </izvorni_sadrzaj>
    <derivirana_varijabla naziv="DomainObject.Predmet.SudioniciListNazivOIB_1">
      <item>, OIB 85821130368</item>
      <item>, OIB 06575977807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806</properties:Words>
  <properties:Characters>4237</properties:Characters>
  <properties:Lines>97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2018-03-27T07:52:00Z</dcterms:created>
  <dc:creator>Jasmina Matika</dc:creator>
  <cp:lastModifiedBy>Jasmina Matika</cp:lastModifiedBy>
  <dcterms:modified xmlns:xsi="http://www.w3.org/2001/XMLSchema-instance" xsi:type="dcterms:W3CDTF">2018-05-04T11:14:00Z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(St-50-18 - RJEŠENJE - OTVARANJE I ZAKLJUČENJE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