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0da48" w14:paraId="570da48" w:rsidRDefault="006B12F7" w:rsidP="006B12F7" w:rsidR="006B12F7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12F7" w:rsidP="006B12F7" w:rsidR="006B12F7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B12F7" w:rsidP="006B12F7" w:rsidR="006B12F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B12F7" w:rsidP="006B12F7" w:rsidR="006B12F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B12F7" w:rsidP="006B12F7" w:rsidR="006B12F7"/>
    <w:p w:rsidRDefault="006B12F7" w:rsidP="006B12F7" w:rsidR="006B12F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6B12F7" w:rsidP="006B12F7" w:rsidR="006B12F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6B12F7" w:rsidP="006B12F7" w:rsidR="006B12F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6B12F7" w:rsidP="006B12F7" w:rsidR="006B12F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B12F7" w:rsidP="006B12F7" w:rsidR="006B12F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71</w:t>
      </w:r>
      <w:r w:rsidR="004B5EFC">
        <w:rPr>
          <w:rFonts w:cs="Times New Roman" w:eastAsia="Times New Roman"/>
          <w:szCs w:val="24"/>
          <w:lang w:eastAsia="hr-HR"/>
        </w:rPr>
        <w:t>50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 w:rsidR="004B5EFC">
        <w:rPr>
          <w:rFonts w:cs="Times New Roman" w:eastAsia="Times New Roman"/>
          <w:szCs w:val="24"/>
          <w:lang w:eastAsia="hr-HR"/>
        </w:rPr>
        <w:t xml:space="preserve">UDRUGA ZA POMOĆ U SPRJEČAVANJU I SUZBIJANJU BOLESTI OVISNOSTI </w:t>
      </w:r>
      <w:r w:rsidR="004B5EFC" w:rsidRPr="00485E19">
        <w:rPr>
          <w:rFonts w:cs="Times New Roman" w:eastAsia="Times New Roman"/>
          <w:szCs w:val="24"/>
          <w:lang w:eastAsia="hr-HR"/>
        </w:rPr>
        <w:t>„</w:t>
      </w:r>
      <w:r w:rsidR="004B5EFC">
        <w:rPr>
          <w:rFonts w:cs="Times New Roman" w:eastAsia="Times New Roman"/>
          <w:szCs w:val="24"/>
          <w:lang w:eastAsia="hr-HR"/>
        </w:rPr>
        <w:t>NARCONON-ADRIATIC</w:t>
      </w:r>
      <w:r w:rsidR="004B5EFC" w:rsidRPr="00485E19">
        <w:rPr>
          <w:rFonts w:cs="Times New Roman" w:eastAsia="Times New Roman"/>
          <w:szCs w:val="24"/>
          <w:lang w:eastAsia="hr-HR"/>
        </w:rPr>
        <w:t>“</w:t>
      </w:r>
      <w:r w:rsidR="004B5EFC">
        <w:rPr>
          <w:rFonts w:cs="Times New Roman" w:eastAsia="Times New Roman"/>
          <w:szCs w:val="24"/>
          <w:lang w:eastAsia="hr-HR"/>
        </w:rPr>
        <w:t>, Rakalj, Dalmatinska 118, OIB 55123525641</w:t>
      </w:r>
      <w:r>
        <w:rPr>
          <w:rFonts w:cs="Times New Roman" w:eastAsia="Times New Roman"/>
          <w:szCs w:val="24"/>
          <w:lang w:eastAsia="hr-HR"/>
        </w:rPr>
        <w:t>, 19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6B12F7" w:rsidP="006B12F7" w:rsidR="006B12F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B12F7" w:rsidP="006B12F7" w:rsidR="006B12F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6B12F7" w:rsidP="006B12F7" w:rsidR="006B12F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B12F7" w:rsidP="006B12F7" w:rsidR="006B12F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 w:rsidR="004B5EFC">
        <w:rPr>
          <w:rFonts w:cs="Times New Roman" w:eastAsia="Times New Roman"/>
          <w:szCs w:val="24"/>
          <w:lang w:eastAsia="hr-HR"/>
        </w:rPr>
        <w:t xml:space="preserve">UDRUGA ZA POMOĆ U SPRJEČAVANJU I SUZBIJANJU BOLESTI OVISNOSTI </w:t>
      </w:r>
      <w:r w:rsidR="004B5EFC" w:rsidRPr="00485E19">
        <w:rPr>
          <w:rFonts w:cs="Times New Roman" w:eastAsia="Times New Roman"/>
          <w:szCs w:val="24"/>
          <w:lang w:eastAsia="hr-HR"/>
        </w:rPr>
        <w:t>„</w:t>
      </w:r>
      <w:r w:rsidR="004B5EFC">
        <w:rPr>
          <w:rFonts w:cs="Times New Roman" w:eastAsia="Times New Roman"/>
          <w:szCs w:val="24"/>
          <w:lang w:eastAsia="hr-HR"/>
        </w:rPr>
        <w:t>NARCONON-ADRIATIC</w:t>
      </w:r>
      <w:r w:rsidR="004B5EFC" w:rsidRPr="00485E19">
        <w:rPr>
          <w:rFonts w:cs="Times New Roman" w:eastAsia="Times New Roman"/>
          <w:szCs w:val="24"/>
          <w:lang w:eastAsia="hr-HR"/>
        </w:rPr>
        <w:t>“</w:t>
      </w:r>
      <w:r w:rsidR="004B5EFC">
        <w:rPr>
          <w:rFonts w:cs="Times New Roman" w:eastAsia="Times New Roman"/>
          <w:szCs w:val="24"/>
          <w:lang w:eastAsia="hr-HR"/>
        </w:rPr>
        <w:t>, Rakalj, Dalmatinska 118, OIB 55123525641.</w:t>
      </w:r>
    </w:p>
    <w:p w:rsidRDefault="004B5EFC" w:rsidP="006B12F7" w:rsidR="004B5EFC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B12F7" w:rsidP="006B12F7" w:rsidR="006B12F7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6B12F7" w:rsidP="006B12F7" w:rsidR="006B12F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B12F7" w:rsidP="006B12F7" w:rsidR="006B12F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 w:rsidR="004B5EFC">
        <w:rPr>
          <w:rFonts w:cs="Times New Roman" w:eastAsia="Times New Roman"/>
          <w:szCs w:val="24"/>
          <w:lang w:eastAsia="hr-HR"/>
        </w:rPr>
        <w:t xml:space="preserve">UDRUGA ZA POMOĆ U SPRJEČAVANJU I SUZBIJANJU BOLESTI OVISNOSTI </w:t>
      </w:r>
      <w:r w:rsidR="004B5EFC" w:rsidRPr="00485E19">
        <w:rPr>
          <w:rFonts w:cs="Times New Roman" w:eastAsia="Times New Roman"/>
          <w:szCs w:val="24"/>
          <w:lang w:eastAsia="hr-HR"/>
        </w:rPr>
        <w:t>„</w:t>
      </w:r>
      <w:r w:rsidR="004B5EFC">
        <w:rPr>
          <w:rFonts w:cs="Times New Roman" w:eastAsia="Times New Roman"/>
          <w:szCs w:val="24"/>
          <w:lang w:eastAsia="hr-HR"/>
        </w:rPr>
        <w:t>NARCONON-ADRIATIC</w:t>
      </w:r>
      <w:r w:rsidR="004B5EFC" w:rsidRPr="00485E19">
        <w:rPr>
          <w:rFonts w:cs="Times New Roman" w:eastAsia="Times New Roman"/>
          <w:szCs w:val="24"/>
          <w:lang w:eastAsia="hr-HR"/>
        </w:rPr>
        <w:t>“</w:t>
      </w:r>
      <w:r w:rsidR="004B5EFC">
        <w:rPr>
          <w:rFonts w:cs="Times New Roman" w:eastAsia="Times New Roman"/>
          <w:szCs w:val="24"/>
          <w:lang w:eastAsia="hr-HR"/>
        </w:rPr>
        <w:t xml:space="preserve">, Rakalj. </w:t>
      </w:r>
      <w:r w:rsidRPr="00D05CA9">
        <w:t xml:space="preserve">U 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dan 1. rujna 2015. u Očevidniku redoslijeda osnova za plaćanje ima evidentirane neizvršene osnove za plaćanje u neprekinutom razdoblju od</w:t>
      </w:r>
      <w:r w:rsidR="004B5EFC">
        <w:rPr>
          <w:rFonts w:cs="Times New Roman" w:eastAsia="Times New Roman"/>
          <w:szCs w:val="24"/>
          <w:lang w:eastAsia="hr-HR"/>
        </w:rPr>
        <w:t xml:space="preserve"> 3171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 w:rsidR="004B5EFC">
        <w:t>239.990,09</w:t>
      </w:r>
      <w:r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6B12F7" w:rsidP="006B12F7" w:rsidR="006B12F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registra.</w:t>
      </w:r>
    </w:p>
    <w:p w:rsidRDefault="006B12F7" w:rsidP="006B12F7" w:rsidR="006B12F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zahtjev </w:t>
      </w:r>
      <w:r w:rsidRPr="00D05CA9">
        <w:rPr>
          <w:rFonts w:cs="Times New Roman" w:eastAsia="Times New Roman"/>
          <w:szCs w:val="24"/>
          <w:lang w:eastAsia="hr-HR"/>
        </w:rPr>
        <w:t xml:space="preserve">za provedbu skraćenog stečajnog postupka </w:t>
      </w:r>
      <w:r>
        <w:rPr>
          <w:rFonts w:cs="Times New Roman" w:eastAsia="Times New Roman"/>
          <w:szCs w:val="24"/>
          <w:lang w:eastAsia="hr-HR"/>
        </w:rPr>
        <w:t xml:space="preserve">sadrži sve potrebne podatke predviđene odredbom čl. 429. Stečajnog zakona, a iz kojih proizlazi kako su ispunjene sve pretpostavke za provedbu skraćenog stečajnog postupka nad predloženim dužnikom, </w:t>
      </w:r>
      <w:r w:rsidRPr="00D05CA9">
        <w:rPr>
          <w:rFonts w:cs="Times New Roman" w:eastAsia="Times New Roman"/>
          <w:szCs w:val="24"/>
          <w:lang w:eastAsia="hr-HR"/>
        </w:rPr>
        <w:t>na temelju čl. 428. Stečajnog zakona, odlučeno je kao izreci.</w:t>
      </w:r>
    </w:p>
    <w:p w:rsidRDefault="006B12F7" w:rsidP="006B12F7" w:rsidR="006B12F7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B12F7" w:rsidP="006B12F7" w:rsidR="006B12F7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19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6B12F7" w:rsidP="006B12F7" w:rsidR="006B12F7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6B12F7" w:rsidP="004B5EFC" w:rsidR="006B12F7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Mihaela Kaligari</w:t>
      </w:r>
      <w:r w:rsidR="0002031C">
        <w:rPr>
          <w:rFonts w:cs="Times New Roman" w:eastAsia="Times New Roman"/>
          <w:szCs w:val="24"/>
          <w:lang w:eastAsia="hr-HR"/>
        </w:rPr>
        <w:t>, v. r.</w:t>
      </w:r>
    </w:p>
    <w:p w:rsidRDefault="006B12F7" w:rsidP="006B12F7" w:rsidR="006B12F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6B12F7" w:rsidP="006B12F7" w:rsidR="006B12F7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6B12F7" w:rsidP="006B12F7" w:rsidR="006B12F7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B12F7" w:rsidP="006B12F7" w:rsidR="006B12F7" w:rsidRPr="00FD638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6B12F7" w:rsidP="006B12F7" w:rsidR="006B12F7"/>
    <w:p w:rsidRDefault="006B12F7" w:rsidP="006B12F7" w:rsidR="006B12F7"/>
    <w:p w:rsidRDefault="0014734D" w:rsidR="00BB10E7"/>
    <w:sectPr w:rsidSect="007B623F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ACC" w:rsidP="004B5EFC" w:rsidR="00022ACC">
      <w:r>
        <w:separator/>
      </w:r>
    </w:p>
  </w:endnote>
  <w:endnote w:id="0" w:type="continuationSeparator">
    <w:p w:rsidRDefault="00022ACC" w:rsidP="004B5EFC" w:rsidR="00022A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ACC" w:rsidP="004B5EFC" w:rsidR="00022ACC">
      <w:r>
        <w:separator/>
      </w:r>
    </w:p>
  </w:footnote>
  <w:footnote w:id="0" w:type="continuationSeparator">
    <w:p w:rsidRDefault="00022ACC" w:rsidP="004B5EFC" w:rsidR="00022A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2ACC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4734D">
          <w:rPr>
            <w:noProof/>
          </w:rPr>
          <w:t>2</w:t>
        </w:r>
        <w:r>
          <w:fldChar w:fldCharType="end"/>
        </w:r>
      </w:sdtContent>
    </w:sdt>
    <w:r>
      <w:tab/>
      <w:t>11 St-27</w:t>
    </w:r>
    <w:r w:rsidR="004B5EFC">
      <w:t>8</w:t>
    </w:r>
    <w:r>
      <w:t>/2015-3</w:t>
    </w:r>
  </w:p>
  <w:p w:rsidRDefault="0014734D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2ACC" w:rsidP="007B623F" w:rsidR="007B623F">
    <w:pPr>
      <w:pStyle w:val="Zaglavlje"/>
      <w:jc w:val="right"/>
    </w:pPr>
    <w:r>
      <w:t>11 St-27</w:t>
    </w:r>
    <w:r w:rsidR="004B5EFC">
      <w:t>8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94C"/>
    <w:rsid w:val="0002031C"/>
    <w:rsid w:val="00022ACC"/>
    <w:rsid w:val="0014734D"/>
    <w:rsid w:val="004B5EFC"/>
    <w:rsid w:val="006B12F7"/>
    <w:rsid w:val="009A6044"/>
    <w:rsid w:val="00BF033F"/>
    <w:rsid w:val="00E51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12F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B12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2F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12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2F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B5E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5EF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473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34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34D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34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34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12F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B12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2F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12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2F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B5E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5EF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473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34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34D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34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34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St-278/2015</izvorni_sadrzaj>
    <derivirana_varijabla naziv="DomainObject.Predmet.OznakaBroj_1">St-278/2015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POMOĆ U SPRJEČAVANJU I SUZBIJANJU BOLESTI OVISNOSTI "NARCONON-ADRIATIC", RAKALJ</izvorni_sadrzaj>
    <derivirana_varijabla naziv="DomainObject.Predmet.ProtustrankaFormated_1">  UDRUGA ZA POMOĆ U SPRJEČAVANJU I SUZBIJANJU BOLESTI OVISNOSTI "NARCONON-ADRIATIC", RAKALJ</derivirana_varijabla>
  </DomainObject.Predmet.ProtustrankaFormated>
  <DomainObject.Predmet.ProtustrankaFormatedOIB>
    <izvorni_sadrzaj>  UDRUGA ZA POMOĆ U SPRJEČAVANJU I SUZBIJANJU BOLESTI OVISNOSTI "NARCONON-ADRIATIC", RAKALJ, OIB 55123525641</izvorni_sadrzaj>
    <derivirana_varijabla naziv="DomainObject.Predmet.ProtustrankaFormatedOIB_1">  UDRUGA ZA POMOĆ U SPRJEČAVANJU I SUZBIJANJU BOLESTI OVISNOSTI "NARCONON-ADRIATIC", RAKALJ, OIB 55123525641</derivirana_varijabla>
  </DomainObject.Predmet.ProtustrankaFormatedOIB>
  <DomainObject.Predmet.ProtustrankaFormatedWithAdress>
    <izvorni_sadrzaj> UDRUGA ZA POMOĆ U SPRJEČAVANJU I SUZBIJANJU BOLESTI OVISNOSTI "NARCONON-ADRIATIC", RAKALJ, Dalmatinska 118, 52207 Rakalj</izvorni_sadrzaj>
    <derivirana_varijabla naziv="DomainObject.Predmet.ProtustrankaFormatedWithAdress_1"> UDRUGA ZA POMOĆ U SPRJEČAVANJU I SUZBIJANJU BOLESTI OVISNOSTI "NARCONON-ADRIATIC", RAKALJ, Dalmatinska 118, 52207 Rakalj</derivirana_varijabla>
  </DomainObject.Predmet.ProtustrankaFormatedWithAdress>
  <DomainObject.Predmet.ProtustrankaFormatedWithAdressOIB>
    <izvorni_sadrzaj> UDRUGA ZA POMOĆ U SPRJEČAVANJU I SUZBIJANJU BOLESTI OVISNOSTI "NARCONON-ADRIATIC", RAKALJ, OIB 55123525641, Dalmatinska 118, 52207 Rakalj</izvorni_sadrzaj>
    <derivirana_varijabla naziv="DomainObject.Predmet.ProtustrankaFormatedWithAdressOIB_1"> UDRUGA ZA POMOĆ U SPRJEČAVANJU I SUZBIJANJU BOLESTI OVISNOSTI "NARCONON-ADRIATIC", RAKALJ, OIB 55123525641, Dalmatinska 118, 52207 Rakalj</derivirana_varijabla>
  </DomainObject.Predmet.ProtustrankaFormatedWithAdressOIB>
  <DomainObject.Predmet.ProtustrankaWithAdress>
    <izvorni_sadrzaj>UDRUGA ZA POMOĆ U SPRJEČAVANJU I SUZBIJANJU BOLESTI OVISNOSTI "NARCONON-ADRIATIC", RAKALJ Dalmatinska 118, 52207 Rakalj</izvorni_sadrzaj>
    <derivirana_varijabla naziv="DomainObject.Predmet.ProtustrankaWithAdress_1">UDRUGA ZA POMOĆ U SPRJEČAVANJU I SUZBIJANJU BOLESTI OVISNOSTI "NARCONON-ADRIATIC", RAKALJ Dalmatinska 118, 52207 Rakalj</derivirana_varijabla>
  </DomainObject.Predmet.ProtustrankaWithAdress>
  <DomainObject.Predmet.ProtustrankaWithAdressOIB>
    <izvorni_sadrzaj>UDRUGA ZA POMOĆ U SPRJEČAVANJU I SUZBIJANJU BOLESTI OVISNOSTI "NARCONON-ADRIATIC", RAKALJ, OIB 55123525641, Dalmatinska 118, 52207 Rakalj</izvorni_sadrzaj>
    <derivirana_varijabla naziv="DomainObject.Predmet.ProtustrankaWithAdressOIB_1">UDRUGA ZA POMOĆ U SPRJEČAVANJU I SUZBIJANJU BOLESTI OVISNOSTI "NARCONON-ADRIATIC", RAKALJ, OIB 55123525641, Dalmatinska 118, 52207 Rakalj</derivirana_varijabla>
  </DomainObject.Predmet.ProtustrankaWithAdressOIB>
  <DomainObject.Predmet.ProtustrankaNazivFormated>
    <izvorni_sadrzaj>UDRUGA ZA POMOĆ U SPRJEČAVANJU I SUZBIJANJU BOLESTI OVISNOSTI "NARCONON-ADRIATIC", RAKALJ</izvorni_sadrzaj>
    <derivirana_varijabla naziv="DomainObject.Predmet.ProtustrankaNazivFormated_1">UDRUGA ZA POMOĆ U SPRJEČAVANJU I SUZBIJANJU BOLESTI OVISNOSTI "NARCONON-ADRIATIC", RAKALJ</derivirana_varijabla>
  </DomainObject.Predmet.ProtustrankaNazivFormated>
  <DomainObject.Predmet.ProtustrankaNazivFormatedOIB>
    <izvorni_sadrzaj>UDRUGA ZA POMOĆ U SPRJEČAVANJU I SUZBIJANJU BOLESTI OVISNOSTI "NARCONON-ADRIATIC", RAKALJ, OIB 55123525641</izvorni_sadrzaj>
    <derivirana_varijabla naziv="DomainObject.Predmet.ProtustrankaNazivFormatedOIB_1">UDRUGA ZA POMOĆ U SPRJEČAVANJU I SUZBIJANJU BOLESTI OVISNOSTI "NARCONON-ADRIATIC", RAKALJ, OIB 55123525641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239990.09</izvorni_sadrzaj>
    <derivirana_varijabla naziv="DomainObject.Predmet.TrenutnaVrijednost_1">239990.09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 POMOĆ U SPRJEČAVANJU I SUZBIJANJU BOLESTI OVISNOSTI "NARCONON-ADRIATIC", RAKALJ</item>
    </izvorni_sadrzaj>
    <derivirana_varijabla naziv="DomainObject.Predmet.ProtuStrankaListFormated_1">
      <item>UDRUGA ZA POMOĆ U SPRJEČAVANJU I SUZBIJANJU BOLESTI OVISNOSTI "NARCONON-ADRIATIC", RAKALJ</item>
    </derivirana_varijabla>
  </DomainObject.Predmet.ProtuStrankaListFormated>
  <DomainObject.Predmet.ProtuStrankaListFormatedOIB>
    <izvorni_sadrzaj>
      <item>UDRUGA ZA POMOĆ U SPRJEČAVANJU I SUZBIJANJU BOLESTI OVISNOSTI "NARCONON-ADRIATIC", RAKALJ, OIB 55123525641</item>
    </izvorni_sadrzaj>
    <derivirana_varijabla naziv="DomainObject.Predmet.ProtuStrankaListFormatedOIB_1">
      <item>UDRUGA ZA POMOĆ U SPRJEČAVANJU I SUZBIJANJU BOLESTI OVISNOSTI "NARCONON-ADRIATIC", RAKALJ, OIB 55123525641</item>
    </derivirana_varijabla>
  </DomainObject.Predmet.ProtuStrankaListFormatedOIB>
  <DomainObject.Predmet.ProtuStrankaListFormatedWithAdress>
    <izvorni_sadrzaj>
      <item>UDRUGA ZA POMOĆ U SPRJEČAVANJU I SUZBIJANJU BOLESTI OVISNOSTI "NARCONON-ADRIATIC", RAKALJ, Dalmatinska 118, 52207 Rakalj</item>
    </izvorni_sadrzaj>
    <derivirana_varijabla naziv="DomainObject.Predmet.ProtuStrankaListFormatedWithAdress_1">
      <item>UDRUGA ZA POMOĆ U SPRJEČAVANJU I SUZBIJANJU BOLESTI OVISNOSTI "NARCONON-ADRIATIC", RAKALJ, Dalmatinska 118, 52207 Rakalj</item>
    </derivirana_varijabla>
  </DomainObject.Predmet.ProtuStrankaListFormatedWithAdress>
  <DomainObject.Predmet.ProtuStrankaListFormatedWithAdressOIB>
    <izvorni_sadrzaj>
      <item>UDRUGA ZA POMOĆ U SPRJEČAVANJU I SUZBIJANJU BOLESTI OVISNOSTI "NARCONON-ADRIATIC", RAKALJ, OIB 55123525641, Dalmatinska 118, 52207 Rakalj</item>
    </izvorni_sadrzaj>
    <derivirana_varijabla naziv="DomainObject.Predmet.ProtuStrankaListFormatedWithAdressOIB_1">
      <item>UDRUGA ZA POMOĆ U SPRJEČAVANJU I SUZBIJANJU BOLESTI OVISNOSTI "NARCONON-ADRIATIC", RAKALJ, OIB 55123525641, Dalmatinska 118, 52207 Rakalj</item>
    </derivirana_varijabla>
  </DomainObject.Predmet.ProtuStrankaListFormatedWithAdressOIB>
  <DomainObject.Predmet.ProtuStrankaListNazivFormated>
    <izvorni_sadrzaj>
      <item>UDRUGA ZA POMOĆ U SPRJEČAVANJU I SUZBIJANJU BOLESTI OVISNOSTI "NARCONON-ADRIATIC", RAKALJ</item>
    </izvorni_sadrzaj>
    <derivirana_varijabla naziv="DomainObject.Predmet.ProtuStrankaListNazivFormated_1">
      <item>UDRUGA ZA POMOĆ U SPRJEČAVANJU I SUZBIJANJU BOLESTI OVISNOSTI "NARCONON-ADRIATIC", RAKALJ</item>
    </derivirana_varijabla>
  </DomainObject.Predmet.ProtuStrankaListNazivFormated>
  <DomainObject.Predmet.ProtuStrankaListNazivFormatedOIB>
    <izvorni_sadrzaj>
      <item>UDRUGA ZA POMOĆ U SPRJEČAVANJU I SUZBIJANJU BOLESTI OVISNOSTI "NARCONON-ADRIATIC", RAKALJ, OIB 55123525641</item>
    </izvorni_sadrzaj>
    <derivirana_varijabla naziv="DomainObject.Predmet.ProtuStrankaListNazivFormatedOIB_1">
      <item>UDRUGA ZA POMOĆ U SPRJEČAVANJU I SUZBIJANJU BOLESTI OVISNOSTI "NARCONON-ADRIATIC", RAKALJ, OIB 55123525641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 POMOĆ U SPRJEČAVANJU I SUZBIJANJU BOLESTI OVISNOSTI "NARCONON-ADRIATIC", RAKALJ</izvorni_sadrzaj>
    <derivirana_varijabla naziv="DomainObject.Predmet.ProtustrankaIDrugi_1">UDRUGA ZA POMOĆ U SPRJEČAVANJU I SUZBIJANJU BOLESTI OVISNOSTI "NARCONON-ADRIATIC", RAKALJ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UDRUGA ZA POMOĆ U SPRJEČAVANJU I SUZBIJANJU BOLESTI OVISNOSTI "NARCONON-ADRIATIC", RAKALJ, OIB 55123525641, Dalmatinska 118, 52207 Rakalj</izvorni_sadrzaj>
    <derivirana_varijabla naziv="DomainObject.Predmet.ProtustrankaIDrugiAdressOIB_1">UDRUGA ZA POMOĆ U SPRJEČAVANJU I SUZBIJANJU BOLESTI OVISNOSTI "NARCONON-ADRIATIC", RAKALJ, OIB 55123525641, Dalmatinska 118, 52207 Rakalj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 POMOĆ U SPRJEČAVANJU I SUZBIJANJU BOLESTI OVISNOSTI "NARCONON-ADRIATIC", RAKALJ</item>
    </izvorni_sadrzaj>
    <derivirana_varijabla naziv="DomainObject.Predmet.SudioniciListNaziv_1">
      <item>FINANCIJSKA AGENCIJA, RC RIJEKA, PODRUŽNICA PULA, PULA</item>
      <item>UDRUGA ZA POMOĆ U SPRJEČAVANJU I SUZBIJANJU BOLESTI OVISNOSTI "NARCONON-ADRIATIC", RAKALJ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UDRUGA ZA POMOĆ U SPRJEČAVANJU I SUZBIJANJU BOLESTI OVISNOSTI "NARCONON-ADRIATIC", RAKALJ, OIB 55123525641, Dalmatinska 118,52207 Rakalj</item>
    </izvorni_sadrzaj>
    <derivirana_varijabla naziv="DomainObject.Predmet.SudioniciListAdressOIB_1">
      <item>FINANCIJSKA AGENCIJA, RC RIJEKA, PODRUŽNICA PULA, PULA, OIB 85821130368, Ulica grada Vukovara 70,Zagreb</item>
      <item>UDRUGA ZA POMOĆ U SPRJEČAVANJU I SUZBIJANJU BOLESTI OVISNOSTI "NARCONON-ADRIATIC", RAKALJ, OIB 55123525641, Dalmatinska 118,52207 Rakalj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55123525641</item>
    </izvorni_sadrzaj>
    <derivirana_varijabla naziv="DomainObject.Predmet.SudioniciListNazivOIB_1">
      <item>, OIB 85821130368</item>
      <item>, OIB 55123525641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353</properties:Words>
  <properties:Characters>2000</properties:Characters>
  <properties:Lines>51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2015-11-19T07:12:00Z</dcterms:created>
  <dc:creator>Mihaela Kaligari</dc:creator>
  <dc:description/>
  <cp:keywords/>
  <cp:lastModifiedBy>Ana Jeromela</cp:lastModifiedBy>
  <cp:lastPrinted>2015-11-19T07:21:00Z</cp:lastPrinted>
  <dcterms:modified xmlns:xsi="http://www.w3.org/2001/XMLSchema-instance" xsi:type="dcterms:W3CDTF">2015-11-20T07:39:00Z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