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544d" w14:paraId="10f544d" w:rsidRDefault="00C408F4" w:rsidP="00C408F4" w:rsidR="00C408F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8F4" w:rsidP="00C408F4" w:rsidR="00C408F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08F4" w:rsidP="00C408F4" w:rsidR="00C408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08F4" w:rsidP="00C408F4" w:rsidR="00C408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08F4" w:rsidP="00C408F4" w:rsidR="00C408F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08F4" w:rsidP="00C408F4" w:rsidR="00C408F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408F4" w:rsidP="00C408F4" w:rsidR="00C408F4" w:rsidRPr="005D578C">
      <w:pPr>
        <w:jc w:val="center"/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AEDIFICARE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Driovier 33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21660409259, MBS 040149495,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8E70C1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. travnja 2016.</w:t>
      </w: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AEDIFICARE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Driovier 33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21660409259, MBS 040149495,</w:t>
      </w:r>
      <w:r w:rsidRPr="005D578C">
        <w:rPr>
          <w:rFonts w:cs="Times New Roman" w:eastAsia="Times New Roman"/>
          <w:szCs w:val="24"/>
        </w:rPr>
        <w:t xml:space="preserve"> s danom </w:t>
      </w:r>
      <w:r w:rsidR="008E70C1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travnja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351BF0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C408F4" w:rsidP="00C408F4" w:rsidR="00C408F4">
      <w:pPr>
        <w:rPr>
          <w:rFonts w:cs="Times New Roman" w:eastAsia="Times New Roman"/>
          <w:szCs w:val="20"/>
        </w:rPr>
      </w:pPr>
    </w:p>
    <w:p w:rsidRDefault="00C408F4" w:rsidP="00C408F4" w:rsidR="00C408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AEDIFICARE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Driovier 33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21660409259, MBS 040149495.</w:t>
      </w:r>
    </w:p>
    <w:p w:rsidRDefault="00C408F4" w:rsidP="00C408F4" w:rsidR="00C408F4">
      <w:pPr>
        <w:ind w:firstLine="709"/>
        <w:rPr>
          <w:rFonts w:cs="Times New Roman" w:eastAsia="Times New Roman"/>
          <w:szCs w:val="24"/>
        </w:rPr>
      </w:pPr>
    </w:p>
    <w:p w:rsidRDefault="00C408F4" w:rsidP="00C408F4" w:rsidR="00C408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AEDIFICARE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Driovier 33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21660409259, MBS 040149495.</w:t>
      </w:r>
    </w:p>
    <w:p w:rsidRDefault="00C408F4" w:rsidP="00C408F4" w:rsidR="00C408F4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408F4" w:rsidP="00C408F4" w:rsidR="00C408F4">
      <w:pPr>
        <w:ind w:firstLine="708"/>
        <w:rPr>
          <w:rFonts w:cs="Times New Roman" w:eastAsia="Times New Roman"/>
          <w:szCs w:val="24"/>
        </w:rPr>
      </w:pPr>
    </w:p>
    <w:p w:rsidRDefault="00C408F4" w:rsidP="00C408F4" w:rsidR="00C408F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AEDIFICARE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408F4" w:rsidP="00C408F4" w:rsidR="00C408F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E70C1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408F4" w:rsidP="00C408F4" w:rsidR="00C408F4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408F4" w:rsidP="00C408F4" w:rsidR="00C408F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C408F4" w:rsidP="00C408F4" w:rsidR="00C408F4">
      <w:pPr>
        <w:jc w:val="left"/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left"/>
        <w:rPr>
          <w:rFonts w:cs="Times New Roman" w:eastAsia="Times New Roman"/>
          <w:szCs w:val="24"/>
        </w:rPr>
      </w:pPr>
    </w:p>
    <w:p w:rsidRDefault="008E70C1" w:rsidP="00C408F4" w:rsidR="008E70C1">
      <w:pPr>
        <w:jc w:val="left"/>
        <w:rPr>
          <w:rFonts w:cs="Times New Roman" w:eastAsia="Times New Roman"/>
          <w:szCs w:val="24"/>
        </w:rPr>
      </w:pPr>
    </w:p>
    <w:p w:rsidRDefault="008E70C1" w:rsidP="00C408F4" w:rsidR="008E70C1">
      <w:pPr>
        <w:jc w:val="left"/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408F4" w:rsidP="00C408F4" w:rsidR="00C408F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08F4" w:rsidP="00C408F4" w:rsidR="00C408F4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AEDIFICARE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Driovier 33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Giampiero Vagliano, R. Italija, Mogliano Veneto (Treviso), Via Martiri di Belfiore 25, </w:t>
      </w:r>
    </w:p>
    <w:p w:rsidRDefault="00C408F4" w:rsidP="00C408F4" w:rsidR="00C408F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408F4" w:rsidP="00C408F4" w:rsidR="00C408F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C408F4" w:rsidP="00C408F4" w:rsidR="00C408F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4F5027" w:rsidR="004F5027"/>
    <w:sectPr w:rsidSect="009B09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8F4" w:rsidP="00C408F4" w:rsidR="00C408F4">
      <w:r>
        <w:separator/>
      </w:r>
    </w:p>
  </w:endnote>
  <w:endnote w:id="0" w:type="continuationSeparator">
    <w:p w:rsidRDefault="00C408F4" w:rsidP="00C408F4" w:rsidR="00C40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8F4" w:rsidP="00C408F4" w:rsidR="00C408F4">
      <w:r>
        <w:separator/>
      </w:r>
    </w:p>
  </w:footnote>
  <w:footnote w:id="0" w:type="continuationSeparator">
    <w:p w:rsidRDefault="00C408F4" w:rsidP="00C408F4" w:rsidR="00C408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8F4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7577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St-105/2016-5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8F4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10 St-105/2016-5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048C"/>
    <w:rsid w:val="00151D1E"/>
    <w:rsid w:val="004F5027"/>
    <w:rsid w:val="0061048C"/>
    <w:rsid w:val="008E70C1"/>
    <w:rsid w:val="00B7577C"/>
    <w:rsid w:val="00C408F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8F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8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408F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08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8F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8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8F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5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77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577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57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57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8F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8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408F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0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8F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8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8F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5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77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577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57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57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AEDIFICARE d.o.o. ROVINJ</izvorni_sadrzaj>
    <derivirana_varijabla naziv="DomainObject.Predmet.ProtustrankaFormated_1">  AEDIFICARE d.o.o. ROVINJ</derivirana_varijabla>
  </DomainObject.Predmet.ProtustrankaFormated>
  <DomainObject.Predmet.ProtustrankaFormatedOIB>
    <izvorni_sadrzaj>  AEDIFICARE d.o.o. ROVINJ, OIB 21660409259</izvorni_sadrzaj>
    <derivirana_varijabla naziv="DomainObject.Predmet.ProtustrankaFormatedOIB_1">  AEDIFICARE d.o.o. ROVINJ, OIB 21660409259</derivirana_varijabla>
  </DomainObject.Predmet.ProtustrankaFormatedOIB>
  <DomainObject.Predmet.ProtustrankaFormatedWithAdress>
    <izvorni_sadrzaj> AEDIFICARE d.o.o. ROVINJ, Driovier 33, 52210 Rovinj</izvorni_sadrzaj>
    <derivirana_varijabla naziv="DomainObject.Predmet.ProtustrankaFormatedWithAdress_1"> AEDIFICARE d.o.o. ROVINJ, Driovier 33, 52210 Rovinj</derivirana_varijabla>
  </DomainObject.Predmet.ProtustrankaFormatedWithAdress>
  <DomainObject.Predmet.ProtustrankaFormatedWithAdressOIB>
    <izvorni_sadrzaj> AEDIFICARE d.o.o. ROVINJ, OIB 21660409259, Driovier 33, 52210 Rovinj</izvorni_sadrzaj>
    <derivirana_varijabla naziv="DomainObject.Predmet.ProtustrankaFormatedWithAdressOIB_1"> AEDIFICARE d.o.o. ROVINJ, OIB 21660409259, Driovier 33, 52210 Rovinj</derivirana_varijabla>
  </DomainObject.Predmet.ProtustrankaFormatedWithAdressOIB>
  <DomainObject.Predmet.ProtustrankaWithAdress>
    <izvorni_sadrzaj>AEDIFICARE d.o.o. ROVINJ Driovier 33, 52210 Rovinj</izvorni_sadrzaj>
    <derivirana_varijabla naziv="DomainObject.Predmet.ProtustrankaWithAdress_1">AEDIFICARE d.o.o. ROVINJ Driovier 33, 52210 Rovinj</derivirana_varijabla>
  </DomainObject.Predmet.ProtustrankaWithAdress>
  <DomainObject.Predmet.ProtustrankaWithAdressOIB>
    <izvorni_sadrzaj>AEDIFICARE d.o.o. ROVINJ, OIB 21660409259, Driovier 33, 52210 Rovinj</izvorni_sadrzaj>
    <derivirana_varijabla naziv="DomainObject.Predmet.ProtustrankaWithAdressOIB_1">AEDIFICARE d.o.o. ROVINJ, OIB 21660409259, Driovier 33, 52210 Rovinj</derivirana_varijabla>
  </DomainObject.Predmet.ProtustrankaWithAdressOIB>
  <DomainObject.Predmet.ProtustrankaNazivFormated>
    <izvorni_sadrzaj>AEDIFICARE d.o.o. ROVINJ</izvorni_sadrzaj>
    <derivirana_varijabla naziv="DomainObject.Predmet.ProtustrankaNazivFormated_1">AEDIFICARE d.o.o. ROVINJ</derivirana_varijabla>
  </DomainObject.Predmet.ProtustrankaNazivFormated>
  <DomainObject.Predmet.ProtustrankaNazivFormatedOIB>
    <izvorni_sadrzaj>AEDIFICARE d.o.o. ROVINJ, OIB 21660409259</izvorni_sadrzaj>
    <derivirana_varijabla naziv="DomainObject.Predmet.ProtustrankaNazivFormatedOIB_1">AEDIFICARE d.o.o. ROVINJ, OIB 21660409259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1398.15</izvorni_sadrzaj>
    <derivirana_varijabla naziv="DomainObject.Predmet.TrenutnaVrijednost_1">1398.15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AEDIFICARE d.o.o. ROVINJ</item>
    </izvorni_sadrzaj>
    <derivirana_varijabla naziv="DomainObject.Predmet.ProtuStrankaListFormated_1">
      <item>AEDIFICARE d.o.o. ROVINJ</item>
    </derivirana_varijabla>
  </DomainObject.Predmet.ProtuStrankaListFormated>
  <DomainObject.Predmet.ProtuStrankaListFormatedOIB>
    <izvorni_sadrzaj>
      <item>AEDIFICARE d.o.o. ROVINJ, OIB 21660409259</item>
    </izvorni_sadrzaj>
    <derivirana_varijabla naziv="DomainObject.Predmet.ProtuStrankaListFormatedOIB_1">
      <item>AEDIFICARE d.o.o. ROVINJ, OIB 21660409259</item>
    </derivirana_varijabla>
  </DomainObject.Predmet.ProtuStrankaListFormatedOIB>
  <DomainObject.Predmet.ProtuStrankaListFormatedWithAdress>
    <izvorni_sadrzaj>
      <item>AEDIFICARE d.o.o. ROVINJ, Driovier 33, 52210 Rovinj</item>
    </izvorni_sadrzaj>
    <derivirana_varijabla naziv="DomainObject.Predmet.ProtuStrankaListFormatedWithAdress_1">
      <item>AEDIFICARE d.o.o. ROVINJ, Driovier 33, 52210 Rovinj</item>
    </derivirana_varijabla>
  </DomainObject.Predmet.ProtuStrankaListFormatedWithAdress>
  <DomainObject.Predmet.ProtuStrankaListFormatedWithAdressOIB>
    <izvorni_sadrzaj>
      <item>AEDIFICARE d.o.o. ROVINJ, OIB 21660409259, Driovier 33, 52210 Rovinj</item>
    </izvorni_sadrzaj>
    <derivirana_varijabla naziv="DomainObject.Predmet.ProtuStrankaListFormatedWithAdressOIB_1">
      <item>AEDIFICARE d.o.o. ROVINJ, OIB 21660409259, Driovier 33, 52210 Rovinj</item>
    </derivirana_varijabla>
  </DomainObject.Predmet.ProtuStrankaListFormatedWithAdressOIB>
  <DomainObject.Predmet.ProtuStrankaListNazivFormated>
    <izvorni_sadrzaj>
      <item>AEDIFICARE d.o.o. ROVINJ</item>
    </izvorni_sadrzaj>
    <derivirana_varijabla naziv="DomainObject.Predmet.ProtuStrankaListNazivFormated_1">
      <item>AEDIFICARE d.o.o. ROVINJ</item>
    </derivirana_varijabla>
  </DomainObject.Predmet.ProtuStrankaListNazivFormated>
  <DomainObject.Predmet.ProtuStrankaListNazivFormatedOIB>
    <izvorni_sadrzaj>
      <item>AEDIFICARE d.o.o. ROVINJ, OIB 21660409259</item>
    </izvorni_sadrzaj>
    <derivirana_varijabla naziv="DomainObject.Predmet.ProtuStrankaListNazivFormatedOIB_1">
      <item>AEDIFICARE d.o.o. ROVINJ, OIB 21660409259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AEDIFICARE d.o.o. ROVINJ</izvorni_sadrzaj>
    <derivirana_varijabla naziv="DomainObject.Predmet.ProtustrankaIDrugi_1">AEDIFICARE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AEDIFICARE d.o.o. ROVINJ, OIB 21660409259, Driovier 33, 52210 Rovinj</izvorni_sadrzaj>
    <derivirana_varijabla naziv="DomainObject.Predmet.ProtustrankaIDrugiAdressOIB_1">AEDIFICARE d.o.o. ROVINJ, OIB 21660409259, Driovier 33,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AEDIFICARE d.o.o. ROVINJ</item>
    </izvorni_sadrzaj>
    <derivirana_varijabla naziv="DomainObject.Predmet.SudioniciListNaziv_1">
      <item>FINANCIJSKA AGENCIJA, RC RIJEKA, PODRUŽNICA PULA, PULA</item>
      <item>AEDIFICARE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AEDIFICARE d.o.o. ROVINJ, OIB 21660409259, Driovier 33,52210 Rovinj</item>
    </izvorni_sadrzaj>
    <derivirana_varijabla naziv="DomainObject.Predmet.SudioniciListAdressOIB_1">
      <item>FINANCIJSKA AGENCIJA, RC RIJEKA, PODRUŽNICA PULA, PULA, OIB 85821130368, Ulica grada Vukovara 70,10000 Zagreb</item>
      <item>AEDIFICARE d.o.o. ROVINJ, OIB 21660409259, Driovier 33,52210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21660409259</item>
    </izvorni_sadrzaj>
    <derivirana_varijabla naziv="DomainObject.Predmet.SudioniciListNazivOIB_1">
      <item>, OIB 85821130368</item>
      <item>, OIB 21660409259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3060</properties:Characters>
  <properties:Lines>95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2016-04-01T11:06:00Z</dcterms:created>
  <dc:creator>Mihaela Kaligari</dc:creator>
  <cp:lastModifiedBy>Sanja Lakošeljac</cp:lastModifiedBy>
  <dcterms:modified xmlns:xsi="http://www.w3.org/2001/XMLSchema-instance" xsi:type="dcterms:W3CDTF">2016-04-01T11:09:00Z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