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499b" w14:paraId="2bb499b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D72B97">
        <w:rPr>
          <w:rFonts w:eastAsia="Times New Roman" w:hAnsi="Times New Roman" w:ascii="Times New Roman"/>
          <w:sz w:val="24"/>
          <w:szCs w:val="24"/>
          <w:lang w:eastAsia="hr-HR"/>
        </w:rPr>
        <w:t xml:space="preserve">RADAS RONJENJE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D72B97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72B97">
        <w:rPr>
          <w:rFonts w:eastAsia="Times New Roman" w:hAnsi="Times New Roman" w:ascii="Times New Roman"/>
          <w:sz w:val="24"/>
          <w:szCs w:val="24"/>
          <w:lang w:eastAsia="hr-HR"/>
        </w:rPr>
        <w:t>I.B</w:t>
      </w:r>
      <w:proofErr w:type="spellEnd"/>
      <w:r w:rsidR="00D72B97">
        <w:rPr>
          <w:rFonts w:eastAsia="Times New Roman" w:hAnsi="Times New Roman" w:ascii="Times New Roman"/>
          <w:sz w:val="24"/>
          <w:szCs w:val="24"/>
          <w:lang w:eastAsia="hr-HR"/>
        </w:rPr>
        <w:t>. Mažuranić 40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72B97">
        <w:rPr>
          <w:rFonts w:eastAsia="Times New Roman" w:hAnsi="Times New Roman" w:ascii="Times New Roman"/>
          <w:sz w:val="24"/>
          <w:szCs w:val="24"/>
          <w:lang w:eastAsia="hr-HR"/>
        </w:rPr>
        <w:t>63095550654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D72B97">
      <w:rPr>
        <w:rFonts w:eastAsia="Times New Roman" w:hAnsi="Times New Roman" w:ascii="Times New Roman"/>
        <w:sz w:val="24"/>
        <w:szCs w:val="24"/>
        <w:lang w:eastAsia="hr-HR"/>
      </w:rPr>
      <w:t>182/16-13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C7497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6968E7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C5760"/>
    <w:rsid w:val="00BE4EBD"/>
    <w:rsid w:val="00C76F12"/>
    <w:rsid w:val="00CB0B72"/>
    <w:rsid w:val="00CB4C49"/>
    <w:rsid w:val="00D272E7"/>
    <w:rsid w:val="00D51416"/>
    <w:rsid w:val="00D72B97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8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68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68E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68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68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8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68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68E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68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68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RADAS RONJENJE društvo s ograničenom odgovornošću za ulov ribe, trgovinu, graditeljstvo, prijevoz i usluge</izvorni_sadrzaj>
    <derivirana_varijabla naziv="DomainObject.Predmet.ProtustrankaFormated_1">  RADAS RONJENJE društvo s ograničenom odgovornošću za ulov ribe, trgovinu, graditeljstvo, prijevoz i usluge</derivirana_varijabla>
  </DomainObject.Predmet.ProtustrankaFormated>
  <DomainObject.Predmet.ProtustrankaFormatedOIB>
    <izvorni_sadrzaj>  RADAS RONJENJE društvo s ograničenom odgovornošću za ulov ribe, trgovinu, graditeljstvo, prijevoz i usluge, OIB 63095550654</izvorni_sadrzaj>
    <derivirana_varijabla naziv="DomainObject.Predmet.ProtustrankaFormatedOIB_1">  RADAS RONJENJE društvo s ograničenom odgovornošću za ulov ribe, trgovinu, graditeljstvo, prijevoz i usluge, OIB 63095550654</derivirana_varijabla>
  </DomainObject.Predmet.ProtustrankaFormatedOIB>
  <DomainObject.Predmet.ProtustrankaFormatedWithAdress>
    <izvorni_sadrzaj> RADAS RONJENJE društvo s ograničenom odgovornošću za ulov ribe, trgovinu, graditeljstvo, prijevoz i usluge, I. B. Mažuranić 40, 23000 Zadar</izvorni_sadrzaj>
    <derivirana_varijabla naziv="DomainObject.Predmet.ProtustrankaFormatedWithAdress_1"> RADAS RONJENJE društvo s ograničenom odgovornošću za ulov ribe, trgovinu, graditeljstvo, prijevoz i usluge, I. B. Mažuranić 40, 23000 Zadar</derivirana_varijabla>
  </DomainObject.Predmet.ProtustrankaFormatedWithAdress>
  <DomainObject.Predmet.ProtustrankaFormatedWithAdressOIB>
    <izvorni_sadrzaj> RADAS RONJENJE društvo s ograničenom odgovornošću za ulov ribe, trgovinu, graditeljstvo, prijevoz i usluge, OIB 63095550654, I. B. Mažuranić 40, 23000 Zadar</izvorni_sadrzaj>
    <derivirana_varijabla naziv="DomainObject.Predmet.ProtustrankaFormatedWithAdressOIB_1"> RADAS RONJENJE društvo s ograničenom odgovornošću za ulov ribe, trgovinu, graditeljstvo, prijevoz i usluge, OIB 63095550654, I. B. Mažuranić 40, 23000 Zadar</derivirana_varijabla>
  </DomainObject.Predmet.ProtustrankaFormatedWithAdressOIB>
  <DomainObject.Predmet.ProtustrankaWithAdress>
    <izvorni_sadrzaj>RADAS RONJENJE društvo s ograničenom odgovornošću za ulov ribe, trgovinu, graditeljstvo, prijevoz i usluge I. B. Mažuranić 40, 23000 Zadar</izvorni_sadrzaj>
    <derivirana_varijabla naziv="DomainObject.Predmet.ProtustrankaWithAdress_1">RADAS RONJENJE društvo s ograničenom odgovornošću za ulov ribe, trgovinu, graditeljstvo, prijevoz i usluge I. B. Mažuranić 40, 23000 Zadar</derivirana_varijabla>
  </DomainObject.Predmet.ProtustrankaWithAdress>
  <DomainObject.Predmet.ProtustrankaWithAdressOIB>
    <izvorni_sadrzaj>RADAS RONJENJE društvo s ograničenom odgovornošću za ulov ribe, trgovinu, graditeljstvo, prijevoz i usluge, OIB 63095550654, I. B. Mažuranić 40, 23000 Zadar</izvorni_sadrzaj>
    <derivirana_varijabla naziv="DomainObject.Predmet.ProtustrankaWithAdressOIB_1">RADAS RONJENJE društvo s ograničenom odgovornošću za ulov ribe, trgovinu, graditeljstvo, prijevoz i usluge, OIB 63095550654, I. B. Mažuranić 40, 23000 Zadar</derivirana_varijabla>
  </DomainObject.Predmet.ProtustrankaWithAdressOIB>
  <DomainObject.Predmet.ProtustrankaNazivFormated>
    <izvorni_sadrzaj>RADAS RONJENJE društvo s ograničenom odgovornošću za ulov ribe, trgovinu, graditeljstvo, prijevoz i usluge</izvorni_sadrzaj>
    <derivirana_varijabla naziv="DomainObject.Predmet.ProtustrankaNazivFormated_1">RADAS RONJENJE društvo s ograničenom odgovornošću za ulov ribe, trgovinu, graditeljstvo, prijevoz i usluge</derivirana_varijabla>
  </DomainObject.Predmet.ProtustrankaNazivFormated>
  <DomainObject.Predmet.ProtustrankaNazivFormatedOIB>
    <izvorni_sadrzaj>RADAS RONJENJE društvo s ograničenom odgovornošću za ulov ribe, trgovinu, graditeljstvo, prijevoz i usluge, OIB 63095550654</izvorni_sadrzaj>
    <derivirana_varijabla naziv="DomainObject.Predmet.ProtustrankaNazivFormatedOIB_1">RADAS RONJENJE društvo s ograničenom odgovornošću za ulov ribe, trgovinu, graditeljstvo, prijevoz i usluge, OIB 63095550654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167.91</izvorni_sadrzaj>
    <derivirana_varijabla naziv="DomainObject.Predmet.TrenutnaVrijednost_1">167.91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RADAS RONJENJE društvo s ograničenom odgovornošću za ulov ribe, trgovinu, graditeljstvo, prijevoz i usluge</item>
    </izvorni_sadrzaj>
    <derivirana_varijabla naziv="DomainObject.Predmet.ProtuStrankaListFormated_1">
      <item>RADAS RONJENJE društvo s ograničenom odgovornošću za ulov ribe, trgovinu, graditeljstvo, prijevoz i usluge</item>
    </derivirana_varijabla>
  </DomainObject.Predmet.ProtuStrankaListFormated>
  <DomainObject.Predmet.ProtuStrankaListFormatedOIB>
    <izvorni_sadrzaj>
      <item>RADAS RONJENJE društvo s ograničenom odgovornošću za ulov ribe, trgovinu, graditeljstvo, prijevoz i usluge, OIB 63095550654</item>
    </izvorni_sadrzaj>
    <derivirana_varijabla naziv="DomainObject.Predmet.ProtuStrankaListFormatedOIB_1">
      <item>RADAS RONJENJE društvo s ograničenom odgovornošću za ulov ribe, trgovinu, graditeljstvo, prijevoz i usluge, OIB 63095550654</item>
    </derivirana_varijabla>
  </DomainObject.Predmet.ProtuStrankaListFormatedOIB>
  <DomainObject.Predmet.ProtuStrankaListFormatedWithAdress>
    <izvorni_sadrzaj>
      <item>RADAS RONJENJE društvo s ograničenom odgovornošću za ulov ribe, trgovinu, graditeljstvo, prijevoz i usluge, I. B. Mažuranić 40, 23000 Zadar</item>
    </izvorni_sadrzaj>
    <derivirana_varijabla naziv="DomainObject.Predmet.ProtuStrankaListFormatedWithAdress_1">
      <item>RADAS RONJENJE društvo s ograničenom odgovornošću za ulov ribe, trgovinu, graditeljstvo, prijevoz i usluge, I. B. Mažuranić 40, 23000 Zadar</item>
    </derivirana_varijabla>
  </DomainObject.Predmet.ProtuStrankaListFormatedWithAdress>
  <DomainObject.Predmet.ProtuStrankaListFormatedWithAdressOIB>
    <izvorni_sadrzaj>
      <item>RADAS RONJENJE društvo s ograničenom odgovornošću za ulov ribe, trgovinu, graditeljstvo, prijevoz i usluge, OIB 63095550654, I. B. Mažuranić 40, 23000 Zadar</item>
    </izvorni_sadrzaj>
    <derivirana_varijabla naziv="DomainObject.Predmet.ProtuStrankaListFormatedWithAdressOIB_1">
      <item>RADAS RONJENJE društvo s ograničenom odgovornošću za ulov ribe, trgovinu, graditeljstvo, prijevoz i usluge, OIB 63095550654, I. B. Mažuranić 40, 23000 Zadar</item>
    </derivirana_varijabla>
  </DomainObject.Predmet.ProtuStrankaListFormatedWithAdressOIB>
  <DomainObject.Predmet.ProtuStrankaListNazivFormated>
    <izvorni_sadrzaj>
      <item>RADAS RONJENJE društvo s ograničenom odgovornošću za ulov ribe, trgovinu, graditeljstvo, prijevoz i usluge</item>
    </izvorni_sadrzaj>
    <derivirana_varijabla naziv="DomainObject.Predmet.ProtuStrankaListNazivFormated_1">
      <item>RADAS RONJENJE društvo s ograničenom odgovornošću za ulov ribe, trgovinu, graditeljstvo, prijevoz i usluge</item>
    </derivirana_varijabla>
  </DomainObject.Predmet.ProtuStrankaListNazivFormated>
  <DomainObject.Predmet.ProtuStrankaListNazivFormatedOIB>
    <izvorni_sadrzaj>
      <item>RADAS RONJENJE društvo s ograničenom odgovornošću za ulov ribe, trgovinu, graditeljstvo, prijevoz i usluge, OIB 63095550654</item>
    </izvorni_sadrzaj>
    <derivirana_varijabla naziv="DomainObject.Predmet.ProtuStrankaListNazivFormatedOIB_1">
      <item>RADAS RONJENJE društvo s ograničenom odgovornošću za ulov ribe, trgovinu, graditeljstvo, prijevoz i usluge, OIB 63095550654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RADAS RONJENJE društvo s ograničenom odgovornošću za ulov ribe, trgovinu, graditeljstvo, prijevoz i usluge</izvorni_sadrzaj>
    <derivirana_varijabla naziv="DomainObject.Predmet.ProtustrankaIDrugi_1">RADAS RONJENJE društvo s ograničenom odgovornošću za ulov ribe, trgovinu, graditeljstvo, prijevoz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RADAS RONJENJE društvo s ograničenom odgovornošću za ulov ribe, trgovinu, graditeljstvo, prijevoz i usluge, OIB 63095550654, I. B. Mažuranić 40, 23000 Zadar</izvorni_sadrzaj>
    <derivirana_varijabla naziv="DomainObject.Predmet.ProtustrankaIDrugiAdressOIB_1">RADAS RONJENJE društvo s ograničenom odgovornošću za ulov ribe, trgovinu, graditeljstvo, prijevoz i usluge, OIB 63095550654, I. B. Mažuranić 40,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RADAS RONJENJE društvo s ograničenom odgovornošću za ulov ribe, trgovinu, graditeljstvo, prijevoz i usluge</item>
    </izvorni_sadrzaj>
    <derivirana_varijabla naziv="DomainObject.Predmet.SudioniciListNaziv_1">
      <item>FINA</item>
      <item>RADAS RONJENJE društvo s ograničenom odgovornošću za ulov ribe, trgovinu, graditeljstvo, prijevoz i usluge</item>
    </derivirana_varijabla>
  </DomainObject.Predmet.SudioniciListNaziv>
  <DomainObject.Predmet.SudioniciListAdressOIB>
    <izvorni_sadrzaj>
      <item>FINA, OIB 85821130368</item>
      <item>RADAS RONJENJE društvo s ograničenom odgovornošću za ulov ribe, trgovinu, graditeljstvo, prijevoz i usluge, OIB 63095550654, I. B. Mažuranić 40,23000 Zadar</item>
    </izvorni_sadrzaj>
    <derivirana_varijabla naziv="DomainObject.Predmet.SudioniciListAdressOIB_1">
      <item>FINA, OIB 85821130368</item>
      <item>RADAS RONJENJE društvo s ograničenom odgovornošću za ulov ribe, trgovinu, graditeljstvo, prijevoz i usluge, OIB 63095550654, I. B. Mažuranić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63095550654</item>
    </izvorni_sadrzaj>
    <derivirana_varijabla naziv="DomainObject.Predmet.SudioniciListNazivOIB_1">
      <item>, OIB 85821130368</item>
      <item>, OIB 63095550654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899</properties:Characters>
  <properties:Lines>43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st-183-16.docx)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