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da0e" w14:paraId="a95da0e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</w:t>
      </w:r>
      <w:r w:rsidR="00C9203F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0D6AE4">
        <w:rPr>
          <w:b/>
        </w:rPr>
        <w:t>20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0D6AE4" w:rsidRPr="000D6AE4">
        <w:rPr>
          <w:b w:val="false"/>
        </w:rPr>
        <w:t>LINIJSKA NACIONALNA PLOVIDBA d.d. Split, 114. Brigade 10, OIB: 52389838135</w:t>
      </w:r>
      <w:r w:rsidR="00500649" w:rsidRPr="00513277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0D6AE4">
        <w:rPr>
          <w:b w:val="false"/>
          <w:szCs w:val="24"/>
        </w:rPr>
        <w:t>20</w:t>
      </w:r>
      <w:r w:rsidR="009D2D23">
        <w:rPr>
          <w:b w:val="false"/>
          <w:szCs w:val="24"/>
        </w:rPr>
        <w:t>/2016</w:t>
      </w:r>
      <w:r w:rsidR="00DB1D41">
        <w:rPr>
          <w:b w:val="false"/>
          <w:szCs w:val="24"/>
        </w:rPr>
        <w:t xml:space="preserve"> </w:t>
      </w:r>
      <w:r w:rsidR="002027D9">
        <w:rPr>
          <w:b w:val="false"/>
          <w:szCs w:val="24"/>
        </w:rPr>
        <w:t>9. ožujka</w:t>
      </w:r>
      <w:r w:rsidR="00C9203F">
        <w:rPr>
          <w:b w:val="false"/>
          <w:szCs w:val="24"/>
        </w:rPr>
        <w:t xml:space="preserve"> </w:t>
      </w:r>
      <w:r w:rsidR="00C43060">
        <w:rPr>
          <w:b w:val="false"/>
          <w:szCs w:val="24"/>
        </w:rPr>
        <w:t>2018.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0D6AE4" w:rsidRPr="000D6AE4">
        <w:rPr>
          <w:b w:val="false"/>
        </w:rPr>
        <w:t>LINIJSKA NACIONALNA PLOVIDBA d.d. Split, 114. Brigade 10, OIB: 52389838135</w:t>
      </w:r>
      <w:r w:rsidR="009D2D23">
        <w:rPr>
          <w:b w:val="false"/>
        </w:rPr>
        <w:t xml:space="preserve"> 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282910" w:rsidP="00144213" w:rsidR="00144213" w:rsidRPr="002476FB">
      <w:pPr>
        <w:pStyle w:val="Naslov3"/>
        <w:jc w:val="center"/>
        <w:rPr>
          <w:b w:val="false"/>
          <w:szCs w:val="24"/>
        </w:rPr>
      </w:pPr>
      <w:r w:rsidRPr="002476FB">
        <w:rPr>
          <w:b w:val="false"/>
          <w:szCs w:val="24"/>
        </w:rPr>
        <w:t xml:space="preserve"> </w:t>
      </w:r>
      <w:r w:rsidR="002027D9">
        <w:rPr>
          <w:b w:val="false"/>
          <w:szCs w:val="24"/>
        </w:rPr>
        <w:t>6. travnja</w:t>
      </w:r>
      <w:r w:rsidR="00C43060">
        <w:rPr>
          <w:b w:val="false"/>
          <w:szCs w:val="24"/>
        </w:rPr>
        <w:t xml:space="preserve"> 2018.</w:t>
      </w:r>
      <w:r w:rsidR="00144213" w:rsidRPr="002476FB">
        <w:rPr>
          <w:b w:val="false"/>
          <w:szCs w:val="24"/>
        </w:rPr>
        <w:t xml:space="preserve">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 xml:space="preserve">soba br. </w:t>
      </w:r>
      <w:r w:rsidR="00366717">
        <w:t>22</w:t>
      </w:r>
      <w:r w:rsidRPr="00BF7D14">
        <w:t xml:space="preserve"> (</w:t>
      </w:r>
      <w:r w:rsidR="00366717">
        <w:t>podrumski dio</w:t>
      </w:r>
      <w:r w:rsidRPr="00BF7D14">
        <w:t>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0D6AE4">
        <w:rPr>
          <w:lang w:val="hr-HR"/>
        </w:rPr>
        <w:t>20/</w:t>
      </w:r>
      <w:r w:rsidR="009D2D23">
        <w:rPr>
          <w:lang w:val="hr-HR"/>
        </w:rPr>
        <w:t>2016</w:t>
      </w:r>
      <w:r w:rsidR="00383FD6" w:rsidRPr="002476FB">
        <w:rPr>
          <w:lang w:val="hr-HR"/>
        </w:rPr>
        <w:t xml:space="preserve"> </w:t>
      </w:r>
      <w:r w:rsidR="00C43060">
        <w:rPr>
          <w:lang w:val="hr-HR"/>
        </w:rPr>
        <w:t xml:space="preserve">od </w:t>
      </w:r>
      <w:r w:rsidR="002027D9">
        <w:rPr>
          <w:lang w:val="hr-HR"/>
        </w:rPr>
        <w:t>09.03</w:t>
      </w:r>
      <w:r w:rsidR="00C9203F">
        <w:rPr>
          <w:lang w:val="hr-HR"/>
        </w:rPr>
        <w:t>.</w:t>
      </w:r>
      <w:r w:rsidR="00C43060">
        <w:rPr>
          <w:lang w:val="hr-HR"/>
        </w:rPr>
        <w:t>2018</w:t>
      </w:r>
      <w:r w:rsidR="00144213" w:rsidRPr="002476FB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D6AE4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027D9"/>
    <w:rsid w:val="002476FB"/>
    <w:rsid w:val="00247D9D"/>
    <w:rsid w:val="00252145"/>
    <w:rsid w:val="00275739"/>
    <w:rsid w:val="00282910"/>
    <w:rsid w:val="0028772C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66717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6B7B39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3632D"/>
    <w:rsid w:val="00964A7F"/>
    <w:rsid w:val="00991836"/>
    <w:rsid w:val="00993327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43060"/>
    <w:rsid w:val="00C55805"/>
    <w:rsid w:val="00C6412A"/>
    <w:rsid w:val="00C64619"/>
    <w:rsid w:val="00C9203F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36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3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63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63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63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36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3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63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63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63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LINIJSKA NACIONALNA PLOVIDBA dioničko društvo za pomorski prijevoz</izvorni_sadrzaj>
    <derivirana_varijabla naziv="DomainObject.Predmet.StrankaFormated_1">  LINIJSKA NACIONALNA PLOVIDBA dioničko društvo za pomorski prijevoz</derivirana_varijabla>
  </DomainObject.Predmet.StrankaFormated>
  <DomainObject.Predmet.StrankaFormatedOIB>
    <izvorni_sadrzaj>  LINIJSKA NACIONALNA PLOVIDBA dioničko društvo za pomorski prijevoz, OIB 52389838135</izvorni_sadrzaj>
    <derivirana_varijabla naziv="DomainObject.Predmet.StrankaFormatedOIB_1">  LINIJSKA NACIONALNA PLOVIDBA dioničko društvo za pomorski prijevoz, OIB 52389838135</derivirana_varijabla>
  </DomainObject.Predmet.StrankaFormatedOIB>
  <DomainObject.Predmet.StrankaFormatedWithAdress>
    <izvorni_sadrzaj> LINIJSKA NACIONALNA PLOVIDBA dioničko društvo za pomorski prijevoz, 114. Brigade 10, 21000 Split</izvorni_sadrzaj>
    <derivirana_varijabla naziv="DomainObject.Predmet.StrankaFormatedWithAdress_1"> LINIJSKA NACIONALNA PLOVIDBA dioničko društvo za pomorski prijevoz, 114. Brigade 10, 21000 Split</derivirana_varijabla>
  </DomainObject.Predmet.StrankaFormatedWithAdress>
  <DomainObject.Predmet.StrankaFormatedWithAdressOIB>
    <izvorni_sadrzaj> LINIJSKA NACIONALNA PLOVIDBA dioničko društvo za pomorski prijevoz, OIB 52389838135, 114. Brigade 10, 21000 Split</izvorni_sadrzaj>
    <derivirana_varijabla naziv="DomainObject.Predmet.StrankaFormatedWithAdressOIB_1"> LINIJSKA NACIONALNA PLOVIDBA dioničko društvo za pomorski prijevoz, OIB 52389838135, 114. Brigade 10, 21000 Split</derivirana_varijabla>
  </DomainObject.Predmet.StrankaFormatedWithAdressOIB>
  <DomainObject.Predmet.StrankaWithAdress>
    <izvorni_sadrzaj>LINIJSKA NACIONALNA PLOVIDBA dioničko društvo za pomorski prijevoz 114. Brigade 10,21000 Split</izvorni_sadrzaj>
    <derivirana_varijabla naziv="DomainObject.Predmet.StrankaWithAdress_1">LINIJSKA NACIONALNA PLOVIDBA dioničko društvo za pomorski prijevoz 114. Brigade 10,21000 Split</derivirana_varijabla>
  </DomainObject.Predmet.StrankaWithAdress>
  <DomainObject.Predmet.StrankaWithAdressOIB>
    <izvorni_sadrzaj>LINIJSKA NACIONALNA PLOVIDBA dioničko društvo za pomorski prijevoz, OIB 52389838135, 114. Brigade 10,21000 Split</izvorni_sadrzaj>
    <derivirana_varijabla naziv="DomainObject.Predmet.StrankaWithAdressOIB_1">LINIJSKA NACIONALNA PLOVIDBA dioničko društvo za pomorski prijevoz, OIB 52389838135, 114. Brigade 10,21000 Split</derivirana_varijabla>
  </DomainObject.Predmet.StrankaWithAdressOIB>
  <DomainObject.Predmet.StrankaNazivFormated>
    <izvorni_sadrzaj>LINIJSKA NACIONALNA PLOVIDBA dioničko društvo za pomorski prijevoz</izvorni_sadrzaj>
    <derivirana_varijabla naziv="DomainObject.Predmet.StrankaNazivFormated_1">LINIJSKA NACIONALNA PLOVIDBA dioničko društvo za pomorski prijevoz</derivirana_varijabla>
  </DomainObject.Predmet.StrankaNazivFormated>
  <DomainObject.Predmet.StrankaNazivFormatedOIB>
    <izvorni_sadrzaj>LINIJSKA NACIONALNA PLOVIDBA dioničko društvo za pomorski prijevoz, OIB 52389838135</izvorni_sadrzaj>
    <derivirana_varijabla naziv="DomainObject.Predmet.StrankaNazivFormatedOIB_1">LINIJSKA NACIONALNA PLOVIDBA dioničko društvo za pomorski prijevoz, OIB 52389838135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LINIJSKA NACIONALNA PLOVIDBA dioničko društvo za pomorski prijevoz</item>
    </izvorni_sadrzaj>
    <derivirana_varijabla naziv="DomainObject.Predmet.StrankaListFormated_1">
      <item>LINIJSKA NACIONALNA PLOVIDBA dioničko društvo za pomorski prijevoz</item>
    </derivirana_varijabla>
  </DomainObject.Predmet.StrankaListFormated>
  <DomainObject.Predmet.StrankaListFormatedOIB>
    <izvorni_sadrzaj>
      <item>LINIJSKA NACIONALNA PLOVIDBA dioničko društvo za pomorski prijevoz, OIB 52389838135</item>
    </izvorni_sadrzaj>
    <derivirana_varijabla naziv="DomainObject.Predmet.StrankaListFormatedOIB_1">
      <item>LINIJSKA NACIONALNA PLOVIDBA dioničko društvo za pomorski prijevoz, OIB 52389838135</item>
    </derivirana_varijabla>
  </DomainObject.Predmet.StrankaListFormatedOIB>
  <DomainObject.Predmet.StrankaListFormatedWithAdress>
    <izvorni_sadrzaj>
      <item>LINIJSKA NACIONALNA PLOVIDBA dioničko društvo za pomorski prijevoz, 114. Brigade 10, 21000 Split</item>
    </izvorni_sadrzaj>
    <derivirana_varijabla naziv="DomainObject.Predmet.StrankaListFormatedWithAdress_1">
      <item>LINIJSKA NACIONALNA PLOVIDBA dioničko društvo za pomorski prijevoz, 114. Brigade 10, 21000 Split</item>
    </derivirana_varijabla>
  </DomainObject.Predmet.StrankaListFormatedWithAdress>
  <DomainObject.Predmet.StrankaListFormatedWithAdressOIB>
    <izvorni_sadrzaj>
      <item>LINIJSKA NACIONALNA PLOVIDBA dioničko društvo za pomorski prijevoz, OIB 52389838135, 114. Brigade 10, 21000 Split</item>
    </izvorni_sadrzaj>
    <derivirana_varijabla naziv="DomainObject.Predmet.StrankaListFormatedWithAdressOIB_1">
      <item>LINIJSKA NACIONALNA PLOVIDBA dioničko društvo za pomorski prijevoz, OIB 52389838135, 114. Brigade 10, 21000 Split</item>
    </derivirana_varijabla>
  </DomainObject.Predmet.StrankaListFormatedWithAdressOIB>
  <DomainObject.Predmet.StrankaListNazivFormated>
    <izvorni_sadrzaj>
      <item>LINIJSKA NACIONALNA PLOVIDBA dioničko društvo za pomorski prijevoz</item>
    </izvorni_sadrzaj>
    <derivirana_varijabla naziv="DomainObject.Predmet.StrankaListNazivFormated_1">
      <item>LINIJSKA NACIONALNA PLOVIDBA dioničko društvo za pomorski prijevoz</item>
    </derivirana_varijabla>
  </DomainObject.Predmet.StrankaListNazivFormated>
  <DomainObject.Predmet.StrankaListNazivFormatedOIB>
    <izvorni_sadrzaj>
      <item>LINIJSKA NACIONALNA PLOVIDBA dioničko društvo za pomorski prijevoz, OIB 52389838135</item>
    </izvorni_sadrzaj>
    <derivirana_varijabla naziv="DomainObject.Predmet.StrankaListNazivFormatedOIB_1">
      <item>LINIJSKA NACIONALNA PLOVIDBA dioničko društvo za pomorski prijevoz, OIB 52389838135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LINIJSKA NACIONALNA PLOVIDBA dioničko društvo za pomorski prijevoz</izvorni_sadrzaj>
    <derivirana_varijabla naziv="DomainObject.Predmet.StrankaIDrugi_1">LINIJSKA NACIONALNA PLOVIDBA dioničko društvo za pomorski prijevoz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LINIJSKA NACIONALNA PLOVIDBA dioničko društvo za pomorski prijevoz, OIB 52389838135, 114. Brigade 10, 21000 Split</izvorni_sadrzaj>
    <derivirana_varijabla naziv="DomainObject.Predmet.StrankaIDrugiAdressOIB_1">LINIJSKA NACIONALNA PLOVIDBA dioničko društvo za pomorski prijevoz, OIB 52389838135, 114.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LINIJSKA NACIONALNA PLOVIDBA dioničko društvo za pomorski prijevoz</item>
    </izvorni_sadrzaj>
    <derivirana_varijabla naziv="DomainObject.Predmet.SudioniciListNaziv_1">
      <item>LINIJSKA NACIONALNA PLOVIDBA dioničko društvo za pomorski prijevoz</item>
    </derivirana_varijabla>
  </DomainObject.Predmet.SudioniciListNaziv>
  <DomainObject.Predmet.SudioniciListAdressOIB>
    <izvorni_sadrzaj>
      <item>LINIJSKA NACIONALNA PLOVIDBA dioničko društvo za pomorski prijevoz, OIB 52389838135, 114. Brigade 10,21000 Split</item>
    </izvorni_sadrzaj>
    <derivirana_varijabla naziv="DomainObject.Predmet.SudioniciListAdressOIB_1">
      <item>LINIJSKA NACIONALNA PLOVIDBA dioničko društvo za pomorski prijevoz, OIB 52389838135,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52389838135</item>
    </izvorni_sadrzaj>
    <derivirana_varijabla naziv="DomainObject.Predmet.SudioniciListNazivOIB_1">
      <item>, OIB 52389838135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127</properties:Words>
  <properties:Characters>736</properties:Characters>
  <properties:Lines>29</properties:Lines>
  <properties:Paragraphs>11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2018-03-09T12:27:00Z</cp:lastPrinted>
  <dcterms:modified xmlns:xsi="http://www.w3.org/2001/XMLSchema-instance" xsi:type="dcterms:W3CDTF">2018-03-09T12:45:00Z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